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476a" w14:paraId="e9d476a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56F41">
        <w:t>4</w:t>
      </w:r>
      <w:r w:rsidR="00AA3D1D">
        <w:t>10</w:t>
      </w:r>
      <w:r w:rsidR="00900C93">
        <w:t>3</w:t>
      </w:r>
      <w:r>
        <w:t>/201</w:t>
      </w:r>
      <w:r w:rsidR="00F370D1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</w:t>
      </w:r>
      <w:r w:rsidR="004373C8">
        <w:t>” broj 71/15, dalje: SZ), dana 20</w:t>
      </w:r>
      <w:r w:rsidRPr="009C5689">
        <w:t xml:space="preserve">. </w:t>
      </w:r>
      <w:r w:rsidR="004373C8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900C93">
      <w:r w:rsidRPr="009C5689">
        <w:t xml:space="preserve">I </w:t>
      </w:r>
      <w:r w:rsidRPr="009C5689">
        <w:tab/>
        <w:t>Za dužnika</w:t>
      </w:r>
      <w:r w:rsidR="000722BE">
        <w:t xml:space="preserve"> </w:t>
      </w:r>
      <w:r w:rsidR="00AA205E" w:rsidRPr="007A5AF4">
        <w:t xml:space="preserve">ĐURKAN GRADITELJSTVO j.d.o.o., Zagreb, </w:t>
      </w:r>
      <w:proofErr w:type="spellStart"/>
      <w:r w:rsidR="00AA205E" w:rsidRPr="007A5AF4">
        <w:t>Jukićeva</w:t>
      </w:r>
      <w:proofErr w:type="spellEnd"/>
      <w:r w:rsidR="00AA205E" w:rsidRPr="007A5AF4">
        <w:t xml:space="preserve"> 6, OIB: 61289512824</w:t>
      </w:r>
      <w:r w:rsidR="00AA205E">
        <w:t>.</w:t>
      </w:r>
    </w:p>
    <w:p w:rsidRDefault="00900C93" w:rsidP="004D12D6" w:rsidR="00900C93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FF011F">
        <w:t xml:space="preserve"> </w:t>
      </w:r>
      <w:r w:rsidR="00900C93">
        <w:t>312.041,10</w:t>
      </w:r>
      <w:r w:rsidR="00C244DC">
        <w:t xml:space="preserve"> </w:t>
      </w:r>
      <w:r w:rsidRPr="009C5689">
        <w:t>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4373C8">
        <w:t>20</w:t>
      </w:r>
      <w:r w:rsidRPr="009C5689">
        <w:t xml:space="preserve">. </w:t>
      </w:r>
      <w:r w:rsidR="004373C8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78448D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78448D" w:rsidR="0078448D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78448D">
        <w:t>,v.r.</w:t>
      </w:r>
    </w:p>
    <w:p w:rsidRDefault="0078448D" w:rsidP="0078448D" w:rsidR="0078448D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78448D" w:rsidP="0078448D" w:rsidR="0078448D">
      <w:pPr>
        <w:ind w:firstLine="708"/>
        <w:jc w:val="right"/>
      </w:pPr>
      <w:r>
        <w:t>ovlašteni službenik:</w:t>
      </w:r>
    </w:p>
    <w:p w:rsidRDefault="0078448D" w:rsidP="0078448D" w:rsidR="0078448D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2F8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44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2F8E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73F9"/>
    <w:rsid w:val="00021BCC"/>
    <w:rsid w:val="00025FA1"/>
    <w:rsid w:val="0003508A"/>
    <w:rsid w:val="00047812"/>
    <w:rsid w:val="00056735"/>
    <w:rsid w:val="000640E4"/>
    <w:rsid w:val="00065779"/>
    <w:rsid w:val="000722BE"/>
    <w:rsid w:val="00097144"/>
    <w:rsid w:val="000B35AB"/>
    <w:rsid w:val="000B6A44"/>
    <w:rsid w:val="000E790E"/>
    <w:rsid w:val="0017795A"/>
    <w:rsid w:val="001C072E"/>
    <w:rsid w:val="001E3342"/>
    <w:rsid w:val="00224479"/>
    <w:rsid w:val="002358A6"/>
    <w:rsid w:val="002746DA"/>
    <w:rsid w:val="00275833"/>
    <w:rsid w:val="002B16EF"/>
    <w:rsid w:val="00316BBD"/>
    <w:rsid w:val="003279B2"/>
    <w:rsid w:val="0034342C"/>
    <w:rsid w:val="00352E9A"/>
    <w:rsid w:val="003D0F71"/>
    <w:rsid w:val="003D2682"/>
    <w:rsid w:val="003E31D6"/>
    <w:rsid w:val="004373C8"/>
    <w:rsid w:val="00460350"/>
    <w:rsid w:val="004717B0"/>
    <w:rsid w:val="004B03E8"/>
    <w:rsid w:val="004C7490"/>
    <w:rsid w:val="004D12D6"/>
    <w:rsid w:val="0050562B"/>
    <w:rsid w:val="005359BF"/>
    <w:rsid w:val="00541992"/>
    <w:rsid w:val="00546F8A"/>
    <w:rsid w:val="00591475"/>
    <w:rsid w:val="0060613D"/>
    <w:rsid w:val="006078DE"/>
    <w:rsid w:val="00666AA4"/>
    <w:rsid w:val="0067475D"/>
    <w:rsid w:val="006E0EEE"/>
    <w:rsid w:val="006F3E10"/>
    <w:rsid w:val="007122B2"/>
    <w:rsid w:val="0078448D"/>
    <w:rsid w:val="007963BB"/>
    <w:rsid w:val="00796FE4"/>
    <w:rsid w:val="007D352D"/>
    <w:rsid w:val="007E7ACD"/>
    <w:rsid w:val="007F0152"/>
    <w:rsid w:val="007F3D9C"/>
    <w:rsid w:val="00824A0E"/>
    <w:rsid w:val="00854216"/>
    <w:rsid w:val="008605DB"/>
    <w:rsid w:val="00890D68"/>
    <w:rsid w:val="008C092D"/>
    <w:rsid w:val="008C1DFF"/>
    <w:rsid w:val="008C458D"/>
    <w:rsid w:val="008D0950"/>
    <w:rsid w:val="008E7A35"/>
    <w:rsid w:val="00900C93"/>
    <w:rsid w:val="00900D72"/>
    <w:rsid w:val="00922CD1"/>
    <w:rsid w:val="00932E69"/>
    <w:rsid w:val="0093505F"/>
    <w:rsid w:val="00941722"/>
    <w:rsid w:val="009B43B7"/>
    <w:rsid w:val="009D7499"/>
    <w:rsid w:val="009E0E15"/>
    <w:rsid w:val="009E2F8E"/>
    <w:rsid w:val="009F15F4"/>
    <w:rsid w:val="00A32DEE"/>
    <w:rsid w:val="00A637F5"/>
    <w:rsid w:val="00A74195"/>
    <w:rsid w:val="00A90B79"/>
    <w:rsid w:val="00AA205E"/>
    <w:rsid w:val="00AA3D1D"/>
    <w:rsid w:val="00AA41AC"/>
    <w:rsid w:val="00AA4C98"/>
    <w:rsid w:val="00AD4DB3"/>
    <w:rsid w:val="00AD5194"/>
    <w:rsid w:val="00AE518C"/>
    <w:rsid w:val="00AF1F77"/>
    <w:rsid w:val="00B04D0C"/>
    <w:rsid w:val="00B26C9D"/>
    <w:rsid w:val="00BB2AA4"/>
    <w:rsid w:val="00C236EC"/>
    <w:rsid w:val="00C244DC"/>
    <w:rsid w:val="00C30569"/>
    <w:rsid w:val="00C63370"/>
    <w:rsid w:val="00CA316C"/>
    <w:rsid w:val="00D1493E"/>
    <w:rsid w:val="00D70028"/>
    <w:rsid w:val="00D90876"/>
    <w:rsid w:val="00DA004C"/>
    <w:rsid w:val="00DE65E4"/>
    <w:rsid w:val="00E56F41"/>
    <w:rsid w:val="00E75169"/>
    <w:rsid w:val="00EB02B0"/>
    <w:rsid w:val="00EB6360"/>
    <w:rsid w:val="00EB6C52"/>
    <w:rsid w:val="00ED6CFA"/>
    <w:rsid w:val="00EF253C"/>
    <w:rsid w:val="00EF2622"/>
    <w:rsid w:val="00F370D1"/>
    <w:rsid w:val="00F45289"/>
    <w:rsid w:val="00F47B13"/>
    <w:rsid w:val="00F51F18"/>
    <w:rsid w:val="00F97C1B"/>
    <w:rsid w:val="00FB1E72"/>
    <w:rsid w:val="00FB4C4C"/>
    <w:rsid w:val="00FB7730"/>
    <w:rsid w:val="00FD3180"/>
    <w:rsid w:val="00FD54B8"/>
    <w:rsid w:val="00FE5DB0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44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4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4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4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4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44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4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4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4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4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4103</izvorni_sadrzaj>
    <derivirana_varijabla naziv="DomainObject.Predmet.Broj_1">4103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St-4103/2016</izvorni_sadrzaj>
    <derivirana_varijabla naziv="DomainObject.Predmet.OznakaBroj_1">St-4103/2016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ĐURKAN GRADITELJSTVO jednostavno društvo s ograničenom odgovornošću za usluge</izvorni_sadrzaj>
    <derivirana_varijabla naziv="DomainObject.Predmet.ProtustrankaFormated_1">  ĐURKAN GRADITELJSTVO jednostavno društvo s ograničenom odgovornošću za usluge</derivirana_varijabla>
  </DomainObject.Predmet.ProtustrankaFormated>
  <DomainObject.Predmet.ProtustrankaFormatedOIB>
    <izvorni_sadrzaj>  ĐURKAN GRADITELJSTVO jednostavno društvo s ograničenom odgovornošću za usluge, OIB 61289512824</izvorni_sadrzaj>
    <derivirana_varijabla naziv="DomainObject.Predmet.ProtustrankaFormatedOIB_1">  ĐURKAN GRADITELJSTVO jednostavno društvo s ograničenom odgovornošću za usluge, OIB 61289512824</derivirana_varijabla>
  </DomainObject.Predmet.ProtustrankaFormatedOIB>
  <DomainObject.Predmet.ProtustrankaFormatedWithAdress>
    <izvorni_sadrzaj> ĐURKAN GRADITELJSTVO jednostavno društvo s ograničenom odgovornošću za usluge, Jukićeva 6, 10000 Zagreb</izvorni_sadrzaj>
    <derivirana_varijabla naziv="DomainObject.Predmet.ProtustrankaFormatedWithAdress_1"> ĐURKAN GRADITELJSTVO jednostavno društvo s ograničenom odgovornošću za usluge, Jukićeva 6, 10000 Zagreb</derivirana_varijabla>
  </DomainObject.Predmet.ProtustrankaFormatedWithAdress>
  <DomainObject.Predmet.ProtustrankaFormatedWithAdressOIB>
    <izvorni_sadrzaj> ĐURKAN GRADITELJSTVO jednostavno društvo s ograničenom odgovornošću za usluge, OIB 61289512824, Jukićeva 6, 10000 Zagreb</izvorni_sadrzaj>
    <derivirana_varijabla naziv="DomainObject.Predmet.ProtustrankaFormatedWithAdressOIB_1"> ĐURKAN GRADITELJSTVO jednostavno društvo s ograničenom odgovornošću za usluge, OIB 61289512824, Jukićeva 6, 10000 Zagreb</derivirana_varijabla>
  </DomainObject.Predmet.ProtustrankaFormatedWithAdressOIB>
  <DomainObject.Predmet.ProtustrankaWithAdress>
    <izvorni_sadrzaj>ĐURKAN GRADITELJSTVO jednostavno društvo s ograničenom odgovornošću za usluge Jukićeva 6, 10000 Zagreb</izvorni_sadrzaj>
    <derivirana_varijabla naziv="DomainObject.Predmet.ProtustrankaWithAdress_1">ĐURKAN GRADITELJSTVO jednostavno društvo s ograničenom odgovornošću za usluge Jukićeva 6, 10000 Zagreb</derivirana_varijabla>
  </DomainObject.Predmet.ProtustrankaWithAdress>
  <DomainObject.Predmet.ProtustrankaWithAdressOIB>
    <izvorni_sadrzaj>ĐURKAN GRADITELJSTVO jednostavno društvo s ograničenom odgovornošću za usluge, OIB 61289512824, Jukićeva 6, 10000 Zagreb</izvorni_sadrzaj>
    <derivirana_varijabla naziv="DomainObject.Predmet.ProtustrankaWithAdressOIB_1">ĐURKAN GRADITELJSTVO jednostavno društvo s ograničenom odgovornošću za usluge, OIB 61289512824, Jukićeva 6, 10000 Zagreb</derivirana_varijabla>
  </DomainObject.Predmet.ProtustrankaWithAdressOIB>
  <DomainObject.Predmet.ProtustrankaNazivFormated>
    <izvorni_sadrzaj>ĐURKAN GRADITELJSTVO jednostavno društvo s ograničenom odgovornošću za usluge</izvorni_sadrzaj>
    <derivirana_varijabla naziv="DomainObject.Predmet.ProtustrankaNazivFormated_1">ĐURKAN GRADITELJSTVO jednostavno društvo s ograničenom odgovornošću za usluge</derivirana_varijabla>
  </DomainObject.Predmet.ProtustrankaNazivFormated>
  <DomainObject.Predmet.ProtustrankaNazivFormatedOIB>
    <izvorni_sadrzaj>ĐURKAN GRADITELJSTVO jednostavno društvo s ograničenom odgovornošću za usluge, OIB 61289512824</izvorni_sadrzaj>
    <derivirana_varijabla naziv="DomainObject.Predmet.ProtustrankaNazivFormatedOIB_1">ĐURKAN GRADITELJSTVO jednostavno društvo s ograničenom odgovornošću za usluge, OIB 61289512824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ĐURKAN GRADITELJSTVO jednostavno društvo s ograničenom odgovornošću za usluge</item>
    </izvorni_sadrzaj>
    <derivirana_varijabla naziv="DomainObject.Predmet.ProtuStrankaListFormated_1">
      <item>ĐURKAN GRADITELJSTVO jednostavno društvo s ograničenom odgovornošću za usluge</item>
    </derivirana_varijabla>
  </DomainObject.Predmet.ProtuStrankaListFormated>
  <DomainObject.Predmet.ProtuStrankaListFormatedOIB>
    <izvorni_sadrzaj>
      <item>ĐURKAN GRADITELJSTVO jednostavno društvo s ograničenom odgovornošću za usluge, OIB 61289512824</item>
    </izvorni_sadrzaj>
    <derivirana_varijabla naziv="DomainObject.Predmet.ProtuStrankaListFormatedOIB_1">
      <item>ĐURKAN GRADITELJSTVO jednostavno društvo s ograničenom odgovornošću za usluge, OIB 61289512824</item>
    </derivirana_varijabla>
  </DomainObject.Predmet.ProtuStrankaListFormatedOIB>
  <DomainObject.Predmet.ProtuStrankaListFormatedWithAdress>
    <izvorni_sadrzaj>
      <item>ĐURKAN GRADITELJSTVO jednostavno društvo s ograničenom odgovornošću za usluge, Jukićeva 6, 10000 Zagreb</item>
    </izvorni_sadrzaj>
    <derivirana_varijabla naziv="DomainObject.Predmet.ProtuStrankaListFormatedWithAdress_1">
      <item>ĐURKAN GRADITELJSTVO jednostavno društvo s ograničenom odgovornošću za usluge, Jukićeva 6, 10000 Zagreb</item>
    </derivirana_varijabla>
  </DomainObject.Predmet.ProtuStrankaListFormatedWithAdress>
  <DomainObject.Predmet.ProtuStrankaListFormatedWithAdressOIB>
    <izvorni_sadrzaj>
      <item>ĐURKAN GRADITELJSTVO jednostavno društvo s ograničenom odgovornošću za usluge, OIB 61289512824, Jukićeva 6, 10000 Zagreb</item>
    </izvorni_sadrzaj>
    <derivirana_varijabla naziv="DomainObject.Predmet.ProtuStrankaListFormatedWithAdressOIB_1">
      <item>ĐURKAN GRADITELJSTVO jednostavno društvo s ograničenom odgovornošću za usluge, OIB 61289512824, Jukićeva 6, 10000 Zagreb</item>
    </derivirana_varijabla>
  </DomainObject.Predmet.ProtuStrankaListFormatedWithAdressOIB>
  <DomainObject.Predmet.ProtuStrankaListNazivFormated>
    <izvorni_sadrzaj>
      <item>ĐURKAN GRADITELJSTVO jednostavno društvo s ograničenom odgovornošću za usluge</item>
    </izvorni_sadrzaj>
    <derivirana_varijabla naziv="DomainObject.Predmet.ProtuStrankaListNazivFormated_1">
      <item>ĐURKAN GRADITELJSTVO jednostavno društvo s ograničenom odgovornošću za usluge</item>
    </derivirana_varijabla>
  </DomainObject.Predmet.ProtuStrankaListNazivFormated>
  <DomainObject.Predmet.ProtuStrankaListNazivFormatedOIB>
    <izvorni_sadrzaj>
      <item>ĐURKAN GRADITELJSTVO jednostavno društvo s ograničenom odgovornošću za usluge, OIB 61289512824</item>
    </izvorni_sadrzaj>
    <derivirana_varijabla naziv="DomainObject.Predmet.ProtuStrankaListNazivFormatedOIB_1">
      <item>ĐURKAN GRADITELJSTVO jednostavno društvo s ograničenom odgovornošću za usluge, OIB 61289512824</item>
    </derivirana_varijabla>
  </DomainObject.Predmet.ProtuStrankaListNazivFormatedOIB>
  <DomainObject.Predmet.OstaliListFormated>
    <izvorni_sadrzaj>
      <item>Damir Đurkan</item>
    </izvorni_sadrzaj>
    <derivirana_varijabla naziv="DomainObject.Predmet.OstaliListFormated_1">
      <item>Damir Đurkan</item>
    </derivirana_varijabla>
  </DomainObject.Predmet.OstaliListFormated>
  <DomainObject.Predmet.OstaliListFormatedOIB>
    <izvorni_sadrzaj>
      <item>Damir Đurkan, OIB 99746296399</item>
    </izvorni_sadrzaj>
    <derivirana_varijabla naziv="DomainObject.Predmet.OstaliListFormatedOIB_1">
      <item>Damir Đurkan, OIB 99746296399</item>
    </derivirana_varijabla>
  </DomainObject.Predmet.OstaliListFormatedOIB>
  <DomainObject.Predmet.OstaliListFormatedWithAdress>
    <izvorni_sadrzaj>
      <item>Damir Đurkan, Jukićeva Ulica 6, 10000 Zagreb</item>
    </izvorni_sadrzaj>
    <derivirana_varijabla naziv="DomainObject.Predmet.OstaliListFormatedWithAdress_1">
      <item>Damir Đurkan, Jukićeva Ulica 6, 10000 Zagreb</item>
    </derivirana_varijabla>
  </DomainObject.Predmet.OstaliListFormatedWithAdress>
  <DomainObject.Predmet.OstaliListFormatedWithAdressOIB>
    <izvorni_sadrzaj>
      <item>Damir Đurkan, OIB 99746296399, Jukićeva Ulica 6, 10000 Zagreb</item>
    </izvorni_sadrzaj>
    <derivirana_varijabla naziv="DomainObject.Predmet.OstaliListFormatedWithAdressOIB_1">
      <item>Damir Đurkan, OIB 99746296399, Jukićeva Ulica 6, 10000 Zagreb</item>
    </derivirana_varijabla>
  </DomainObject.Predmet.OstaliListFormatedWithAdressOIB>
  <DomainObject.Predmet.OstaliListNazivFormated>
    <izvorni_sadrzaj>
      <item>Damir Đurkan</item>
    </izvorni_sadrzaj>
    <derivirana_varijabla naziv="DomainObject.Predmet.OstaliListNazivFormated_1">
      <item>Damir Đurkan</item>
    </derivirana_varijabla>
  </DomainObject.Predmet.OstaliListNazivFormated>
  <DomainObject.Predmet.OstaliListNazivFormatedOIB>
    <izvorni_sadrzaj>
      <item>Damir Đurkan, OIB 99746296399</item>
    </izvorni_sadrzaj>
    <derivirana_varijabla naziv="DomainObject.Predmet.OstaliListNazivFormatedOIB_1">
      <item>Damir Đurkan, OIB 99746296399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ĐURKAN GRADITELJSTVO jednostavno društvo s ograničenom odgovornošću za usluge</izvorni_sadrzaj>
    <derivirana_varijabla naziv="DomainObject.Predmet.ProtustrankaIDrugi_1">ĐURKAN GRADITELJSTVO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ĐURKAN GRADITELJSTVO jednostavno društvo s ograničenom odgovornošću za usluge, OIB 61289512824, Jukićeva 6, 10000 Zagreb</izvorni_sadrzaj>
    <derivirana_varijabla naziv="DomainObject.Predmet.ProtustrankaIDrugiAdressOIB_1">ĐURKAN GRADITELJSTVO jednostavno društvo s ograničenom odgovornošću za usluge, OIB 61289512824, Jukićeva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ĐURKAN GRADITELJSTVO jednostavno društvo s ograničenom odgovornošću za usluge</item>
      <item>Damir Đurkan</item>
    </izvorni_sadrzaj>
    <derivirana_varijabla naziv="DomainObject.Predmet.SudioniciListNaziv_1">
      <item>FINA Regionalni centar Zagreb</item>
      <item>ĐURKAN GRADITELJSTVO jednostavno društvo s ograničenom odgovornošću za usluge</item>
      <item>Damir Đurkan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ĐURKAN GRADITELJSTVO jednostavno društvo s ograničenom odgovornošću za usluge, OIB 61289512824, Jukićeva 6,10000 Zagreb</item>
      <item>Damir Đurkan, OIB 99746296399, Jukićeva Ulica 6,10000 Zagreb</item>
    </izvorni_sadrzaj>
    <derivirana_varijabla naziv="DomainObject.Predmet.SudioniciListAdressOIB_1">
      <item>FINA Regionalni centar Zagreb, OIB 85821130368, Trg svibanjskih žrtava 1995. br. 1,10000 Zagreb</item>
      <item>ĐURKAN GRADITELJSTVO jednostavno društvo s ograničenom odgovornošću za usluge, OIB 61289512824, Jukićeva 6,10000 Zagreb</item>
      <item>Damir Đurkan, OIB 99746296399, Jukićeva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61289512824</item>
      <item>, OIB 99746296399</item>
    </izvorni_sadrzaj>
    <derivirana_varijabla naziv="DomainObject.Predmet.SudioniciListNazivOIB_1">
      <item>, OIB 85821130368</item>
      <item>, OIB 61289512824</item>
      <item>, OIB 99746296399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1346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2016-06-24T12:17:00Z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2016-07-21T07:33:00Z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