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f7d5" w14:paraId="36cf7d5" w:rsidRDefault="00AE649C" w:rsidP="00E67D40" w:rsidR="00AE649C" w:rsidRPr="00B76F3C">
      <w:pPr>
        <w:pStyle w:val="SudSjedite"/>
        <w15:collapsed w:val="false"/>
      </w:pPr>
      <w:bookmarkStart w:name="_GoBack" w:id="0"/>
      <w:bookmarkEnd w:id="0"/>
    </w:p>
    <w:p w:rsidRDefault="00EF5041" w:rsidP="00EF5041" w:rsidR="00EF5041"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18185" cx="539115"/>
            <wp:effectExtent b="5715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18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EF5041" w:rsidP="00EF5041" w:rsidR="00EF5041">
      <w:r>
        <w:t>REPUBLIKA HRVATSKA</w:t>
      </w:r>
    </w:p>
    <w:p w:rsidRDefault="00EF5041" w:rsidP="00EF5041" w:rsidR="00826542">
      <w:r>
        <w:t xml:space="preserve">TRGOVAČKI SUD U </w:t>
      </w:r>
      <w:proofErr w:type="spellStart"/>
      <w:r>
        <w:t>OSIJEKU</w:t>
      </w:r>
      <w:proofErr w:type="spellEnd"/>
      <w:r>
        <w:t>              </w:t>
      </w:r>
      <w:r w:rsidR="00826542">
        <w:t>                           </w:t>
      </w:r>
      <w:r>
        <w:t xml:space="preserve"> Broj: 3 St-</w:t>
      </w:r>
      <w:proofErr w:type="spellStart"/>
      <w:r>
        <w:t>240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 w:rsidR="00826542">
        <w:t>115</w:t>
      </w:r>
      <w:proofErr w:type="spellEnd"/>
    </w:p>
    <w:p w:rsidRDefault="00EF5041" w:rsidP="00EF5041" w:rsidR="00EF5041">
      <w:r>
        <w:t xml:space="preserve">STALNA SLUŽBA U SLAVONSKOM BRODU  </w:t>
      </w:r>
    </w:p>
    <w:p w:rsidRDefault="00EF5041" w:rsidP="00EF5041" w:rsidR="00EF5041">
      <w:r>
        <w:t xml:space="preserve">Trg pobjede </w:t>
      </w:r>
      <w:proofErr w:type="spellStart"/>
      <w:r>
        <w:t>13</w:t>
      </w:r>
      <w:proofErr w:type="spellEnd"/>
    </w:p>
    <w:p w:rsidRDefault="00EF5041" w:rsidP="00EF5041" w:rsidR="00EF5041">
      <w:proofErr w:type="spellStart"/>
      <w:r>
        <w:t>35000</w:t>
      </w:r>
      <w:proofErr w:type="spellEnd"/>
      <w:r>
        <w:t xml:space="preserve"> SLAVONSKI BROD </w:t>
      </w:r>
    </w:p>
    <w:p w:rsidRDefault="00EF5041" w:rsidP="00EF5041" w:rsidR="00EF5041">
      <w:pPr>
        <w:jc w:val="center"/>
        <w:rPr>
          <w:b/>
        </w:rPr>
      </w:pPr>
      <w:r>
        <w:rPr>
          <w:b/>
        </w:rPr>
        <w:t>Z A K L J U Č A K</w:t>
      </w:r>
    </w:p>
    <w:p w:rsidRDefault="00EF5041" w:rsidP="00EF5041" w:rsidR="00EF5041">
      <w:r>
        <w:t xml:space="preserve">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EF5041" w:rsidP="00EF5041" w:rsidR="00EF5041">
      <w:pPr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stečajnoj sutkinji Danieli Martini Maoduš, u postupku povodom prijedloga članova uprave dužnika, za otvaranje stečajnog postupka nad dužnikom </w:t>
      </w:r>
      <w:proofErr w:type="spellStart"/>
      <w:r>
        <w:rPr>
          <w:b/>
        </w:rPr>
        <w:t>FENIX</w:t>
      </w:r>
      <w:proofErr w:type="spellEnd"/>
      <w:r>
        <w:rPr>
          <w:b/>
        </w:rPr>
        <w:t xml:space="preserve"> d.o.o. Slavonski Brod, Vinogradska 2 F,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11119953057</w:t>
      </w:r>
      <w:proofErr w:type="spellEnd"/>
      <w:r>
        <w:t xml:space="preserve">, koga zastupa stečajni upravitelj Nikola Kruljac iz Martina, Našice, </w:t>
      </w:r>
      <w:proofErr w:type="spellStart"/>
      <w:r>
        <w:t>20</w:t>
      </w:r>
      <w:proofErr w:type="spellEnd"/>
      <w:r>
        <w:t xml:space="preserve">. prosinca  </w:t>
      </w:r>
      <w:proofErr w:type="spellStart"/>
      <w:r>
        <w:t>2016</w:t>
      </w:r>
      <w:proofErr w:type="spellEnd"/>
      <w:r>
        <w:t>.</w:t>
      </w:r>
    </w:p>
    <w:p w:rsidRDefault="00EF5041" w:rsidP="00826542" w:rsidR="00EF5041">
      <w:pPr>
        <w:ind w:left="3540"/>
        <w:jc w:val="both"/>
      </w:pPr>
      <w:r>
        <w:t>z a k l j u č i o  j e</w:t>
      </w:r>
    </w:p>
    <w:p w:rsidRDefault="00EF5041" w:rsidP="00EF5041" w:rsidR="00EF504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Zakazuje se  skupština  vjerovnika za dan  </w:t>
      </w:r>
      <w:proofErr w:type="spellStart"/>
      <w:r w:rsidR="00826542">
        <w:t>18</w:t>
      </w:r>
      <w:proofErr w:type="spellEnd"/>
      <w:r w:rsidRPr="00826542">
        <w:rPr>
          <w:b/>
          <w:u w:val="single"/>
        </w:rPr>
        <w:t xml:space="preserve">. </w:t>
      </w:r>
      <w:r w:rsidR="00826542" w:rsidRPr="00826542">
        <w:rPr>
          <w:b/>
          <w:u w:val="single"/>
        </w:rPr>
        <w:t xml:space="preserve">Siječnja </w:t>
      </w:r>
      <w:r w:rsidRPr="00826542">
        <w:rPr>
          <w:b/>
          <w:u w:val="single"/>
        </w:rPr>
        <w:t xml:space="preserve"> </w:t>
      </w:r>
      <w:proofErr w:type="spellStart"/>
      <w:r w:rsidRPr="00826542">
        <w:rPr>
          <w:b/>
          <w:u w:val="single"/>
        </w:rPr>
        <w:t>201</w:t>
      </w:r>
      <w:r w:rsidR="00826542">
        <w:rPr>
          <w:b/>
          <w:u w:val="single"/>
        </w:rPr>
        <w:t>7</w:t>
      </w:r>
      <w:proofErr w:type="spellEnd"/>
      <w:r w:rsidRPr="00826542">
        <w:rPr>
          <w:b/>
          <w:u w:val="single"/>
        </w:rPr>
        <w:t xml:space="preserve">. u </w:t>
      </w:r>
      <w:proofErr w:type="spellStart"/>
      <w:r w:rsidRPr="00826542">
        <w:rPr>
          <w:b/>
          <w:u w:val="single"/>
        </w:rPr>
        <w:t>1</w:t>
      </w:r>
      <w:r w:rsidR="00826542">
        <w:rPr>
          <w:b/>
          <w:u w:val="single"/>
        </w:rPr>
        <w:t>2</w:t>
      </w:r>
      <w:proofErr w:type="spellEnd"/>
      <w:r w:rsidRPr="00826542">
        <w:rPr>
          <w:b/>
          <w:u w:val="single"/>
        </w:rPr>
        <w:t>,</w:t>
      </w:r>
      <w:proofErr w:type="spellStart"/>
      <w:r w:rsidRPr="00826542">
        <w:rPr>
          <w:b/>
          <w:u w:val="single"/>
        </w:rPr>
        <w:t>00</w:t>
      </w:r>
      <w:proofErr w:type="spellEnd"/>
      <w:r w:rsidRPr="00826542">
        <w:rPr>
          <w:b/>
          <w:u w:val="single"/>
        </w:rPr>
        <w:t xml:space="preserve"> h u prostorijama ove stalne službe III kat soba </w:t>
      </w:r>
      <w:proofErr w:type="spellStart"/>
      <w:r w:rsidRPr="00826542">
        <w:rPr>
          <w:b/>
          <w:u w:val="single"/>
        </w:rPr>
        <w:t>73</w:t>
      </w:r>
      <w:proofErr w:type="spellEnd"/>
      <w:r w:rsidRPr="00826542">
        <w:rPr>
          <w:b/>
          <w:u w:val="single"/>
        </w:rPr>
        <w:t>,</w:t>
      </w:r>
      <w:r>
        <w:t xml:space="preserve"> po prijedlogu </w:t>
      </w:r>
      <w:r w:rsidR="00826542">
        <w:t xml:space="preserve"> stečajnog upravitelja </w:t>
      </w:r>
    </w:p>
    <w:p w:rsidRDefault="00EF5041" w:rsidP="00EF5041" w:rsidR="00EF504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 xml:space="preserve">Na ročište se pozivaju stečajni upravitelj, stečajni, </w:t>
      </w:r>
      <w:proofErr w:type="spellStart"/>
      <w:r>
        <w:t>razlučni</w:t>
      </w:r>
      <w:proofErr w:type="spellEnd"/>
      <w:r>
        <w:t xml:space="preserve"> i izlučni vjerovnici</w:t>
      </w:r>
      <w:r w:rsidR="00826542">
        <w:t>, ako su i  stečajni vjerovnici.</w:t>
      </w:r>
    </w:p>
    <w:p w:rsidRDefault="00EF5041" w:rsidP="00EF5041" w:rsidR="00EF504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 xml:space="preserve">Dnevni red skupštine je: </w:t>
      </w:r>
    </w:p>
    <w:p w:rsidRDefault="00EF5041" w:rsidP="00EF5041" w:rsidR="00EF5041">
      <w:pPr>
        <w:pStyle w:val="Odlomakpopisa"/>
      </w:pPr>
    </w:p>
    <w:p w:rsidRDefault="00EF5041" w:rsidP="00EF5041" w:rsidR="00EF5041">
      <w:pPr>
        <w:pStyle w:val="Odlomakpopisa"/>
        <w:ind w:left="1080"/>
      </w:pPr>
      <w:r>
        <w:t>1. Izvješće stečajnog upravitelja  </w:t>
      </w:r>
    </w:p>
    <w:p w:rsidRDefault="00EF5041" w:rsidP="00EF5041" w:rsidR="00EF5041">
      <w:pPr>
        <w:ind w:firstLine="567" w:left="1080"/>
      </w:pPr>
      <w:r>
        <w:t xml:space="preserve">2. Raspravljanje o prijedlogu  stečajnog upravitelja od 6. prosinca </w:t>
      </w:r>
      <w:proofErr w:type="spellStart"/>
      <w:r>
        <w:t>2016</w:t>
      </w:r>
      <w:proofErr w:type="spellEnd"/>
      <w:r>
        <w:t xml:space="preserve">.   da se izmjeni sastav odbora vjerovnika, tako da umjesto predstavnika RH, kao predstavnika vjerovnika s malim tražbinama bude imenovan Đuro Đaković energetika i infrastruktura d. o.  o.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20183823241</w:t>
      </w:r>
      <w:proofErr w:type="spellEnd"/>
      <w:r>
        <w:t xml:space="preserve">, Mile Budaka 1,  Slavonski Brod s tražbinom u iznosu od </w:t>
      </w:r>
      <w:proofErr w:type="spellStart"/>
      <w:r>
        <w:t>43.633</w:t>
      </w:r>
      <w:proofErr w:type="spellEnd"/>
      <w:r>
        <w:t>,</w:t>
      </w:r>
      <w:proofErr w:type="spellStart"/>
      <w:r>
        <w:t>80</w:t>
      </w:r>
      <w:proofErr w:type="spellEnd"/>
      <w:r>
        <w:t xml:space="preserve"> kn</w:t>
      </w:r>
    </w:p>
    <w:p w:rsidRDefault="00EF5041" w:rsidP="00EF5041" w:rsidR="00EF5041">
      <w:pPr>
        <w:ind w:firstLine="567" w:left="1080"/>
      </w:pPr>
      <w:r>
        <w:tab/>
      </w:r>
      <w:r>
        <w:tab/>
      </w:r>
      <w:r>
        <w:tab/>
        <w:t xml:space="preserve">O b r a z l o </w:t>
      </w:r>
      <w:proofErr w:type="spellStart"/>
      <w:r>
        <w:t>že</w:t>
      </w:r>
      <w:proofErr w:type="spellEnd"/>
      <w:r>
        <w:t xml:space="preserve"> nj e </w:t>
      </w:r>
    </w:p>
    <w:p w:rsidRDefault="00EF5041" w:rsidP="00EF5041" w:rsidR="00826542">
      <w:pPr>
        <w:ind w:firstLine="567" w:left="1080"/>
      </w:pPr>
      <w:r>
        <w:t xml:space="preserve">Stečajni upravitelj je podneskom od  6. prosinca </w:t>
      </w:r>
      <w:proofErr w:type="spellStart"/>
      <w:r>
        <w:t>2016</w:t>
      </w:r>
      <w:proofErr w:type="spellEnd"/>
      <w:r>
        <w:t xml:space="preserve"> stavio prijedlog da se zakaže skupština radi odlučivanja o prijedlogu stečajnog upravitelja da se  izmjeni </w:t>
      </w:r>
    </w:p>
    <w:p w:rsidRDefault="00826542" w:rsidP="00826542" w:rsidR="00826542">
      <w:pPr>
        <w:ind w:left="1080"/>
      </w:pPr>
    </w:p>
    <w:p w:rsidRDefault="00826542" w:rsidP="00826542" w:rsidR="00826542">
      <w:pPr>
        <w:ind w:firstLine="708" w:left="5664"/>
      </w:pPr>
      <w:r>
        <w:lastRenderedPageBreak/>
        <w:t>Broj: 3 St-</w:t>
      </w:r>
      <w:proofErr w:type="spellStart"/>
      <w:r>
        <w:t>240</w:t>
      </w:r>
      <w:proofErr w:type="spellEnd"/>
      <w:r>
        <w:t>/</w:t>
      </w:r>
      <w:proofErr w:type="spellStart"/>
      <w:r>
        <w:t>2015</w:t>
      </w:r>
      <w:proofErr w:type="spellEnd"/>
      <w:r>
        <w:t>-</w:t>
      </w:r>
      <w:proofErr w:type="spellStart"/>
      <w:r>
        <w:t>115</w:t>
      </w:r>
      <w:proofErr w:type="spellEnd"/>
    </w:p>
    <w:p w:rsidRDefault="00826542" w:rsidP="00826542" w:rsidR="00826542">
      <w:pPr>
        <w:ind w:firstLine="708" w:left="2832"/>
      </w:pPr>
      <w:r>
        <w:t>-2-</w:t>
      </w:r>
    </w:p>
    <w:p w:rsidRDefault="00826542" w:rsidP="00826542" w:rsidR="00826542">
      <w:pPr>
        <w:ind w:left="1080"/>
      </w:pPr>
    </w:p>
    <w:p w:rsidRDefault="00EF5041" w:rsidP="00826542" w:rsidR="00EF5041">
      <w:pPr>
        <w:ind w:left="1080"/>
      </w:pPr>
      <w:r>
        <w:t xml:space="preserve">sastav odbora vjerovnika tako da isti bude sukladan  Stečajnom zakonu , na način da se umjesto  Republike Hrvatske , koja nije mali vjerovnik, imenuje kao član odbora vjerovnika , vjerovnik koji ispunjava taj kriterij, te da se na skupštini razmotri izvješće stečajnog upravitelja.  </w:t>
      </w:r>
    </w:p>
    <w:p w:rsidRDefault="00EF5041" w:rsidP="00EF5041" w:rsidR="00EF5041">
      <w:r>
        <w:t xml:space="preserve">                                                                          </w:t>
      </w:r>
    </w:p>
    <w:p w:rsidRDefault="00EF5041" w:rsidP="00EF5041" w:rsidR="00EF5041">
      <w:pPr>
        <w:ind w:firstLine="708"/>
      </w:pPr>
      <w:r>
        <w:t>U Slavonskom Brodu,</w:t>
      </w:r>
      <w:proofErr w:type="spellStart"/>
      <w:r>
        <w:t>20</w:t>
      </w:r>
      <w:proofErr w:type="spellEnd"/>
      <w:r>
        <w:t xml:space="preserve">. prosinca </w:t>
      </w:r>
      <w:proofErr w:type="spellStart"/>
      <w:r>
        <w:t>2016</w:t>
      </w:r>
      <w:proofErr w:type="spellEnd"/>
      <w:r>
        <w:t>.</w:t>
      </w:r>
    </w:p>
    <w:p w:rsidRDefault="00EF5041" w:rsidP="00EF5041" w:rsidR="00EF5041">
      <w:r>
        <w:t>                                                                                               Sutkinja:</w:t>
      </w:r>
    </w:p>
    <w:p w:rsidRDefault="00EF5041" w:rsidP="00EF5041" w:rsidR="00EF5041"/>
    <w:p w:rsidRDefault="00EF5041" w:rsidP="00EF5041" w:rsidR="00EF5041">
      <w:r>
        <w:t>                                                                                    Daniela Martini Maoduš</w:t>
      </w:r>
    </w:p>
    <w:p w:rsidRDefault="00EF5041" w:rsidP="00EF5041" w:rsidR="00EF5041"/>
    <w:p w:rsidRDefault="00EF5041" w:rsidP="00EF5041" w:rsidR="00EF5041">
      <w:pPr>
        <w:rPr>
          <w:sz w:val="20"/>
          <w:szCs w:val="20"/>
        </w:rPr>
      </w:pPr>
      <w:r>
        <w:rPr>
          <w:sz w:val="20"/>
          <w:szCs w:val="20"/>
        </w:rPr>
        <w:t xml:space="preserve">Objaviti na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EF5041" w:rsidP="00EF5041" w:rsidR="00EF5041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B16CF0"/>
    <w:multiLevelType w:val="hybridMultilevel"/>
    <w:tmpl w:val="6D0A8324"/>
    <w:lvl w:tplc="44E456C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542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041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C2D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2654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2654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2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0AB3.997C003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St-240/2015-115</izvorni_sadrzaj>
    <derivirana_varijabla naziv="DomainObject.Oznaka_1">St-240/2015-115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u 22.11.    III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u 22.11.    III 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St-240/2015-115</izvorni_sadrzaj>
    <derivirana_varijabla naziv="DomainObject.PoslovniBrojDokumenta_1">St-240/2015-115</derivirana_varijabla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21828B-0D2A-4C9E-A6F9-8526DF794E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285</properties:Words>
  <properties:Characters>1515</properties:Characters>
  <properties:Lines>50</properties:Lines>
  <properties:Paragraphs>22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2016-12-20T14:32:00Z</cp:lastPrinted>
  <dcterms:modified xmlns:xsi="http://www.w3.org/2001/XMLSchema-instance" xsi:type="dcterms:W3CDTF">2016-12-20T14:32:00Z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St-240/2015-115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