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0984" w14:paraId="eae0984" w:rsidRDefault="00553864" w:rsidP="00910611" w:rsidR="005538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864" w:rsidP="00910611" w:rsidR="00553864">
      <w:r>
        <w:rPr>
          <w:rFonts w:eastAsia="MS Mincho"/>
        </w:rPr>
        <w:t xml:space="preserve">   REPUBLIKA HRVATSKA</w:t>
      </w:r>
    </w:p>
    <w:p w:rsidRDefault="00553864" w:rsidP="00910611" w:rsidR="00553864">
      <w:r>
        <w:rPr>
          <w:rFonts w:eastAsia="MS Mincho"/>
        </w:rPr>
        <w:t>TRGOVAČKI SUD U RIJECI</w:t>
      </w:r>
    </w:p>
    <w:p w:rsidRDefault="00553864" w:rsidP="00553864" w:rsidR="0044545E" w:rsidRPr="00553864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40566" w:rsidP="00640566" w:rsidR="00726A98" w:rsidRPr="0087210C">
      <w:pPr>
        <w:jc w:val="right"/>
      </w:pPr>
      <w:r>
        <w:t>Poslovni broj</w:t>
      </w:r>
      <w:r w:rsidRPr="00F14A21">
        <w:t xml:space="preserve"> 15 St-</w:t>
      </w:r>
      <w:r>
        <w:t>543/13-278</w:t>
      </w:r>
    </w:p>
    <w:p w:rsidRDefault="00A053A9" w:rsidP="0087210C" w:rsidR="00A053A9" w:rsidRPr="00640566">
      <w:pPr>
        <w:jc w:val="center"/>
      </w:pPr>
    </w:p>
    <w:p w:rsidRDefault="0087210C" w:rsidP="0087210C" w:rsidR="00726A98" w:rsidRPr="00640566">
      <w:pPr>
        <w:jc w:val="center"/>
      </w:pPr>
      <w:r w:rsidRPr="00640566">
        <w:t>R E P U B L I K A    H R V A T S K A</w:t>
      </w:r>
    </w:p>
    <w:p w:rsidRDefault="0087210C" w:rsidP="0087210C" w:rsidR="0087210C" w:rsidRPr="00640566">
      <w:pPr>
        <w:jc w:val="center"/>
      </w:pPr>
    </w:p>
    <w:p w:rsidRDefault="00726A98" w:rsidP="00726A98" w:rsidR="00726A98" w:rsidRPr="00640566">
      <w:pPr>
        <w:jc w:val="center"/>
      </w:pPr>
      <w:r w:rsidRPr="00640566">
        <w:t>R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Š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N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</w:t>
      </w:r>
      <w:r w:rsidR="00426976">
        <w:t xml:space="preserve">stečajnom </w:t>
      </w:r>
      <w:r w:rsidRPr="00926A99">
        <w:t xml:space="preserve">sucu Danieli Korlević, u stečajnom postupku nad dužnikom </w:t>
      </w:r>
      <w:r w:rsidR="00C243BB" w:rsidRPr="004025F8">
        <w:rPr>
          <w:b/>
        </w:rPr>
        <w:t>NATURA STUDIO – CENTAR ENERGETSKE EFIKASNOSTI d.o.o. Pula, Mletačka 12, OIB 29262809628</w:t>
      </w:r>
      <w:r w:rsidRPr="00926A99">
        <w:rPr>
          <w:b/>
        </w:rPr>
        <w:t xml:space="preserve">, </w:t>
      </w:r>
      <w:r w:rsidR="00426976"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C243BB">
        <w:t>3. travnja 2018.</w:t>
      </w:r>
    </w:p>
    <w:p w:rsidRDefault="00B8178D" w:rsidP="00926A99" w:rsidR="00B8178D" w:rsidRPr="0087210C">
      <w:pPr>
        <w:jc w:val="both"/>
      </w:pPr>
    </w:p>
    <w:p w:rsidRDefault="004E30EC" w:rsidP="00D47925" w:rsidR="004E30EC" w:rsidRPr="0087210C">
      <w:pPr>
        <w:jc w:val="both"/>
        <w:rPr>
          <w:b/>
        </w:rPr>
      </w:pPr>
    </w:p>
    <w:p w:rsidRDefault="00640566" w:rsidP="00726A98" w:rsidR="00726A98" w:rsidRPr="00640566">
      <w:pPr>
        <w:jc w:val="center"/>
      </w:pPr>
      <w:r>
        <w:t>r i j e š i o   j e</w:t>
      </w:r>
    </w:p>
    <w:p w:rsidRDefault="004E30EC" w:rsidP="00E33B70" w:rsidR="004E30EC">
      <w:pPr>
        <w:jc w:val="both"/>
        <w:rPr>
          <w:b/>
        </w:rPr>
      </w:pPr>
    </w:p>
    <w:p w:rsidRDefault="008E17EB" w:rsidP="00C243BB" w:rsidR="00C243BB" w:rsidRPr="00931AD4">
      <w:pPr>
        <w:jc w:val="both"/>
        <w:rPr>
          <w:b/>
          <w:bCs/>
        </w:rPr>
      </w:pPr>
      <w:r w:rsidRPr="0087210C">
        <w:tab/>
      </w:r>
      <w:r w:rsidR="00C243BB" w:rsidRPr="00475C28">
        <w:t>Stečajnom upravitelju</w:t>
      </w:r>
      <w:r w:rsidR="00C243BB">
        <w:t xml:space="preserve"> Vlasti Majstorović iz Pule, Koparska 37, OIB </w:t>
      </w:r>
      <w:r w:rsidR="00C243BB" w:rsidRPr="00E514A8">
        <w:t>78258328195</w:t>
      </w:r>
      <w:r w:rsidR="00C243BB" w:rsidRPr="00475C28">
        <w:t xml:space="preserve">, odobrava se naknada stvarnih troškova u razdoblju od </w:t>
      </w:r>
      <w:r w:rsidR="00C243BB">
        <w:t xml:space="preserve">01. listopada do 31. prosinca 2017. </w:t>
      </w:r>
      <w:r w:rsidR="00C243BB" w:rsidRPr="00475C28">
        <w:t xml:space="preserve">u ukupnom iznosu od </w:t>
      </w:r>
      <w:r w:rsidR="00C243BB">
        <w:t xml:space="preserve">665,51 </w:t>
      </w:r>
      <w:r w:rsidR="00C243BB" w:rsidRPr="00475C28">
        <w:t>kn.</w:t>
      </w:r>
    </w:p>
    <w:p w:rsidRDefault="00C243BB" w:rsidP="00C243BB" w:rsidR="00C243BB">
      <w:pPr>
        <w:jc w:val="center"/>
        <w:rPr>
          <w:bCs/>
        </w:rPr>
      </w:pPr>
    </w:p>
    <w:p w:rsidRDefault="00C243BB" w:rsidP="00C243BB" w:rsidR="00C243BB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C243BB" w:rsidP="00C243BB" w:rsidR="00C243BB">
      <w:pPr>
        <w:jc w:val="both"/>
        <w:rPr>
          <w:bCs/>
        </w:rPr>
      </w:pPr>
    </w:p>
    <w:p w:rsidRDefault="00C243BB" w:rsidP="00C243BB" w:rsidR="00C243BB" w:rsidRPr="00D548BA">
      <w:pPr>
        <w:ind w:firstLine="708"/>
        <w:jc w:val="both"/>
        <w:rPr>
          <w:b/>
          <w:bCs/>
        </w:rPr>
      </w:pPr>
      <w:r w:rsidRPr="00475C28">
        <w:rPr>
          <w:bCs/>
        </w:rPr>
        <w:t>Stečajni upravitelj zatražio je</w:t>
      </w:r>
      <w:r>
        <w:rPr>
          <w:bCs/>
        </w:rPr>
        <w:t xml:space="preserve"> dana 29. ožujka 2018. </w:t>
      </w:r>
      <w:r w:rsidRPr="00475C28">
        <w:rPr>
          <w:bCs/>
        </w:rPr>
        <w:t xml:space="preserve">od stečajnog suca naknadu stvarnih troškova koje je imao u proteklom razdoblju </w:t>
      </w:r>
      <w:r>
        <w:rPr>
          <w:bCs/>
        </w:rPr>
        <w:t xml:space="preserve">od </w:t>
      </w:r>
      <w:r>
        <w:t xml:space="preserve">01. listopada do 31. prosinca 2017. </w:t>
      </w:r>
      <w:r w:rsidRPr="00D548BA">
        <w:rPr>
          <w:bCs/>
        </w:rPr>
        <w:t xml:space="preserve">u ukupnom iznosu od </w:t>
      </w:r>
      <w:r>
        <w:t xml:space="preserve">665,51 </w:t>
      </w:r>
      <w:r w:rsidRPr="00D548BA">
        <w:rPr>
          <w:bCs/>
        </w:rPr>
        <w:t>kn.</w:t>
      </w:r>
    </w:p>
    <w:p w:rsidRDefault="00C243BB" w:rsidP="00C243BB" w:rsidR="00C243BB">
      <w:pPr>
        <w:ind w:firstLine="708"/>
        <w:jc w:val="both"/>
      </w:pPr>
      <w:r>
        <w:t>U obračunu troškova stečajni upravitelj zatražio je trošak loko vožnje u iznosu od 276,00 kn (138 km x 2,00 kn/km), trošak telefona u iznosu 157,83 kn (tri računa, 15%) i trošak interneta (tri računa, 25%) u iznosu 231,68 kn.</w:t>
      </w:r>
    </w:p>
    <w:p w:rsidRDefault="00C243BB" w:rsidP="00C243BB" w:rsidR="00C243BB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243BB" w:rsidP="00C243BB" w:rsidR="00C243BB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</w:t>
      </w:r>
      <w:r w:rsidR="00640566">
        <w:rPr>
          <w:bCs/>
        </w:rPr>
        <w:t xml:space="preserve">(list 1688-1695 spisa) </w:t>
      </w:r>
      <w:r w:rsidRPr="008453D2">
        <w:rPr>
          <w:bCs/>
        </w:rPr>
        <w:t xml:space="preserve">te utvrdio da je u razdoblju od </w:t>
      </w:r>
      <w:r>
        <w:t xml:space="preserve">01. listopada do 31. prosinca 2017.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>
        <w:rPr>
          <w:bCs/>
        </w:rPr>
        <w:t>, a koje je troškove stečajni sudac ocijenio opravdanim, realnim i nužnim za vođenje stečajnog postupka (knjigovodstvo dužnika, Općinski sud u Puli, obilazak i razgled nekretnina s potencijalnim kupcima, Elektro</w:t>
      </w:r>
      <w:r w:rsidR="00640566">
        <w:rPr>
          <w:bCs/>
        </w:rPr>
        <w:t>istra-rješavanje pitanja priključka</w:t>
      </w:r>
      <w:r>
        <w:rPr>
          <w:bCs/>
        </w:rPr>
        <w:t xml:space="preserve">). </w:t>
      </w:r>
    </w:p>
    <w:p w:rsidRDefault="00C243BB" w:rsidP="00C243BB" w:rsidR="00C243BB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>
        <w:t xml:space="preserve">arodne novine broj </w:t>
      </w:r>
      <w:r w:rsidRPr="00920AED">
        <w:t>71/15) riješio kao u izreci.</w:t>
      </w:r>
    </w:p>
    <w:p w:rsidRDefault="00C243BB" w:rsidP="00C243BB" w:rsidR="00C243BB">
      <w:pPr>
        <w:jc w:val="center"/>
      </w:pPr>
    </w:p>
    <w:p w:rsidRDefault="00C243BB" w:rsidP="00C243BB" w:rsidR="00C243BB">
      <w:pPr>
        <w:jc w:val="center"/>
      </w:pPr>
      <w:r w:rsidRPr="00475C28">
        <w:t xml:space="preserve">U Rijeci, </w:t>
      </w:r>
      <w:r w:rsidR="00640566">
        <w:t>3. travnja</w:t>
      </w:r>
      <w:r>
        <w:t xml:space="preserve"> 2018</w:t>
      </w:r>
      <w:r w:rsidRPr="00475C28">
        <w:t xml:space="preserve">. </w:t>
      </w:r>
    </w:p>
    <w:p w:rsidRDefault="00C243BB" w:rsidP="00C243BB" w:rsidR="00C243BB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243BB" w:rsidP="00640566" w:rsidR="00C243BB" w:rsidRPr="00640566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  <w:t xml:space="preserve">          Daniela Korlević</w:t>
      </w:r>
      <w:r>
        <w:t xml:space="preserve"> </w:t>
      </w:r>
    </w:p>
    <w:p w:rsidRDefault="00C243BB" w:rsidP="00C243BB" w:rsidR="00C243BB" w:rsidRPr="00640566">
      <w:r w:rsidRPr="00640566">
        <w:lastRenderedPageBreak/>
        <w:t>UPUTA O PRAVNOM LIJEKU:</w:t>
      </w:r>
    </w:p>
    <w:p w:rsidRDefault="00C243BB" w:rsidP="00C243BB" w:rsidR="00C243BB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E648B" w:rsidP="00C243BB" w:rsidR="009E648B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640566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8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="00640566">
      <w:t>Poslovni broj</w:t>
    </w:r>
    <w:r w:rsidRPr="00F14A21">
      <w:t xml:space="preserve"> 15 St-</w:t>
    </w:r>
    <w:r w:rsidR="00640566">
      <w:t>543/13-278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83C06"/>
    <w:rsid w:val="000A0DFA"/>
    <w:rsid w:val="000B7215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37F2"/>
    <w:rsid w:val="003B52A0"/>
    <w:rsid w:val="00426976"/>
    <w:rsid w:val="0044545E"/>
    <w:rsid w:val="00461C87"/>
    <w:rsid w:val="00497451"/>
    <w:rsid w:val="004D0BFC"/>
    <w:rsid w:val="004D74FD"/>
    <w:rsid w:val="004E30EC"/>
    <w:rsid w:val="005056FB"/>
    <w:rsid w:val="00553864"/>
    <w:rsid w:val="0056261E"/>
    <w:rsid w:val="00564439"/>
    <w:rsid w:val="0057109E"/>
    <w:rsid w:val="005C78E0"/>
    <w:rsid w:val="005E7C86"/>
    <w:rsid w:val="00603DA1"/>
    <w:rsid w:val="00640566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43BB"/>
    <w:rsid w:val="00C3222B"/>
    <w:rsid w:val="00C43913"/>
    <w:rsid w:val="00C461B0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60BF0"/>
    <w:rsid w:val="00E76133"/>
    <w:rsid w:val="00EA2B71"/>
    <w:rsid w:val="00F14A21"/>
    <w:rsid w:val="00F15F1E"/>
    <w:rsid w:val="00F23095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26765-CB10-42DB-9485-B092FBF2E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2279</properties:Characters>
  <properties:Lines>55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2018-04-03T07:37:00Z</dcterms:created>
  <dc:creator>dcmelik</dc:creator>
  <cp:lastModifiedBy>Jasna Radulović</cp:lastModifiedBy>
  <cp:lastPrinted>2016-11-25T10:38:00Z</cp:lastPrinted>
  <dcterms:modified xmlns:xsi="http://www.w3.org/2001/XMLSchema-instance" xsi:type="dcterms:W3CDTF">2018-04-03T07:49:00Z</dcterms:modified>
  <cp:revision>6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(543-13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