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beca" w14:paraId="2f5bec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875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91036">
        <w:t>219</w:t>
      </w:r>
      <w:r w:rsidR="008319E5">
        <w:t>/</w:t>
      </w:r>
      <w:r w:rsidR="00A45192">
        <w:t>17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45192">
        <w:t xml:space="preserve">Financijske agencije Regionalni centar Zagreb, Podružnica Zagreb, Trg svibanjskih žrtava 1995. 1, </w:t>
      </w:r>
      <w:r>
        <w:t>OIB</w:t>
      </w:r>
      <w:r w:rsidR="00A45192">
        <w:t>:</w:t>
      </w:r>
      <w:r>
        <w:t xml:space="preserve"> 85821130368, za provedbom skraćenog stečajnog postupka nad dužnikom </w:t>
      </w:r>
      <w:r w:rsidR="00271B87" w:rsidRPr="00271B87">
        <w:t xml:space="preserve"> </w:t>
      </w:r>
      <w:r w:rsidR="00091036">
        <w:t>SEGIN jednostavno društvo s ograničenom odgovornošću za usluge, Zagreb, Jaruščica 11, MBS: 080820714, OIB: 50260873333</w:t>
      </w:r>
      <w:r w:rsidR="00A45192">
        <w:t>,</w:t>
      </w:r>
      <w:r w:rsidR="00FC38ED">
        <w:t xml:space="preserve"> </w:t>
      </w:r>
      <w:r w:rsidR="009A7A81">
        <w:t xml:space="preserve">dana </w:t>
      </w:r>
      <w:r w:rsidR="00091036">
        <w:t>4</w:t>
      </w:r>
      <w:r w:rsidR="00D41F24">
        <w:t>.</w:t>
      </w:r>
      <w:r w:rsidR="00A45192">
        <w:t>travnja</w:t>
      </w:r>
      <w:r w:rsidR="00A8072F">
        <w:t xml:space="preserve"> 201</w:t>
      </w:r>
      <w:r w:rsidR="00A45192">
        <w:t>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091036">
        <w:t>SEGIN jednostavno društvo s ograničenom odgovornošću za usluge, Zagreb, Jaruščica 11, MBS: 080820714, OIB: 50260873333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091036">
        <w:t xml:space="preserve">David Jakovljević, Kašinska 7, Sesvete OIB: 63014812654,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091036">
        <w:t>SEGIN jednostavno društvo s ograničenom odgovornošću za usluge, Zagreb, Jaruščica 11, MBS: 080820714, OIB: 50260873333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A45192" w:rsidP="00A45192" w:rsidR="00A45192">
      <w:pPr>
        <w:jc w:val="both"/>
      </w:pPr>
      <w:r>
        <w:t xml:space="preserve">            Financijska agencija Regionalni centar Zagreb, Podružnica Zagreb podnijela je dana </w:t>
      </w:r>
      <w:r w:rsidR="002904CE">
        <w:t>27</w:t>
      </w:r>
      <w:r>
        <w:t xml:space="preserve">. listopada 2016. zahtjev sudu za provedbu skraćenog stečajnog postupka nad dužnikom </w:t>
      </w:r>
      <w:r w:rsidR="002904CE">
        <w:t>SEGIN jednostavno društvo s ograničenom odgovornošću za usluge, Zagreb, Jaruščica 11, MBS: 080820714, OIB: 50260873333</w:t>
      </w:r>
      <w:r w:rsidRPr="00D41F24">
        <w:t>.</w:t>
      </w:r>
      <w:r>
        <w:t xml:space="preserve"> </w:t>
      </w:r>
    </w:p>
    <w:p w:rsidRDefault="00A45192" w:rsidP="00A45192" w:rsidR="00A45192">
      <w:pPr>
        <w:jc w:val="both"/>
      </w:pPr>
    </w:p>
    <w:p w:rsidRDefault="00A45192" w:rsidP="00A45192" w:rsidR="00A45192">
      <w:pPr>
        <w:jc w:val="both"/>
      </w:pPr>
    </w:p>
    <w:p w:rsidRDefault="00091036" w:rsidP="00A45192" w:rsidR="00091036">
      <w:pPr>
        <w:jc w:val="both"/>
      </w:pPr>
    </w:p>
    <w:p w:rsidRDefault="00091036" w:rsidP="00A45192" w:rsidR="00091036">
      <w:pPr>
        <w:jc w:val="both"/>
      </w:pPr>
    </w:p>
    <w:p w:rsidRDefault="002904CE" w:rsidP="00A45192" w:rsidR="002904CE">
      <w:pPr>
        <w:jc w:val="both"/>
      </w:pPr>
    </w:p>
    <w:p w:rsidRDefault="002904CE" w:rsidP="00A45192" w:rsidR="002904CE">
      <w:pPr>
        <w:jc w:val="both"/>
      </w:pPr>
    </w:p>
    <w:p w:rsidRDefault="00091036" w:rsidP="00A45192" w:rsidR="00091036">
      <w:pPr>
        <w:jc w:val="both"/>
      </w:pPr>
    </w:p>
    <w:p w:rsidRDefault="00A45192" w:rsidP="00A45192" w:rsidR="00A45192">
      <w:pPr>
        <w:jc w:val="both"/>
      </w:pPr>
    </w:p>
    <w:p w:rsidRDefault="00A45192" w:rsidP="00A45192" w:rsidR="00A45192">
      <w:pPr>
        <w:jc w:val="right"/>
      </w:pPr>
      <w:r>
        <w:t>9 St-</w:t>
      </w:r>
      <w:r w:rsidR="002904CE">
        <w:t>219</w:t>
      </w:r>
      <w:r>
        <w:t>/17-</w:t>
      </w:r>
      <w:r w:rsidR="002904CE">
        <w:t>4</w:t>
      </w:r>
      <w:r>
        <w:t xml:space="preserve">               </w:t>
      </w:r>
    </w:p>
    <w:p w:rsidRDefault="00A45192" w:rsidP="00A45192" w:rsidR="00A45192">
      <w:pPr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  <w:r>
        <w:t>Trgovački sud u Osijeku je dana 13. veljače 2017. objavio oglas na mrežnoj stranici e-Oglasna ploča sudova pod poslovnim brojem St-</w:t>
      </w:r>
      <w:r w:rsidR="002904CE">
        <w:t>219</w:t>
      </w:r>
      <w:r>
        <w:t xml:space="preserve">//17-3 sukladno čl. 430 Stečajnog zakona ( NN-71/15 ) kojim su pozvane osobe ovlaštene za zastupanje dužnika po zakonu da sudu u </w:t>
      </w:r>
    </w:p>
    <w:p w:rsidRDefault="00A45192" w:rsidP="00A45192" w:rsidR="00A45192">
      <w:pPr>
        <w:jc w:val="both"/>
      </w:pPr>
      <w:r>
        <w:t xml:space="preserve">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A45192" w:rsidP="00A45192" w:rsidR="00A45192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2904CE">
        <w:t>4</w:t>
      </w:r>
      <w:r w:rsidR="00606F8E">
        <w:t>.</w:t>
      </w:r>
      <w:r w:rsidR="00D41F24">
        <w:t xml:space="preserve"> </w:t>
      </w:r>
      <w:r w:rsidR="00A45192">
        <w:t>travnja</w:t>
      </w:r>
      <w:r w:rsidR="00606F8E">
        <w:t xml:space="preserve"> 201</w:t>
      </w:r>
      <w:r w:rsidR="00A45192">
        <w:t>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A45192">
        <w:t>odmah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45192">
        <w:t>2/6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036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904CE"/>
    <w:rsid w:val="002B6512"/>
    <w:rsid w:val="00305461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87543"/>
    <w:rsid w:val="008D7500"/>
    <w:rsid w:val="00917B69"/>
    <w:rsid w:val="009837E6"/>
    <w:rsid w:val="009A7A81"/>
    <w:rsid w:val="009C1577"/>
    <w:rsid w:val="009F5360"/>
    <w:rsid w:val="00A45192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10BC"/>
    <w:rsid w:val="00C827B2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810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10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0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0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810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10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0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0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SEGIN jednostavno društvo s ograničenom odgovornošću za usluge</izvorni_sadrzaj>
    <derivirana_varijabla naziv="DomainObject.Predmet.ProtustrankaFormated_1">  SEGIN jednostavno društvo s ograničenom odgovornošću za usluge</derivirana_varijabla>
  </DomainObject.Predmet.ProtustrankaFormated>
  <DomainObject.Predmet.ProtustrankaFormatedOIB>
    <izvorni_sadrzaj>  SEGIN jednostavno društvo s ograničenom odgovornošću za usluge, OIB 50260873333</izvorni_sadrzaj>
    <derivirana_varijabla naziv="DomainObject.Predmet.ProtustrankaFormatedOIB_1">  SEGIN jednostavno društvo s ograničenom odgovornošću za usluge, OIB 50260873333</derivirana_varijabla>
  </DomainObject.Predmet.ProtustrankaFormatedOIB>
  <DomainObject.Predmet.ProtustrankaFormatedWithAdress>
    <izvorni_sadrzaj> SEGIN jednostavno društvo s ograničenom odgovornošću za usluge, Jaruščica 11, 10000 Zagreb</izvorni_sadrzaj>
    <derivirana_varijabla naziv="DomainObject.Predmet.ProtustrankaFormatedWithAdress_1"> SEGIN jednostavno društvo s ograničenom odgovornošću za usluge, Jaruščica 11, 10000 Zagreb</derivirana_varijabla>
  </DomainObject.Predmet.ProtustrankaFormatedWithAdress>
  <DomainObject.Predmet.ProtustrankaFormatedWithAdressOIB>
    <izvorni_sadrzaj> SEGIN jednostavno društvo s ograničenom odgovornošću za usluge, OIB 50260873333, Jaruščica 11, 10000 Zagreb</izvorni_sadrzaj>
    <derivirana_varijabla naziv="DomainObject.Predmet.ProtustrankaFormatedWithAdressOIB_1"> SEGIN jednostavno društvo s ograničenom odgovornošću za usluge, OIB 50260873333, Jaruščica 11, 10000 Zagreb</derivirana_varijabla>
  </DomainObject.Predmet.ProtustrankaFormatedWithAdressOIB>
  <DomainObject.Predmet.ProtustrankaWithAdress>
    <izvorni_sadrzaj>SEGIN jednostavno društvo s ograničenom odgovornošću za usluge Jaruščica 11, 10000 Zagreb</izvorni_sadrzaj>
    <derivirana_varijabla naziv="DomainObject.Predmet.ProtustrankaWithAdress_1">SEGIN jednostavno društvo s ograničenom odgovornošću za usluge Jaruščica 11, 10000 Zagreb</derivirana_varijabla>
  </DomainObject.Predmet.ProtustrankaWithAdress>
  <DomainObject.Predmet.ProtustrankaWithAdressOIB>
    <izvorni_sadrzaj>SEGIN jednostavno društvo s ograničenom odgovornošću za usluge, OIB 50260873333, Jaruščica 11, 10000 Zagreb</izvorni_sadrzaj>
    <derivirana_varijabla naziv="DomainObject.Predmet.ProtustrankaWithAdressOIB_1">SEGIN jednostavno društvo s ograničenom odgovornošću za usluge, OIB 50260873333, Jaruščica 11, 10000 Zagreb</derivirana_varijabla>
  </DomainObject.Predmet.ProtustrankaWithAdressOIB>
  <DomainObject.Predmet.ProtustrankaNazivFormated>
    <izvorni_sadrzaj>SEGIN jednostavno društvo s ograničenom odgovornošću za usluge</izvorni_sadrzaj>
    <derivirana_varijabla naziv="DomainObject.Predmet.ProtustrankaNazivFormated_1">SEGIN jednostavno društvo s ograničenom odgovornošću za usluge</derivirana_varijabla>
  </DomainObject.Predmet.ProtustrankaNazivFormated>
  <DomainObject.Predmet.ProtustrankaNazivFormatedOIB>
    <izvorni_sadrzaj>SEGIN jednostavno društvo s ograničenom odgovornošću za usluge, OIB 50260873333</izvorni_sadrzaj>
    <derivirana_varijabla naziv="DomainObject.Predmet.ProtustrankaNazivFormatedOIB_1">SEGIN jednostavno društvo s ograničenom odgovornošću za usluge, OIB 50260873333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SEGIN jednostavno društvo s ograničenom odgovornošću za usluge</item>
    </izvorni_sadrzaj>
    <derivirana_varijabla naziv="DomainObject.Predmet.ProtuStrankaListFormated_1">
      <item>SEGIN jednostavno društvo s ograničenom odgovornošću za usluge</item>
    </derivirana_varijabla>
  </DomainObject.Predmet.ProtuStrankaListFormated>
  <DomainObject.Predmet.ProtuStrankaListFormatedOIB>
    <izvorni_sadrzaj>
      <item>SEGIN jednostavno društvo s ograničenom odgovornošću za usluge, OIB 50260873333</item>
    </izvorni_sadrzaj>
    <derivirana_varijabla naziv="DomainObject.Predmet.ProtuStrankaListFormatedOIB_1">
      <item>SEGIN jednostavno društvo s ograničenom odgovornošću za usluge, OIB 50260873333</item>
    </derivirana_varijabla>
  </DomainObject.Predmet.ProtuStrankaListFormatedOIB>
  <DomainObject.Predmet.ProtuStrankaListFormatedWithAdress>
    <izvorni_sadrzaj>
      <item>SEGIN jednostavno društvo s ograničenom odgovornošću za usluge, Jaruščica 11, 10000 Zagreb</item>
    </izvorni_sadrzaj>
    <derivirana_varijabla naziv="DomainObject.Predmet.ProtuStrankaListFormatedWithAdress_1">
      <item>SEGIN jednostavno društvo s ograničenom odgovornošću za usluge, Jaruščica 11, 10000 Zagreb</item>
    </derivirana_varijabla>
  </DomainObject.Predmet.ProtuStrankaListFormatedWithAdress>
  <DomainObject.Predmet.ProtuStrankaListFormatedWithAdressOIB>
    <izvorni_sadrzaj>
      <item>SEGIN jednostavno društvo s ograničenom odgovornošću za usluge, OIB 50260873333, Jaruščica 11, 10000 Zagreb</item>
    </izvorni_sadrzaj>
    <derivirana_varijabla naziv="DomainObject.Predmet.ProtuStrankaListFormatedWithAdressOIB_1">
      <item>SEGIN jednostavno društvo s ograničenom odgovornošću za usluge, OIB 50260873333, Jaruščica 11, 10000 Zagreb</item>
    </derivirana_varijabla>
  </DomainObject.Predmet.ProtuStrankaListFormatedWithAdressOIB>
  <DomainObject.Predmet.ProtuStrankaListNazivFormated>
    <izvorni_sadrzaj>
      <item>SEGIN jednostavno društvo s ograničenom odgovornošću za usluge</item>
    </izvorni_sadrzaj>
    <derivirana_varijabla naziv="DomainObject.Predmet.ProtuStrankaListNazivFormated_1">
      <item>SEGIN jednostavno društvo s ograničenom odgovornošću za usluge</item>
    </derivirana_varijabla>
  </DomainObject.Predmet.ProtuStrankaListNazivFormated>
  <DomainObject.Predmet.ProtuStrankaListNazivFormatedOIB>
    <izvorni_sadrzaj>
      <item>SEGIN jednostavno društvo s ograničenom odgovornošću za usluge, OIB 50260873333</item>
    </izvorni_sadrzaj>
    <derivirana_varijabla naziv="DomainObject.Predmet.ProtuStrankaListNazivFormatedOIB_1">
      <item>SEGIN jednostavno društvo s ograničenom odgovornošću za usluge, OIB 50260873333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SEGIN jednostavno društvo s ograničenom odgovornošću za usluge</izvorni_sadrzaj>
    <derivirana_varijabla naziv="DomainObject.Predmet.ProtustrankaIDrugi_1">SEGIN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SEGIN jednostavno društvo s ograničenom odgovornošću za usluge, OIB 50260873333, Jaruščica 11, 10000 Zagreb</izvorni_sadrzaj>
    <derivirana_varijabla naziv="DomainObject.Predmet.ProtustrankaIDrugiAdressOIB_1">SEGIN jednostavno društvo s ograničenom odgovornošću za usluge, OIB 50260873333, Jaruščica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SEGIN jednostavno društvo s ograničenom odgovornošću za usluge</item>
      <item>FINA Regionalni centar Zagreb</item>
    </izvorni_sadrzaj>
    <derivirana_varijabla naziv="DomainObject.Predmet.SudioniciListNaziv_1">
      <item>SEGIN jednostavno društvo s ograničenom odgovornošću za usluge</item>
      <item>FINA Regionalni centar Zagreb</item>
    </derivirana_varijabla>
  </DomainObject.Predmet.SudioniciListNaziv>
  <DomainObject.Predmet.SudioniciListAdressOIB>
    <izvorni_sadrzaj>
      <item>SEGIN jednostavno društvo s ograničenom odgovornošću za usluge, OIB 50260873333, Jaruščica 11,10000 Zagreb</item>
      <item>FINA Regionalni centar Zagreb, OIB 85821130368, Trg svibanjskih žrtava 1995. br. 1,10000 Zagreb</item>
    </izvorni_sadrzaj>
    <derivirana_varijabla naziv="DomainObject.Predmet.SudioniciListAdressOIB_1">
      <item>SEGIN jednostavno društvo s ograničenom odgovornošću za usluge, OIB 50260873333, Jaruščica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50260873333</item>
      <item>, OIB 85821130368</item>
    </izvorni_sadrzaj>
    <derivirana_varijabla naziv="DomainObject.Predmet.SudioniciListNazivOIB_1">
      <item>, OIB 50260873333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2355</properties:Characters>
  <properties:Lines>94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2017-04-04T07:06:00Z</dcterms:created>
  <dc:creator>korisnik</dc:creator>
  <cp:lastModifiedBy>Snježana Markotić Jurić</cp:lastModifiedBy>
  <cp:lastPrinted>2016-07-01T09:54:00Z</cp:lastPrinted>
  <dcterms:modified xmlns:xsi="http://www.w3.org/2001/XMLSchema-instance" xsi:type="dcterms:W3CDTF">2017-04-04T07:06:00Z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