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5693" w14:paraId="4fc5693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333C9B">
        <w:rPr>
          <w:b/>
        </w:rPr>
        <w:t>412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333C9B" w:rsidRPr="00333C9B">
        <w:t xml:space="preserve">LARGUS NEKRETNINE d.o.o. za trgovinu i usluge u poslovanju nekretninama, </w:t>
      </w:r>
      <w:r w:rsidR="00333C9B">
        <w:t xml:space="preserve">skraćena tvrtka: LARGUS NEKRETINE d.o.o., </w:t>
      </w:r>
      <w:r w:rsidR="00333C9B" w:rsidRPr="00333C9B">
        <w:t>Zagreb, Kušlanova 2, OIB: 96396941857</w:t>
      </w:r>
      <w:r w:rsidR="00B16504" w:rsidRPr="00B16504">
        <w:t xml:space="preserve">, </w:t>
      </w:r>
      <w:r w:rsidR="00AA7765">
        <w:t xml:space="preserve">dana </w:t>
      </w:r>
      <w:r w:rsidR="00126068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333C9B" w:rsidRPr="00333C9B">
        <w:t>LARGUS NEKRETNINE d.o.o. za trgovinu i usluge u poslovanju nekretninama, skraćena tvrtka: LARGUS NEKRETINE d.o.o., Zagreb, Kušlanova 2, OIB: 96396941857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126068" w:rsidRPr="00126068">
        <w:t>Krešimir Maretić iz Zagreba, Šimuna Starčevića 7, OIB: 66108961276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333C9B" w:rsidRPr="00333C9B">
        <w:t>LARGUS NEKRETNINE d.o.o. za trgovinu i usluge u poslovanju nekretninama, skraćena tvrtka: LARGUS NEKRETINE d.o.o., Zagreb, Kušlanova 2, OIB: 96396941857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D22EA8" w:rsidR="00333C9B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  <w:r w:rsidR="009606B7">
        <w:t xml:space="preserve"> </w:t>
      </w:r>
    </w:p>
    <w:p w:rsidRDefault="00333C9B" w:rsidP="00333C9B" w:rsidR="00333C9B">
      <w:pPr>
        <w:jc w:val="both"/>
      </w:pPr>
    </w:p>
    <w:p w:rsidRDefault="00333C9B" w:rsidP="00333C9B" w:rsidR="00333C9B">
      <w:pPr>
        <w:jc w:val="right"/>
      </w:pPr>
      <w:r w:rsidRPr="00333C9B">
        <w:rPr>
          <w:b/>
        </w:rPr>
        <w:lastRenderedPageBreak/>
        <w:t>Broj: 7/St-1</w:t>
      </w:r>
      <w:r>
        <w:rPr>
          <w:b/>
        </w:rPr>
        <w:t>412</w:t>
      </w:r>
      <w:r w:rsidRPr="00333C9B">
        <w:rPr>
          <w:b/>
        </w:rPr>
        <w:t>/2016-5</w:t>
      </w:r>
    </w:p>
    <w:p w:rsidRDefault="00333C9B" w:rsidP="00333C9B" w:rsidR="00333C9B">
      <w:pPr>
        <w:jc w:val="both"/>
      </w:pPr>
    </w:p>
    <w:p w:rsidRDefault="00B908A3" w:rsidP="00333C9B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1F6E52" w:rsidP="002B488F" w:rsidR="001F6E52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A31F7E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333C9B" w:rsidRPr="00333C9B">
        <w:t>LARGUS NEKRETNINE d.o.o. za trgovinu i usluge u poslovanju nekretninama, skraćena tvrtka: LARGUS NEKRETINE d.o.o., Zagreb, Kušlanova 2, OIB: 96396941857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333C9B">
        <w:t>985</w:t>
      </w:r>
      <w:r w:rsidR="00D22EA8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126068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C92D33" w:rsidR="00DB52D3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408" w:rsidR="00EA1408">
      <w:r>
        <w:separator/>
      </w:r>
    </w:p>
  </w:endnote>
  <w:endnote w:id="0" w:type="continuationSeparator">
    <w:p w:rsidRDefault="00EA1408" w:rsidR="00EA1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408" w:rsidR="00EA1408">
      <w:r>
        <w:separator/>
      </w:r>
    </w:p>
  </w:footnote>
  <w:footnote w:id="0" w:type="continuationSeparator">
    <w:p w:rsidRDefault="00EA1408" w:rsidR="00EA1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4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26068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09F8"/>
    <w:rsid w:val="001F6E52"/>
    <w:rsid w:val="00202563"/>
    <w:rsid w:val="0021269A"/>
    <w:rsid w:val="002208F9"/>
    <w:rsid w:val="00243DD4"/>
    <w:rsid w:val="002474DF"/>
    <w:rsid w:val="00261AED"/>
    <w:rsid w:val="002668F2"/>
    <w:rsid w:val="00282A5D"/>
    <w:rsid w:val="002833E0"/>
    <w:rsid w:val="002A691D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3C9B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F04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5C5E"/>
    <w:rsid w:val="00761619"/>
    <w:rsid w:val="0076432D"/>
    <w:rsid w:val="0077794B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659AF"/>
    <w:rsid w:val="00873A1A"/>
    <w:rsid w:val="00896044"/>
    <w:rsid w:val="0089623C"/>
    <w:rsid w:val="008A4B1F"/>
    <w:rsid w:val="008C03D5"/>
    <w:rsid w:val="008D1B0D"/>
    <w:rsid w:val="009135EF"/>
    <w:rsid w:val="0093532A"/>
    <w:rsid w:val="00942E1D"/>
    <w:rsid w:val="009458D8"/>
    <w:rsid w:val="00945E0C"/>
    <w:rsid w:val="009606B7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1F7E"/>
    <w:rsid w:val="00A35289"/>
    <w:rsid w:val="00A374CF"/>
    <w:rsid w:val="00A41904"/>
    <w:rsid w:val="00A562F5"/>
    <w:rsid w:val="00A56478"/>
    <w:rsid w:val="00A57AD9"/>
    <w:rsid w:val="00A651FF"/>
    <w:rsid w:val="00A832A5"/>
    <w:rsid w:val="00A90C95"/>
    <w:rsid w:val="00AA7765"/>
    <w:rsid w:val="00AC1F2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4500F"/>
    <w:rsid w:val="00C53A06"/>
    <w:rsid w:val="00C63A97"/>
    <w:rsid w:val="00C63D01"/>
    <w:rsid w:val="00C74CB4"/>
    <w:rsid w:val="00C86587"/>
    <w:rsid w:val="00C868CA"/>
    <w:rsid w:val="00C87258"/>
    <w:rsid w:val="00C92D33"/>
    <w:rsid w:val="00C932E5"/>
    <w:rsid w:val="00CD1276"/>
    <w:rsid w:val="00CD466F"/>
    <w:rsid w:val="00D22AF4"/>
    <w:rsid w:val="00D22EA8"/>
    <w:rsid w:val="00D2309A"/>
    <w:rsid w:val="00D24F05"/>
    <w:rsid w:val="00D25023"/>
    <w:rsid w:val="00D25655"/>
    <w:rsid w:val="00D66FB6"/>
    <w:rsid w:val="00D80405"/>
    <w:rsid w:val="00DB48D1"/>
    <w:rsid w:val="00DB52D3"/>
    <w:rsid w:val="00DC4AFF"/>
    <w:rsid w:val="00DC7E31"/>
    <w:rsid w:val="00DE15EC"/>
    <w:rsid w:val="00DE2256"/>
    <w:rsid w:val="00DE7AAF"/>
    <w:rsid w:val="00DF26AE"/>
    <w:rsid w:val="00E1784E"/>
    <w:rsid w:val="00E32D86"/>
    <w:rsid w:val="00E46EC8"/>
    <w:rsid w:val="00E57783"/>
    <w:rsid w:val="00E72C9F"/>
    <w:rsid w:val="00E76330"/>
    <w:rsid w:val="00E82FB3"/>
    <w:rsid w:val="00E9327B"/>
    <w:rsid w:val="00E93D49"/>
    <w:rsid w:val="00EA1408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705"/>
    <w:rsid w:val="00F573E2"/>
    <w:rsid w:val="00F74270"/>
    <w:rsid w:val="00F91028"/>
    <w:rsid w:val="00F911E6"/>
    <w:rsid w:val="00FB3B83"/>
    <w:rsid w:val="00FC4209"/>
    <w:rsid w:val="00FC62AF"/>
    <w:rsid w:val="00FD652C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9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9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9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9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9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9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9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9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</izvorni_sadrzaj>
    <derivirana_varijabla naziv="DomainObject.Predmet.Opis_1">čl. 444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St-1412/2016</izvorni_sadrzaj>
    <derivirana_varijabla naziv="DomainObject.Predmet.OznakaBroj_1">St-1412/2016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11. SZ</izvorni_sadrzaj>
    <derivirana_varijabla naziv="DomainObject.Predmet.PrimjedbaSuca_1">USTUP čl. 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LARGUS NEKRETNINE d.o.o.</izvorni_sadrzaj>
    <derivirana_varijabla naziv="DomainObject.Predmet.ProtustrankaFormated_1">  LARGUS NEKRETNINE d.o.o.</derivirana_varijabla>
  </DomainObject.Predmet.ProtustrankaFormated>
  <DomainObject.Predmet.ProtustrankaFormatedOIB>
    <izvorni_sadrzaj>  LARGUS NEKRETNINE d.o.o., OIB 96396941857</izvorni_sadrzaj>
    <derivirana_varijabla naziv="DomainObject.Predmet.ProtustrankaFormatedOIB_1">  LARGUS NEKRETNINE d.o.o., OIB 96396941857</derivirana_varijabla>
  </DomainObject.Predmet.ProtustrankaFormatedOIB>
  <DomainObject.Predmet.ProtustrankaFormatedWithAdress>
    <izvorni_sadrzaj> LARGUS NEKRETNINE d.o.o., Kušlanova 2, 10000 Zagreb</izvorni_sadrzaj>
    <derivirana_varijabla naziv="DomainObject.Predmet.ProtustrankaFormatedWithAdress_1"> LARGUS NEKRETNINE d.o.o., Kušlanova 2, 10000 Zagreb</derivirana_varijabla>
  </DomainObject.Predmet.ProtustrankaFormatedWithAdress>
  <DomainObject.Predmet.ProtustrankaFormatedWithAdressOIB>
    <izvorni_sadrzaj> LARGUS NEKRETNINE d.o.o., OIB 96396941857, Kušlanova 2, 10000 Zagreb</izvorni_sadrzaj>
    <derivirana_varijabla naziv="DomainObject.Predmet.ProtustrankaFormatedWithAdressOIB_1"> LARGUS NEKRETNINE d.o.o., OIB 96396941857, Kušlanova 2, 10000 Zagreb</derivirana_varijabla>
  </DomainObject.Predmet.ProtustrankaFormatedWithAdressOIB>
  <DomainObject.Predmet.ProtustrankaWithAdress>
    <izvorni_sadrzaj>LARGUS NEKRETNINE d.o.o. Kušlanova 2, 10000 Zagreb</izvorni_sadrzaj>
    <derivirana_varijabla naziv="DomainObject.Predmet.ProtustrankaWithAdress_1">LARGUS NEKRETNINE d.o.o. Kušlanova 2, 10000 Zagreb</derivirana_varijabla>
  </DomainObject.Predmet.ProtustrankaWithAdress>
  <DomainObject.Predmet.ProtustrankaWithAdressOIB>
    <izvorni_sadrzaj>LARGUS NEKRETNINE d.o.o., OIB 96396941857, Kušlanova 2, 10000 Zagreb</izvorni_sadrzaj>
    <derivirana_varijabla naziv="DomainObject.Predmet.ProtustrankaWithAdressOIB_1">LARGUS NEKRETNINE d.o.o., OIB 96396941857, Kušlanova 2, 10000 Zagreb</derivirana_varijabla>
  </DomainObject.Predmet.ProtustrankaWithAdressOIB>
  <DomainObject.Predmet.ProtustrankaNazivFormated>
    <izvorni_sadrzaj>LARGUS NEKRETNINE d.o.o.</izvorni_sadrzaj>
    <derivirana_varijabla naziv="DomainObject.Predmet.ProtustrankaNazivFormated_1">LARGUS NEKRETNINE d.o.o.</derivirana_varijabla>
  </DomainObject.Predmet.ProtustrankaNazivFormated>
  <DomainObject.Predmet.ProtustrankaNazivFormatedOIB>
    <izvorni_sadrzaj>LARGUS NEKRETNINE d.o.o., OIB 96396941857</izvorni_sadrzaj>
    <derivirana_varijabla naziv="DomainObject.Predmet.ProtustrankaNazivFormatedOIB_1">LARGUS NEKRETNINE d.o.o., OIB 96396941857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64347.41</izvorni_sadrzaj>
    <derivirana_varijabla naziv="DomainObject.Predmet.TrenutnaVrijednost_1">64347.41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LARGUS NEKRETNINE d.o.o.</item>
    </izvorni_sadrzaj>
    <derivirana_varijabla naziv="DomainObject.Predmet.ProtuStrankaListFormated_1">
      <item>LARGUS NEKRETNINE d.o.o.</item>
    </derivirana_varijabla>
  </DomainObject.Predmet.ProtuStrankaListFormated>
  <DomainObject.Predmet.ProtuStrankaListFormatedOIB>
    <izvorni_sadrzaj>
      <item>LARGUS NEKRETNINE d.o.o., OIB 96396941857</item>
    </izvorni_sadrzaj>
    <derivirana_varijabla naziv="DomainObject.Predmet.ProtuStrankaListFormatedOIB_1">
      <item>LARGUS NEKRETNINE d.o.o., OIB 96396941857</item>
    </derivirana_varijabla>
  </DomainObject.Predmet.ProtuStrankaListFormatedOIB>
  <DomainObject.Predmet.ProtuStrankaListFormatedWithAdress>
    <izvorni_sadrzaj>
      <item>LARGUS NEKRETNINE d.o.o., Kušlanova 2, 10000 Zagreb</item>
    </izvorni_sadrzaj>
    <derivirana_varijabla naziv="DomainObject.Predmet.ProtuStrankaListFormatedWithAdress_1">
      <item>LARGUS NEKRETNINE d.o.o., Kušlanova 2, 10000 Zagreb</item>
    </derivirana_varijabla>
  </DomainObject.Predmet.ProtuStrankaListFormatedWithAdress>
  <DomainObject.Predmet.ProtuStrankaListFormatedWithAdressOIB>
    <izvorni_sadrzaj>
      <item>LARGUS NEKRETNINE d.o.o., OIB 96396941857, Kušlanova 2, 10000 Zagreb</item>
    </izvorni_sadrzaj>
    <derivirana_varijabla naziv="DomainObject.Predmet.ProtuStrankaListFormatedWithAdressOIB_1">
      <item>LARGUS NEKRETNINE d.o.o., OIB 96396941857, Kušlanova 2, 10000 Zagreb</item>
    </derivirana_varijabla>
  </DomainObject.Predmet.ProtuStrankaListFormatedWithAdressOIB>
  <DomainObject.Predmet.ProtuStrankaListNazivFormated>
    <izvorni_sadrzaj>
      <item>LARGUS NEKRETNINE d.o.o.</item>
    </izvorni_sadrzaj>
    <derivirana_varijabla naziv="DomainObject.Predmet.ProtuStrankaListNazivFormated_1">
      <item>LARGUS NEKRETNINE d.o.o.</item>
    </derivirana_varijabla>
  </DomainObject.Predmet.ProtuStrankaListNazivFormated>
  <DomainObject.Predmet.ProtuStrankaListNazivFormatedOIB>
    <izvorni_sadrzaj>
      <item>LARGUS NEKRETNINE d.o.o., OIB 96396941857</item>
    </izvorni_sadrzaj>
    <derivirana_varijabla naziv="DomainObject.Predmet.ProtuStrankaListNazivFormatedOIB_1">
      <item>LARGUS NEKRETNINE d.o.o., OIB 96396941857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LARGUS NEKRETNINE d.o.o.</izvorni_sadrzaj>
    <derivirana_varijabla naziv="DomainObject.Predmet.ProtustrankaIDrugi_1">LARGUS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LARGUS NEKRETNINE d.o.o., OIB 96396941857, Kušlanova 2, 10000 Zagreb</izvorni_sadrzaj>
    <derivirana_varijabla naziv="DomainObject.Predmet.ProtustrankaIDrugiAdressOIB_1">LARGUS NEKRETNINE d.o.o., OIB 96396941857, Kušlanova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LARGUS NEKRETNINE d.o.o.</item>
      <item>FINA Regionalni centar Zagreb</item>
    </izvorni_sadrzaj>
    <derivirana_varijabla naziv="DomainObject.Predmet.SudioniciListNaziv_1">
      <item>LARGUS NEKRETNINE d.o.o.</item>
      <item>FINA Regionalni centar Zagreb</item>
    </derivirana_varijabla>
  </DomainObject.Predmet.SudioniciListNaziv>
  <DomainObject.Predmet.SudioniciListAdressOIB>
    <izvorni_sadrzaj>
      <item>LARGUS NEKRETNINE d.o.o., OIB 96396941857, Kušlanova 2,10000 Zagreb</item>
      <item>FINA Regionalni centar Zagreb, OIB 85821130368, Trg svibanjskih žrtava 1995. br. 1,10000 Zagreb</item>
    </izvorni_sadrzaj>
    <derivirana_varijabla naziv="DomainObject.Predmet.SudioniciListAdressOIB_1">
      <item>LARGUS NEKRETNINE d.o.o., OIB 96396941857, Kušlanova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96396941857</item>
      <item>, OIB 85821130368</item>
    </izvorni_sadrzaj>
    <derivirana_varijabla naziv="DomainObject.Predmet.SudioniciListNazivOIB_1">
      <item>, OIB 96396941857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6B6F8-6F9C-4B44-AFB9-485E4909C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816</properties:Words>
  <properties:Characters>4635</properties:Characters>
  <properties:Lines>112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2016-08-26T07:33:00Z</dcterms:created>
  <dc:creator>alet</dc:creator>
  <cp:lastModifiedBy>wsadmin</cp:lastModifiedBy>
  <cp:lastPrinted>2016-07-28T07:37:00Z</cp:lastPrinted>
  <dcterms:modified xmlns:xsi="http://www.w3.org/2001/XMLSchema-instance" xsi:type="dcterms:W3CDTF">2016-09-01T08:20:00Z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