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e45866b" w14:paraId="e45866b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6D2A4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</w:t>
            </w:r>
            <w:r w:rsidR="00CD0318">
              <w:rPr>
                <w:rFonts w:cs="Times New Roman" w:eastAsia="Times New Roman"/>
                <w:kern w:val="0"/>
                <w:lang w:bidi="ar-SA" w:eastAsia="hr-HR"/>
              </w:rPr>
              <w:t>-</w:t>
            </w:r>
            <w:r w:rsidR="00D73144">
              <w:rPr>
                <w:rFonts w:cs="Times New Roman" w:eastAsia="Times New Roman"/>
                <w:kern w:val="0"/>
                <w:lang w:bidi="ar-SA" w:eastAsia="hr-HR"/>
              </w:rPr>
              <w:t>159/18-6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D73144" w:rsidR="00EF04AA" w:rsidRPr="00D73144">
      <w:pPr>
        <w:ind w:firstLine="708"/>
        <w:jc w:val="both"/>
        <w:rPr>
          <w:kern w:val="2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</w:t>
      </w:r>
      <w:r w:rsidR="00EF04AA" w:rsidRPr="00BA0147">
        <w:rPr>
          <w:rFonts w:cs="Times New Roman"/>
        </w:rPr>
        <w:t xml:space="preserve">u stečajnom predmetu </w:t>
      </w:r>
      <w:r w:rsidR="00185BAE" w:rsidRPr="0056514C">
        <w:t>povodom</w:t>
      </w:r>
      <w:r w:rsidR="00064044">
        <w:rPr>
          <w:rFonts w:cs="Times New Roman"/>
        </w:rPr>
        <w:t xml:space="preserve"> </w:t>
      </w:r>
      <w:r w:rsidR="00F11B30">
        <w:t>prijedloga predlagatelja Financijske agencije, Regionalni centar Zagreb, Podružnica Varaždin, za otvaranje stečajnog postupka nad dužnikom</w:t>
      </w:r>
      <w:r w:rsidR="00D73144">
        <w:rPr>
          <w:kern w:val="2"/>
        </w:rPr>
        <w:t xml:space="preserve"> </w:t>
      </w:r>
      <w:r w:rsidR="00D73144" w:rsidRPr="00216DD5">
        <w:rPr>
          <w:kern w:val="2"/>
        </w:rPr>
        <w:t>SI-MONT GRUPPE d.o.o., Gornje Vratno, Varaždinska 46, OIB: 05474437121</w:t>
      </w:r>
      <w:r w:rsidR="006D2A40">
        <w:rPr>
          <w:kern w:val="2"/>
        </w:rPr>
        <w:t xml:space="preserve">, 27. kolovoza </w:t>
      </w:r>
      <w:r w:rsidR="00185BAE">
        <w:rPr>
          <w:rFonts w:cs="Times New Roman"/>
        </w:rPr>
        <w:t>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D73144" w:rsidR="00EF04AA" w:rsidRPr="00D73144">
      <w:pPr>
        <w:ind w:firstLine="709"/>
        <w:jc w:val="both"/>
        <w:rPr>
          <w:kern w:val="2"/>
        </w:rPr>
      </w:pPr>
      <w:r>
        <w:t>Pozivaju se osobe koje imaju pravni interes za provedbom ovog stečajnog postupka nad stečajnim dužnikom</w:t>
      </w:r>
      <w:r w:rsidR="00D73144">
        <w:rPr>
          <w:kern w:val="2"/>
        </w:rPr>
        <w:t xml:space="preserve"> </w:t>
      </w:r>
      <w:r w:rsidR="00D73144" w:rsidRPr="00216DD5">
        <w:rPr>
          <w:kern w:val="2"/>
        </w:rPr>
        <w:t>SI-MONT GRUPPE d.o.o., Gornje Vratno, Varaždinska 46, OIB: 05474437121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D73144">
        <w:t>159</w:t>
      </w:r>
      <w:r w:rsidR="004812B3">
        <w:t>/18</w:t>
      </w:r>
      <w:r>
        <w:t>, jer će u protivnom sud donijeti rješenje o otvaranju i zaključenju stečajnog postupka.</w:t>
      </w:r>
    </w:p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6D2A40">
        <w:rPr>
          <w:rFonts w:cs="Times New Roman"/>
        </w:rPr>
        <w:t>27. kolovoza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2E02" w:rsidP="00BA0147" w:rsidR="00432E02">
      <w:r>
        <w:separator/>
      </w:r>
    </w:p>
  </w:endnote>
  <w:endnote w:id="0" w:type="continuationSeparator">
    <w:p w:rsidRDefault="00432E02" w:rsidP="00BA0147" w:rsidR="00432E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2E02" w:rsidP="00BA0147" w:rsidR="00432E02">
      <w:r>
        <w:separator/>
      </w:r>
    </w:p>
  </w:footnote>
  <w:footnote w:id="0" w:type="continuationSeparator">
    <w:p w:rsidRDefault="00432E02" w:rsidP="00BA0147" w:rsidR="00432E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64044"/>
    <w:rsid w:val="000B44AC"/>
    <w:rsid w:val="000C472A"/>
    <w:rsid w:val="000D4044"/>
    <w:rsid w:val="000D6933"/>
    <w:rsid w:val="000F0DE4"/>
    <w:rsid w:val="000F55DF"/>
    <w:rsid w:val="00114AB2"/>
    <w:rsid w:val="0011798A"/>
    <w:rsid w:val="00117ED2"/>
    <w:rsid w:val="001611DE"/>
    <w:rsid w:val="00182F57"/>
    <w:rsid w:val="00185BAE"/>
    <w:rsid w:val="00193562"/>
    <w:rsid w:val="001D0412"/>
    <w:rsid w:val="001D2BCB"/>
    <w:rsid w:val="00213CEE"/>
    <w:rsid w:val="00216387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4311E"/>
    <w:rsid w:val="003538D1"/>
    <w:rsid w:val="00363E19"/>
    <w:rsid w:val="00382666"/>
    <w:rsid w:val="00384B6A"/>
    <w:rsid w:val="003A689F"/>
    <w:rsid w:val="003B3055"/>
    <w:rsid w:val="003F0BEA"/>
    <w:rsid w:val="00406AF2"/>
    <w:rsid w:val="00432E02"/>
    <w:rsid w:val="0044358D"/>
    <w:rsid w:val="0046016D"/>
    <w:rsid w:val="00461516"/>
    <w:rsid w:val="004812B3"/>
    <w:rsid w:val="004A0A2B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6D2A40"/>
    <w:rsid w:val="00720601"/>
    <w:rsid w:val="00724390"/>
    <w:rsid w:val="0072529F"/>
    <w:rsid w:val="007410CE"/>
    <w:rsid w:val="00742B02"/>
    <w:rsid w:val="0076577E"/>
    <w:rsid w:val="00772539"/>
    <w:rsid w:val="0079114C"/>
    <w:rsid w:val="0079301C"/>
    <w:rsid w:val="007D470A"/>
    <w:rsid w:val="0080270A"/>
    <w:rsid w:val="00806764"/>
    <w:rsid w:val="0081324C"/>
    <w:rsid w:val="008B385D"/>
    <w:rsid w:val="008B5950"/>
    <w:rsid w:val="008C14BC"/>
    <w:rsid w:val="0092371F"/>
    <w:rsid w:val="00926C33"/>
    <w:rsid w:val="009350D2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933D0"/>
    <w:rsid w:val="00AC55E9"/>
    <w:rsid w:val="00AF1E8D"/>
    <w:rsid w:val="00B00DA2"/>
    <w:rsid w:val="00B05D4B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03A7D"/>
    <w:rsid w:val="00C23175"/>
    <w:rsid w:val="00C42207"/>
    <w:rsid w:val="00C46CF2"/>
    <w:rsid w:val="00C61628"/>
    <w:rsid w:val="00C73667"/>
    <w:rsid w:val="00CA6997"/>
    <w:rsid w:val="00CA7317"/>
    <w:rsid w:val="00CD0318"/>
    <w:rsid w:val="00CE6118"/>
    <w:rsid w:val="00CF79A6"/>
    <w:rsid w:val="00D077D7"/>
    <w:rsid w:val="00D20DAD"/>
    <w:rsid w:val="00D22FDA"/>
    <w:rsid w:val="00D24B17"/>
    <w:rsid w:val="00D27615"/>
    <w:rsid w:val="00D33E0A"/>
    <w:rsid w:val="00D36DC6"/>
    <w:rsid w:val="00D70B9C"/>
    <w:rsid w:val="00D73144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11B3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D4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044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0D4044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0D4044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0D4044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D4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04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0D4044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0D404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0D4044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SI-MONT GRUPPE d.o.o. za uslužne djelatnosti zastupanog po punomoćniku Patrik Stanko; Bruno Stanko</izvorni_sadrzaj>
    <derivirana_varijabla naziv="DomainObject.Predmet.ProtustrankaFormated_1">  SI-MONT GRUPPE d.o.o. za uslužne djelatnosti zastupanog po punomoćniku Patrik Stanko; Bruno Stanko</derivirana_varijabla>
  </DomainObject.Predmet.ProtustrankaFormated>
  <DomainObject.Predmet.ProtustrankaFormatedOIB>
    <izvorni_sadrzaj>  SI-MONT GRUPPE d.o.o. za uslužne djelatnosti, OIB 05474437121 zastupanog po punomoćniku Patrik Stanko; Bruno Stanko</izvorni_sadrzaj>
    <derivirana_varijabla naziv="DomainObject.Predmet.ProtustrankaFormatedOIB_1">  SI-MONT GRUPPE d.o.o. za uslužne djelatnosti, OIB 05474437121 zastupanog po punomoćniku Patrik Stanko; Bruno Stanko</derivirana_varijabla>
  </DomainObject.Predmet.ProtustrankaFormatedOIB>
  <DomainObject.Predmet.ProtustrankaFormatedWithAdress>
    <izvorni_sadrzaj> SI-MONT GRUPPE d.o.o. za uslužne djelatnosti, Varaždinska 46, 42208 Gornje Vratno zastupanog po punomoćniku Patrik Stanko; Bruno Stanko</izvorni_sadrzaj>
    <derivirana_varijabla naziv="DomainObject.Predmet.ProtustrankaFormatedWithAdress_1"> SI-MONT GRUPPE d.o.o. za uslužne djelatnosti, Varaždinska 46, 42208 Gornje Vratno zastupanog po punomoćniku Patrik Stanko; Bruno Stanko</derivirana_varijabla>
  </DomainObject.Predmet.ProtustrankaFormatedWithAdress>
  <DomainObject.Predmet.ProtustrankaFormatedWithAdressOIB>
    <izvorni_sadrzaj> SI-MONT GRUPPE d.o.o. za uslužne djelatnosti, OIB 05474437121, Varaždinska 46, 42208 Gornje Vratno zastupanog po punomoćniku Patrik Stanko; Bruno Stanko</izvorni_sadrzaj>
    <derivirana_varijabla naziv="DomainObject.Predmet.ProtustrankaFormatedWithAdressOIB_1"> SI-MONT GRUPPE d.o.o. za uslužne djelatnosti, OIB 05474437121, Varaždinska 46, 42208 Gornje Vratno zastupanog po punomoćniku Patrik Stanko; Bruno Stanko</derivirana_varijabla>
  </DomainObject.Predmet.ProtustrankaFormatedWithAdressOIB>
  <DomainObject.Predmet.ProtustrankaWithAdress>
    <izvorni_sadrzaj>SI-MONT GRUPPE d.o.o. za uslužne djelatnosti Varaždinska 46, 42208 Gornje Vratno</izvorni_sadrzaj>
    <derivirana_varijabla naziv="DomainObject.Predmet.ProtustrankaWithAdress_1">SI-MONT GRUPPE d.o.o. za uslužne djelatnosti Varaždinska 46, 42208 Gornje Vratno</derivirana_varijabla>
  </DomainObject.Predmet.ProtustrankaWithAdress>
  <DomainObject.Predmet.ProtustrankaWithAdressOIB>
    <izvorni_sadrzaj>SI-MONT GRUPPE d.o.o. za uslužne djelatnosti, OIB 05474437121, Varaždinska 46, 42208 Gornje Vratno</izvorni_sadrzaj>
    <derivirana_varijabla naziv="DomainObject.Predmet.ProtustrankaWithAdressOIB_1">SI-MONT GRUPPE d.o.o. za uslužne djelatnosti, OIB 05474437121, Varaždinska 46, 42208 Gornje Vratno</derivirana_varijabla>
  </DomainObject.Predmet.ProtustrankaWithAdressOIB>
  <DomainObject.Predmet.ProtustrankaNazivFormated>
    <izvorni_sadrzaj>SI-MONT GRUPPE d.o.o. za uslužne djelatnosti</izvorni_sadrzaj>
    <derivirana_varijabla naziv="DomainObject.Predmet.ProtustrankaNazivFormated_1">SI-MONT GRUPPE d.o.o. za uslužne djelatnosti</derivirana_varijabla>
  </DomainObject.Predmet.ProtustrankaNazivFormated>
  <DomainObject.Predmet.ProtustrankaNazivFormatedOIB>
    <izvorni_sadrzaj>SI-MONT GRUPPE d.o.o. za uslužne djelatnosti, OIB 05474437121</izvorni_sadrzaj>
    <derivirana_varijabla naziv="DomainObject.Predmet.ProtustrankaNazivFormatedOIB_1">SI-MONT GRUPPE d.o.o. za uslužne djelatnosti, OIB 05474437121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217740.04</izvorni_sadrzaj>
    <derivirana_varijabla naziv="DomainObject.Predmet.TrenutnaVrijednost_1">217740.04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SI-MONT GRUPPE d.o.o. za uslužne djelatnosti zastupanog po punomoćniku Patrik Stanko; Bruno Stanko</item>
    </izvorni_sadrzaj>
    <derivirana_varijabla naziv="DomainObject.Predmet.ProtuStrankaListFormated_1">
      <item>SI-MONT GRUPPE d.o.o. za uslužne djelatnosti zastupanog po punomoćniku Patrik Stanko; Bruno Stanko</item>
    </derivirana_varijabla>
  </DomainObject.Predmet.ProtuStrankaListFormated>
  <DomainObject.Predmet.ProtuStrankaListFormatedOIB>
    <izvorni_sadrzaj>
      <item>SI-MONT GRUPPE d.o.o. za uslužne djelatnosti, OIB 05474437121 zastupanog po punomoćniku Patrik Stanko; Bruno Stanko</item>
    </izvorni_sadrzaj>
    <derivirana_varijabla naziv="DomainObject.Predmet.ProtuStrankaListFormatedOIB_1">
      <item>SI-MONT GRUPPE d.o.o. za uslužne djelatnosti, OIB 05474437121 zastupanog po punomoćniku Patrik Stanko; Bruno Stanko</item>
    </derivirana_varijabla>
  </DomainObject.Predmet.ProtuStrankaListFormatedOIB>
  <DomainObject.Predmet.ProtuStrankaListFormatedWithAdress>
    <izvorni_sadrzaj>
      <item>SI-MONT GRUPPE d.o.o. za uslužne djelatnosti, Varaždinska 46, 42208 Gornje Vratno zastupanog po punomoćniku Patrik Stanko; Bruno Stanko</item>
    </izvorni_sadrzaj>
    <derivirana_varijabla naziv="DomainObject.Predmet.ProtuStrankaListFormatedWithAdress_1">
      <item>SI-MONT GRUPPE d.o.o. za uslužne djelatnosti, Varaždinska 46, 42208 Gornje Vratno zastupanog po punomoćniku Patrik Stanko; Bruno Stanko</item>
    </derivirana_varijabla>
  </DomainObject.Predmet.ProtuStrankaListFormatedWithAdress>
  <DomainObject.Predmet.ProtuStrankaListFormatedWithAdressOIB>
    <izvorni_sadrzaj>
      <item>SI-MONT GRUPPE d.o.o. za uslužne djelatnosti, OIB 05474437121, Varaždinska 46, 42208 Gornje Vratno zastupanog po punomoćniku Patrik Stanko; Bruno Stanko</item>
    </izvorni_sadrzaj>
    <derivirana_varijabla naziv="DomainObject.Predmet.ProtuStrankaListFormatedWithAdressOIB_1">
      <item>SI-MONT GRUPPE d.o.o. za uslužne djelatnosti, OIB 05474437121, Varaždinska 46, 42208 Gornje Vratno zastupanog po punomoćniku Patrik Stanko; Bruno Stanko</item>
    </derivirana_varijabla>
  </DomainObject.Predmet.ProtuStrankaListFormatedWithAdressOIB>
  <DomainObject.Predmet.ProtuStrankaListNazivFormated>
    <izvorni_sadrzaj>
      <item>SI-MONT GRUPPE d.o.o. za uslužne djelatnosti</item>
    </izvorni_sadrzaj>
    <derivirana_varijabla naziv="DomainObject.Predmet.ProtuStrankaListNazivFormated_1">
      <item>SI-MONT GRUPPE d.o.o. za uslužne djelatnosti</item>
    </derivirana_varijabla>
  </DomainObject.Predmet.ProtuStrankaListNazivFormated>
  <DomainObject.Predmet.ProtuStrankaListNazivFormatedOIB>
    <izvorni_sadrzaj>
      <item>SI-MONT GRUPPE d.o.o. za uslužne djelatnosti, OIB 05474437121</item>
    </izvorni_sadrzaj>
    <derivirana_varijabla naziv="DomainObject.Predmet.ProtuStrankaListNazivFormatedOIB_1">
      <item>SI-MONT GRUPPE d.o.o. za uslužne djelatnosti, OIB 05474437121</item>
    </derivirana_varijabla>
  </DomainObject.Predmet.ProtuStrankaListNazivFormatedOIB>
  <DomainObject.Predmet.OstaliListFormated>
    <izvorni_sadrzaj>
      <item>Sudski registar</item>
      <item>Patrik Stanko punomoćnik sudionika u postupku SI-MONT GRUPPE d.o.o. za uslužne djelatnosti</item>
      <item>Bruno Stanko punomoćnik sudionika u postupku SI-MONT GRUPPE d.o.o. za uslužne djelatnosti</item>
    </izvorni_sadrzaj>
    <derivirana_varijabla naziv="DomainObject.Predmet.OstaliListFormated_1">
      <item>Sudski registar</item>
      <item>Patrik Stanko punomoćnik sudionika u postupku SI-MONT GRUPPE d.o.o. za uslužne djelatnosti</item>
      <item>Bruno Stanko punomoćnik sudionika u postupku SI-MONT GRUPPE d.o.o. za uslužne djelatnosti</item>
    </derivirana_varijabla>
  </DomainObject.Predmet.OstaliListFormated>
  <DomainObject.Predmet.OstaliListFormatedOIB>
    <izvorni_sadrzaj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izvorni_sadrzaj>
    <derivirana_varijabla naziv="DomainObject.Predmet.OstaliListFormatedOIB_1"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derivirana_varijabla>
  </DomainObject.Predmet.OstaliListFormatedOIB>
  <DomainObject.Predmet.OstaliListFormatedWithAdress>
    <izvorni_sadrzaj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izvorni_sadrzaj>
    <derivirana_varijabla naziv="DomainObject.Predmet.OstaliListFormatedWithAdress_1"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derivirana_varijabla>
  </DomainObject.Predmet.OstaliListFormatedWithAdress>
  <DomainObject.Predmet.OstaliListFormatedWithAdressOIB>
    <izvorni_sadrzaj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izvorni_sadrzaj>
    <derivirana_varijabla naziv="DomainObject.Predmet.OstaliListFormatedWithAdressOIB_1"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derivirana_varijabla>
  </DomainObject.Predmet.OstaliListFormatedWithAdressOIB>
  <DomainObject.Predmet.OstaliListNazivFormated>
    <izvorni_sadrzaj>
      <item>Sudski registar</item>
      <item>Patrik Stanko</item>
      <item>Bruno Stanko</item>
    </izvorni_sadrzaj>
    <derivirana_varijabla naziv="DomainObject.Predmet.OstaliListNazivFormated_1">
      <item>Sudski registar</item>
      <item>Patrik Stanko</item>
      <item>Bruno Stanko</item>
    </derivirana_varijabla>
  </DomainObject.Predmet.OstaliListNazivFormated>
  <DomainObject.Predmet.OstaliListNazivFormatedOIB>
    <izvorni_sadrzaj>
      <item>Sudski registar</item>
      <item>Patrik Stanko, OIB 23381487317</item>
      <item>Bruno Stanko, OIB 07384561372</item>
    </izvorni_sadrzaj>
    <derivirana_varijabla naziv="DomainObject.Predmet.OstaliListNazivFormatedOIB_1">
      <item>Sudski registar</item>
      <item>Patrik Stanko, OIB 23381487317</item>
      <item>Bruno Stanko, OIB 07384561372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SI-MONT GRUPPE d.o.o. za uslužne djelatnosti</izvorni_sadrzaj>
    <derivirana_varijabla naziv="DomainObject.Predmet.ProtustrankaIDrugi_1">SI-MONT GRUPPE d.o.o.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SI-MONT GRUPPE d.o.o. za uslužne djelatnosti, OIB 05474437121, Varaždinska 46, 42208 Gornje Vratno</izvorni_sadrzaj>
    <derivirana_varijabla naziv="DomainObject.Predmet.ProtustrankaIDrugiAdressOIB_1">SI-MONT GRUPPE d.o.o. za uslužne djelatnosti, OIB 05474437121, Varaždinska 46,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SI-MONT GRUPPE d.o.o. za uslužne djelatnosti</item>
      <item>Sudski registar</item>
      <item>Patrik Stanko</item>
      <item>Bruno Stanko</item>
    </izvorni_sadrzaj>
    <derivirana_varijabla naziv="DomainObject.Predmet.SudioniciListNaziv_1">
      <item>Financijska agencija</item>
      <item>SI-MONT GRUPPE d.o.o. za uslužne djelatnosti</item>
      <item>Sudski registar</item>
      <item>Patrik Stanko</item>
      <item>Bruno Stanko</item>
    </derivirana_varijabla>
  </DomainObject.Predmet.SudioniciListNaziv>
  <DomainObject.Predmet.SudioniciListAdressOIB>
    <izvorni_sadrzaj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izvorni_sadrzaj>
    <derivirana_varijabla naziv="DomainObject.Predmet.SudioniciListAdressOIB_1"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05474437121</item>
      <item>, OIB null</item>
      <item>, OIB 23381487317</item>
      <item>, OIB 07384561372</item>
    </izvorni_sadrzaj>
    <derivirana_varijabla naziv="DomainObject.Predmet.SudioniciListNazivOIB_1">
      <item>, OIB 85821130368</item>
      <item>, OIB 05474437121</item>
      <item>, OIB null</item>
      <item>, OIB 23381487317</item>
      <item>, OIB 07384561372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D1B31-CB84-4526-AA5E-3B26F8D62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1104</properties:Characters>
  <properties:Lines>42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2018-08-27T11:46:00Z</cp:lastPrinted>
  <dcterms:modified xmlns:xsi="http://www.w3.org/2001/XMLSchema-instance" xsi:type="dcterms:W3CDTF">2018-08-27T11:46:00Z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(ST-143-18-9 rješenje - poziv na uplatu predujma po NOVOM SZ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