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25db" w14:paraId="b0a25db" w:rsidRDefault="00C37B38" w:rsidP="00C37B38" w:rsidR="00C37B38">
      <w:pPr>
        <w:pStyle w:val="Bezproreda"/>
        <w15:collapsed w:val="false"/>
      </w:pPr>
      <w:bookmarkStart w:name="_GoBack" w:id="0"/>
      <w:bookmarkEnd w:id="0"/>
      <w:r>
        <w:t>EURO ATM d.o.o. u stečaju</w:t>
      </w:r>
    </w:p>
    <w:p w:rsidRDefault="00C37B38" w:rsidP="00C37B38" w:rsidR="00C37B38">
      <w:pPr>
        <w:pStyle w:val="Bezproreda"/>
      </w:pPr>
      <w:r>
        <w:t>St-968/16,</w:t>
      </w:r>
    </w:p>
    <w:p w:rsidRDefault="00C37B38" w:rsidP="00C37B38" w:rsidR="00C37B38">
      <w:pPr>
        <w:pStyle w:val="Bezproreda"/>
      </w:pPr>
    </w:p>
    <w:p w:rsidRDefault="00C37B38" w:rsidP="00C37B38" w:rsidR="00C37B38">
      <w:pPr>
        <w:pStyle w:val="Bezproreda"/>
      </w:pPr>
    </w:p>
    <w:p w:rsidRDefault="00C37B38" w:rsidP="00C37B38" w:rsidR="00C37B38">
      <w:pPr>
        <w:pStyle w:val="Bezproreda"/>
      </w:pPr>
      <w:r>
        <w:t xml:space="preserve">                                                                       TABLICA   PRIJAVLJENIH TRAŽBINA , RAZLUČNIH I IZLUČNIH PRAVA</w:t>
      </w:r>
    </w:p>
    <w:p w:rsidRDefault="00C37B38" w:rsidP="00C37B38" w:rsidR="00C37B38">
      <w:pPr>
        <w:pStyle w:val="Bezproreda"/>
      </w:pPr>
    </w:p>
    <w:p w:rsidRDefault="00C37B38" w:rsidP="00C37B38" w:rsidR="00C37B38">
      <w:pPr>
        <w:pStyle w:val="Bezproreda"/>
        <w:rPr>
          <w:b/>
        </w:rPr>
      </w:pPr>
      <w:r>
        <w:t xml:space="preserve">                                                                                        </w:t>
      </w:r>
      <w:r>
        <w:rPr>
          <w:b/>
        </w:rPr>
        <w:t>I  TABLICA PRIJAVLJENIH  TRAŽBINA</w:t>
      </w:r>
    </w:p>
    <w:p w:rsidRDefault="00C37B38" w:rsidP="00C37B38" w:rsidR="00C37B38">
      <w:pPr>
        <w:pStyle w:val="Bezproreda"/>
        <w:rPr>
          <w:b/>
        </w:rPr>
      </w:pPr>
    </w:p>
    <w:p w:rsidRDefault="00C37B38" w:rsidP="00C37B38" w:rsidR="00C37B38">
      <w:pPr>
        <w:pStyle w:val="Bezproreda"/>
        <w:rPr>
          <w:b/>
        </w:rPr>
      </w:pPr>
      <w:r>
        <w:rPr>
          <w:b/>
        </w:rPr>
        <w:t>ISPRAVAK TABLICA</w:t>
      </w:r>
      <w:r w:rsidR="00D1561D">
        <w:rPr>
          <w:b/>
        </w:rPr>
        <w:t>,</w:t>
      </w:r>
      <w:r>
        <w:rPr>
          <w:b/>
        </w:rPr>
        <w:t xml:space="preserve">  PROPUSTOM JE  IZOSTA</w:t>
      </w:r>
      <w:r w:rsidR="005866D9">
        <w:rPr>
          <w:b/>
        </w:rPr>
        <w:t>VLJENA  PRIJAVA  TRAŽBINE, stečajnog vjerovnika II višeg  isplatnog reda, i to:</w:t>
      </w:r>
    </w:p>
    <w:p w:rsidRDefault="00C37B38" w:rsidP="00C37B38" w:rsidR="00C37B38">
      <w:pPr>
        <w:pStyle w:val="Bezproreda"/>
        <w:rPr>
          <w:b/>
        </w:rPr>
      </w:pPr>
    </w:p>
    <w:p w:rsidRDefault="00C37B38" w:rsidP="00C37B38" w:rsidR="00C37B38">
      <w:pPr>
        <w:pStyle w:val="Bezproreda"/>
        <w:rPr>
          <w:b/>
        </w:rPr>
      </w:pPr>
    </w:p>
    <w:p w:rsidRDefault="00D1561D" w:rsidP="00C37B38" w:rsidR="00C37B38">
      <w:pPr>
        <w:pStyle w:val="Bezproreda"/>
      </w:pPr>
      <w:r>
        <w:t xml:space="preserve">Red  </w:t>
      </w:r>
      <w:r w:rsidR="00C37B38">
        <w:t xml:space="preserve">   </w:t>
      </w:r>
      <w:r>
        <w:t xml:space="preserve"> Ime i prezime, tvrtke     </w:t>
      </w:r>
      <w:r w:rsidR="00C37B38">
        <w:t>OIB vjerovnika      Adresa/sjedište     Iznos  prijavljene    Pravna     iznos</w:t>
      </w:r>
      <w:r>
        <w:t xml:space="preserve"> priznate Pravna  osnova       Iznos        Razlog    Ovšna is.</w:t>
      </w:r>
    </w:p>
    <w:p w:rsidRDefault="00D1561D" w:rsidP="00C37B38" w:rsidR="00C37B38">
      <w:pPr>
        <w:pStyle w:val="Bezproreda"/>
      </w:pPr>
      <w:r>
        <w:t>broj</w:t>
      </w:r>
      <w:r w:rsidR="00C37B38">
        <w:t xml:space="preserve">    ili naziv vjerovnika                                                </w:t>
      </w:r>
      <w:r>
        <w:t xml:space="preserve">                             </w:t>
      </w:r>
      <w:r w:rsidR="00C37B38">
        <w:t>tražbine                   osnova</w:t>
      </w:r>
      <w:r>
        <w:t xml:space="preserve">    tražbine            priznate tražbine   osporene   ospor.</w:t>
      </w:r>
    </w:p>
    <w:p w:rsidRDefault="00D1561D" w:rsidP="00C37B38" w:rsidR="00D1561D">
      <w:pPr>
        <w:pStyle w:val="Bezproreda"/>
        <w:pBdr>
          <w:bottom w:space="1" w:sz="12" w:color="auto" w:val="single"/>
        </w:pBd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1561D" w:rsidP="00C37B38" w:rsidR="00D1561D">
      <w:pPr>
        <w:pStyle w:val="Bezproreda"/>
        <w:rPr>
          <w:b/>
        </w:rPr>
      </w:pPr>
    </w:p>
    <w:p w:rsidRDefault="00D1561D" w:rsidP="00C37B38" w:rsidR="00C22946">
      <w:pPr>
        <w:pStyle w:val="Bezproreda"/>
        <w:rPr>
          <w:b/>
        </w:rPr>
      </w:pPr>
      <w:r>
        <w:rPr>
          <w:b/>
        </w:rPr>
        <w:t>13.         VIPnet d.o.o.          295242</w:t>
      </w:r>
      <w:r w:rsidR="00C22946">
        <w:rPr>
          <w:b/>
        </w:rPr>
        <w:t>10204          Zgb. Vrtni put  1       104,262,31 kn.        Pružena  104.262,31 kn.  Računi  i ovršna     0,00 kn   xx       Ovršnu</w:t>
      </w:r>
    </w:p>
    <w:p w:rsidRDefault="00C22946" w:rsidP="00C37B38" w:rsidR="00C2294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usluga                                  isprava                                                 ispravu</w:t>
      </w:r>
    </w:p>
    <w:p w:rsidRDefault="00C22946" w:rsidP="00C37B38" w:rsidR="00C2294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ima</w:t>
      </w:r>
    </w:p>
    <w:p w:rsidRDefault="00C22946" w:rsidP="00C37B38" w:rsidR="00C22946">
      <w:pPr>
        <w:pStyle w:val="Bezproreda"/>
        <w:rPr>
          <w:b/>
        </w:rPr>
      </w:pPr>
    </w:p>
    <w:p w:rsidRDefault="00C22946" w:rsidP="00C37B38" w:rsidR="00C22946">
      <w:pPr>
        <w:pStyle w:val="Bezproreda"/>
        <w:rPr>
          <w:b/>
        </w:rPr>
      </w:pPr>
      <w:r>
        <w:rPr>
          <w:b/>
        </w:rPr>
        <w:t xml:space="preserve">          Ukupno:                                                                                           2,457,767,81 kuna                     2,457,767,kuna                                  0,00 kuna</w:t>
      </w:r>
    </w:p>
    <w:p w:rsidRDefault="00C22946" w:rsidP="00C37B38" w:rsidR="00C22946">
      <w:pPr>
        <w:pStyle w:val="Bezproreda"/>
        <w:rPr>
          <w:b/>
        </w:rPr>
      </w:pPr>
    </w:p>
    <w:p w:rsidRDefault="00C22946" w:rsidP="00C37B38" w:rsidR="00C22946">
      <w:pPr>
        <w:pStyle w:val="Bezproreda"/>
        <w:rPr>
          <w:b/>
        </w:rPr>
      </w:pPr>
    </w:p>
    <w:p w:rsidRDefault="00C22946" w:rsidP="00C37B38" w:rsidR="00C22946">
      <w:pPr>
        <w:pStyle w:val="Bezproreda"/>
        <w:rPr>
          <w:b/>
        </w:rPr>
      </w:pPr>
    </w:p>
    <w:p w:rsidRDefault="00C22946" w:rsidP="00C37B38" w:rsidR="00C22946" w:rsidRPr="00C22946">
      <w:pPr>
        <w:pStyle w:val="Bezproreda"/>
      </w:pPr>
      <w:r>
        <w:t>U Zagrebu,  o8. prosinca 2o17. godine                                                                                                                                                                     Mate Balenović</w:t>
      </w:r>
    </w:p>
    <w:p w:rsidRDefault="00C22946" w:rsidP="00C37B38" w:rsidR="00D1561D" w:rsidRPr="00D1561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</w:t>
      </w:r>
    </w:p>
    <w:sectPr w:rsidSect="00C37B38" w:rsidR="00D1561D" w:rsidRPr="00D1561D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B38"/>
    <w:rsid w:val="0045265D"/>
    <w:rsid w:val="005866D9"/>
    <w:rsid w:val="00B10B82"/>
    <w:rsid w:val="00C22946"/>
    <w:rsid w:val="00C37B38"/>
    <w:rsid w:val="00CF0125"/>
    <w:rsid w:val="00D1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7B3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52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7B3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2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tablice</izvorni_sadrzaj>
    <derivirana_varijabla naziv="DomainObject.Primjedba_1">ispravak tablice</derivirana_varijabla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101</properties:Words>
  <properties:Characters>609</properties:Characters>
  <properties:Lines>25</properties:Lines>
  <properties:Paragraphs>12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2017-12-07T15:56:00Z</dcterms:created>
  <dc:creator>Mate</dc:creator>
  <cp:lastModifiedBy>Katarina Drndelić</cp:lastModifiedBy>
  <dcterms:modified xmlns:xsi="http://www.w3.org/2001/XMLSchema-instance" xsi:type="dcterms:W3CDTF">2017-12-08T08:25:00Z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