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0452b" w14:paraId="3a0452b" w:rsidRDefault="009051BE" w:rsidP="009051BE" w:rsidR="009051BE">
      <w:pPr>
        <w:jc w:val="both"/>
        <w15:collapsed w:val="false"/>
      </w:pPr>
      <w:bookmarkStart w:name="_GoBack" w:id="0"/>
      <w:bookmarkEnd w:id="0"/>
      <w:r>
        <w:t xml:space="preserve">                                                                                                                                                            </w:t>
      </w:r>
    </w:p>
    <w:p w:rsidRDefault="009051BE" w:rsidP="009051BE" w:rsidR="009051BE">
      <w:pPr>
        <w:ind w:firstLine="720"/>
      </w:pPr>
      <w:r>
        <w:rPr>
          <w:noProof/>
        </w:rPr>
        <w:drawing>
          <wp:inline distR="0" distL="0" distB="0" distT="0">
            <wp:extent cy="716280" cx="541020"/>
            <wp:effectExtent b="7620" r="0" t="0" l="0"/>
            <wp:docPr descr="grb rh" name="Slika 2" id="2"/>
            <wp:cNvGraphicFramePr>
              <a:graphicFrameLocks noChangeAspect="true"/>
            </wp:cNvGraphicFramePr>
            <a:graphic>
              <a:graphicData uri="http://schemas.openxmlformats.org/drawingml/2006/picture">
                <pic:pic>
                  <pic:nvPicPr>
                    <pic:cNvPr descr="grb rh" name="Slika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1020"/>
                    </a:xfrm>
                    <a:prstGeom prst="rect">
                      <a:avLst/>
                    </a:prstGeom>
                    <a:noFill/>
                    <a:ln>
                      <a:noFill/>
                    </a:ln>
                  </pic:spPr>
                </pic:pic>
              </a:graphicData>
            </a:graphic>
          </wp:inline>
        </w:drawing>
      </w:r>
    </w:p>
    <w:p w:rsidRDefault="009051BE" w:rsidP="009051BE" w:rsidR="009051BE">
      <w:pPr>
        <w:ind w:firstLine="720"/>
      </w:pPr>
    </w:p>
    <w:p w:rsidRDefault="009051BE" w:rsidP="00622AB9" w:rsidR="00622AB9">
      <w:pPr>
        <w:pStyle w:val="Bezproreda"/>
      </w:pPr>
      <w:r>
        <w:t xml:space="preserve">Republika Hrvatska </w:t>
      </w:r>
      <w:r>
        <w:tab/>
      </w:r>
      <w:r>
        <w:tab/>
      </w:r>
      <w:r>
        <w:tab/>
      </w:r>
      <w:r>
        <w:tab/>
      </w:r>
      <w:r>
        <w:tab/>
      </w:r>
      <w:r>
        <w:tab/>
      </w:r>
      <w:r>
        <w:tab/>
        <w:t xml:space="preserve">   Broj: 3/St-</w:t>
      </w:r>
      <w:r w:rsidR="00BF3901">
        <w:t>1576</w:t>
      </w:r>
      <w:r>
        <w:t>/2018-1</w:t>
      </w:r>
      <w:r w:rsidR="00BF3901">
        <w:t>4</w:t>
      </w:r>
    </w:p>
    <w:p w:rsidRDefault="009051BE" w:rsidP="00622AB9" w:rsidR="00622AB9">
      <w:pPr>
        <w:pStyle w:val="Bezproreda"/>
      </w:pPr>
      <w:r>
        <w:t>Trgovački sud u Osijeku</w:t>
      </w:r>
    </w:p>
    <w:p w:rsidRDefault="009051BE" w:rsidP="00622AB9" w:rsidR="00622AB9">
      <w:pPr>
        <w:pStyle w:val="Bezproreda"/>
      </w:pPr>
      <w:r>
        <w:t>Stalna služba u Slav. Brodu</w:t>
      </w:r>
      <w:r>
        <w:tab/>
      </w:r>
      <w:r>
        <w:tab/>
      </w:r>
      <w:r>
        <w:tab/>
        <w:t>                                  </w:t>
      </w:r>
      <w:r>
        <w:tab/>
      </w:r>
      <w:r>
        <w:tab/>
      </w:r>
    </w:p>
    <w:p w:rsidRDefault="009051BE" w:rsidP="00622AB9" w:rsidR="009051BE">
      <w:pPr>
        <w:pStyle w:val="Bezproreda"/>
      </w:pPr>
      <w:r>
        <w:t>Trg pobjede 13</w:t>
      </w:r>
    </w:p>
    <w:p w:rsidRDefault="009051BE" w:rsidP="009051BE" w:rsidR="009051BE">
      <w:pPr>
        <w:jc w:val="both"/>
      </w:pPr>
      <w:r>
        <w:t>35000 Slavonski Brod</w:t>
      </w:r>
    </w:p>
    <w:p w:rsidRDefault="009051BE" w:rsidP="009051BE" w:rsidR="009051BE">
      <w:pPr>
        <w:rPr>
          <w:b/>
        </w:rPr>
      </w:pPr>
    </w:p>
    <w:p w:rsidRDefault="009051BE" w:rsidP="009051BE" w:rsidR="009051BE">
      <w:pPr>
        <w:rPr>
          <w:b/>
        </w:rPr>
      </w:pPr>
    </w:p>
    <w:p w:rsidRDefault="009051BE" w:rsidP="009051BE" w:rsidR="009051BE">
      <w:pPr>
        <w:jc w:val="center"/>
        <w:rPr>
          <w:b/>
        </w:rPr>
      </w:pPr>
      <w:r>
        <w:rPr>
          <w:b/>
        </w:rPr>
        <w:t>R E P U B L I K A  H R VA T S K A</w:t>
      </w:r>
    </w:p>
    <w:p w:rsidRDefault="00622AB9" w:rsidP="009051BE" w:rsidR="00622AB9">
      <w:pPr>
        <w:jc w:val="center"/>
        <w:rPr>
          <w:b/>
        </w:rPr>
      </w:pPr>
    </w:p>
    <w:p w:rsidRDefault="009051BE" w:rsidP="009051BE" w:rsidR="009051BE">
      <w:pPr>
        <w:jc w:val="center"/>
        <w:rPr>
          <w:b/>
        </w:rPr>
      </w:pPr>
      <w:r>
        <w:rPr>
          <w:b/>
        </w:rPr>
        <w:t>R J E Š E N J E</w:t>
      </w:r>
    </w:p>
    <w:p w:rsidRDefault="009051BE" w:rsidP="009051BE" w:rsidR="009051BE"/>
    <w:p w:rsidRDefault="00126E5B" w:rsidP="00126E5B" w:rsidR="00126E5B">
      <w:pPr>
        <w:ind w:firstLine="708"/>
        <w:jc w:val="both"/>
        <w:rPr>
          <w:color w:val="222222"/>
        </w:rPr>
      </w:pPr>
      <w:r>
        <w:rPr>
          <w:color w:val="222222"/>
        </w:rPr>
        <w:t xml:space="preserve">TRGOVAČKI SUD U OSIJEKU, STALNA SLUŽBA U SLAVONSKOM BRODU, Trg pobjede 13/III, po sutkinji Danieli Martini Maoduš, u postupku povodom prijedloga Financijske agencije za otvaranje stečajnog postupka nad dužnikom </w:t>
      </w:r>
      <w:r>
        <w:rPr>
          <w:b/>
          <w:color w:val="222222"/>
        </w:rPr>
        <w:t xml:space="preserve">KLIMATIZACIJA I INSTALACIJE d.o.o., Pleternica, Eugena </w:t>
      </w:r>
      <w:proofErr w:type="spellStart"/>
      <w:r>
        <w:rPr>
          <w:b/>
          <w:color w:val="222222"/>
        </w:rPr>
        <w:t>Podubskog</w:t>
      </w:r>
      <w:proofErr w:type="spellEnd"/>
      <w:r>
        <w:rPr>
          <w:b/>
          <w:color w:val="222222"/>
        </w:rPr>
        <w:t xml:space="preserve"> 32, OIB: 31096157001</w:t>
      </w:r>
      <w:r>
        <w:rPr>
          <w:b/>
        </w:rPr>
        <w:t>,</w:t>
      </w:r>
      <w:r w:rsidR="00C67595">
        <w:rPr>
          <w:b/>
        </w:rPr>
        <w:t xml:space="preserve"> </w:t>
      </w:r>
      <w:r w:rsidR="00C67595" w:rsidRPr="00B3780F">
        <w:t>24.</w:t>
      </w:r>
      <w:r>
        <w:rPr>
          <w:color w:val="222222"/>
        </w:rPr>
        <w:t xml:space="preserve"> siječnja 2019.</w:t>
      </w:r>
    </w:p>
    <w:p w:rsidRDefault="009051BE" w:rsidP="009051BE" w:rsidR="009051BE">
      <w:pPr>
        <w:jc w:val="both"/>
      </w:pPr>
    </w:p>
    <w:p w:rsidRDefault="009051BE" w:rsidP="009051BE" w:rsidR="009051BE">
      <w:pPr>
        <w:jc w:val="center"/>
      </w:pPr>
      <w:r>
        <w:t>r i j e š i o  j e</w:t>
      </w:r>
    </w:p>
    <w:p w:rsidRDefault="009051BE" w:rsidP="009051BE" w:rsidR="009051BE">
      <w:pPr>
        <w:jc w:val="center"/>
      </w:pPr>
    </w:p>
    <w:p w:rsidRDefault="009051BE" w:rsidP="009051BE" w:rsidR="009051BE">
      <w:pPr>
        <w:ind w:firstLine="708"/>
        <w:jc w:val="both"/>
      </w:pPr>
      <w:r>
        <w:t xml:space="preserve">I - Otvara se stečajni postupak nad dužnikom </w:t>
      </w:r>
      <w:r w:rsidR="00046793">
        <w:rPr>
          <w:b/>
          <w:color w:val="222222"/>
        </w:rPr>
        <w:t xml:space="preserve">KLIMATIZACIJA I INSTALACIJE d.o.o., Pleternica, Eugena </w:t>
      </w:r>
      <w:proofErr w:type="spellStart"/>
      <w:r w:rsidR="00046793">
        <w:rPr>
          <w:b/>
          <w:color w:val="222222"/>
        </w:rPr>
        <w:t>Podubskog</w:t>
      </w:r>
      <w:proofErr w:type="spellEnd"/>
      <w:r w:rsidR="00046793">
        <w:rPr>
          <w:b/>
          <w:color w:val="222222"/>
        </w:rPr>
        <w:t xml:space="preserve"> 32, OIB: 31096157001.</w:t>
      </w:r>
    </w:p>
    <w:p w:rsidRDefault="00046793" w:rsidP="009051BE" w:rsidR="00046793">
      <w:pPr>
        <w:ind w:firstLine="708"/>
        <w:jc w:val="both"/>
      </w:pPr>
    </w:p>
    <w:p w:rsidRDefault="009051BE" w:rsidP="009051BE" w:rsidR="009051BE">
      <w:pPr>
        <w:ind w:firstLine="708"/>
        <w:jc w:val="both"/>
      </w:pPr>
      <w:r>
        <w:t xml:space="preserve">II- Stečaj se otvara s danom  </w:t>
      </w:r>
      <w:r w:rsidRPr="00622AB9">
        <w:rPr>
          <w:b/>
        </w:rPr>
        <w:t>2</w:t>
      </w:r>
      <w:r w:rsidR="00046793" w:rsidRPr="00622AB9">
        <w:rPr>
          <w:b/>
        </w:rPr>
        <w:t>4</w:t>
      </w:r>
      <w:r w:rsidRPr="00622AB9">
        <w:rPr>
          <w:b/>
        </w:rPr>
        <w:t>.</w:t>
      </w:r>
      <w:r>
        <w:rPr>
          <w:b/>
        </w:rPr>
        <w:t xml:space="preserve"> siječnja 2019. u </w:t>
      </w:r>
      <w:r w:rsidR="00622AB9">
        <w:rPr>
          <w:b/>
        </w:rPr>
        <w:t>13,45</w:t>
      </w:r>
      <w:r>
        <w:rPr>
          <w:b/>
        </w:rPr>
        <w:t xml:space="preserve"> sati.</w:t>
      </w:r>
    </w:p>
    <w:p w:rsidRDefault="009051BE" w:rsidP="009051BE" w:rsidR="009051BE">
      <w:pPr>
        <w:jc w:val="both"/>
      </w:pPr>
    </w:p>
    <w:p w:rsidRDefault="009051BE" w:rsidP="00046793" w:rsidR="009051BE">
      <w:pPr>
        <w:ind w:firstLine="708"/>
        <w:jc w:val="both"/>
        <w:rPr>
          <w:b/>
        </w:rPr>
      </w:pPr>
      <w:r>
        <w:t>III - Imenuje se za stečajnu upraviteljicu:</w:t>
      </w:r>
      <w:r w:rsidR="00622AB9">
        <w:rPr>
          <w:b/>
        </w:rPr>
        <w:t xml:space="preserve"> Snježana </w:t>
      </w:r>
      <w:proofErr w:type="spellStart"/>
      <w:r w:rsidR="00622AB9">
        <w:rPr>
          <w:b/>
        </w:rPr>
        <w:t>Sudarević</w:t>
      </w:r>
      <w:proofErr w:type="spellEnd"/>
      <w:r w:rsidR="00622AB9">
        <w:rPr>
          <w:b/>
        </w:rPr>
        <w:t xml:space="preserve"> iz Osijeka, Kardinala Alojzija Stepinca 35, OIB: 83030278680.</w:t>
      </w:r>
    </w:p>
    <w:p w:rsidRDefault="00622AB9" w:rsidP="00046793" w:rsidR="00622AB9">
      <w:pPr>
        <w:ind w:firstLine="708"/>
        <w:jc w:val="both"/>
      </w:pPr>
    </w:p>
    <w:p w:rsidRDefault="009051BE" w:rsidP="009051BE" w:rsidR="009051BE">
      <w:pPr>
        <w:ind w:firstLine="708"/>
        <w:jc w:val="both"/>
      </w:pPr>
      <w:r>
        <w:t>IV - Pozivaju se vjerovnici da u roku od  60  dana po objavi oglasa o otvaranju stečajnog postupka na E oglasnoj ploči  koje rješenje je objavljeno dana 2</w:t>
      </w:r>
      <w:r w:rsidR="00046793">
        <w:t>4</w:t>
      </w:r>
      <w:r>
        <w:t>.</w:t>
      </w:r>
      <w:r>
        <w:rPr>
          <w:b/>
        </w:rPr>
        <w:t xml:space="preserve"> siječnja 2019.</w:t>
      </w:r>
      <w:r>
        <w:t xml:space="preserve"> prijave svoje tražbine  određenom stečajnom upravitelju, u skladu s odredbama Stečajnog zakona o prijavama tražbina i to u dva primjerka zajedno s ispravama iz kojih tražbina proizlazi i dokazom o uplati sudske pristojbe u iznosu 2% od vrijednosti prijavljene tražbine (ali ne više od 500,00 kn). Pristojba se uplaćuje na račun Državnog proračuna broj HR12 1001 0051 8630 0016 0, model HR64 7129-3531-</w:t>
      </w:r>
      <w:r w:rsidR="00A71EA5" w:rsidRPr="00622AB9">
        <w:rPr>
          <w:b/>
        </w:rPr>
        <w:t>1576</w:t>
      </w:r>
      <w:r w:rsidRPr="00622AB9">
        <w:rPr>
          <w:b/>
        </w:rPr>
        <w:t>-2018</w:t>
      </w:r>
      <w:r>
        <w:t>, te se obavezno dokaz o uplati pristojbe dostavlja stečajnom upravitelju uz prijavu.</w:t>
      </w:r>
    </w:p>
    <w:p w:rsidRDefault="00622AB9" w:rsidP="009051BE" w:rsidR="00622AB9">
      <w:pPr>
        <w:ind w:firstLine="708"/>
        <w:jc w:val="both"/>
      </w:pPr>
    </w:p>
    <w:p w:rsidRDefault="009051BE" w:rsidP="009051BE" w:rsidR="009051BE">
      <w:pPr>
        <w:ind w:firstLine="708"/>
        <w:jc w:val="both"/>
      </w:pPr>
      <w:r>
        <w:t>Pozivaju se vjerovnici dostaviti stečajnom upravitelju podatke o imovini stečajnog dužnika.</w:t>
      </w:r>
    </w:p>
    <w:p w:rsidRDefault="009051BE" w:rsidP="009051BE" w:rsidR="009051BE">
      <w:pPr>
        <w:ind w:firstLine="708"/>
        <w:jc w:val="both"/>
      </w:pPr>
      <w:r>
        <w:t>Ako se prijavljuju tražbine o kojima se vodi parnica, u prijavi je potrebno navesti oznaku broja spisa i sud pred kojim se parnica vodi.</w:t>
      </w:r>
    </w:p>
    <w:p w:rsidRDefault="009051BE" w:rsidP="009051BE" w:rsidR="009051BE">
      <w:pPr>
        <w:jc w:val="both"/>
      </w:pPr>
    </w:p>
    <w:p w:rsidRDefault="009051BE" w:rsidP="009051BE" w:rsidR="009051BE">
      <w:pPr>
        <w:ind w:firstLine="708"/>
        <w:jc w:val="both"/>
      </w:pPr>
      <w:r>
        <w:t xml:space="preserve">Upozoravaju se </w:t>
      </w:r>
      <w:proofErr w:type="spellStart"/>
      <w:r>
        <w:t>razlučni</w:t>
      </w:r>
      <w:proofErr w:type="spellEnd"/>
      <w:r>
        <w:t xml:space="preserve"> i izlučni vjerovnici na dužnost obavijesti o svojim pravima.</w:t>
      </w:r>
    </w:p>
    <w:p w:rsidRDefault="009051BE" w:rsidP="009051BE" w:rsidR="009051BE">
      <w:pPr>
        <w:pStyle w:val="Bezproreda"/>
      </w:pPr>
      <w:r>
        <w:lastRenderedPageBreak/>
        <w:t xml:space="preserve"> </w:t>
      </w:r>
      <w:r>
        <w:tab/>
      </w:r>
      <w:r>
        <w:tab/>
      </w:r>
      <w:r>
        <w:tab/>
      </w:r>
      <w:r>
        <w:tab/>
      </w:r>
      <w:r>
        <w:tab/>
      </w:r>
    </w:p>
    <w:p w:rsidRDefault="00622AB9" w:rsidP="00622AB9" w:rsidR="009051BE">
      <w:pPr>
        <w:pStyle w:val="Bezproreda"/>
      </w:pPr>
      <w:r>
        <w:tab/>
      </w:r>
      <w:r w:rsidR="009051BE">
        <w:t>V - Pozivaju se dužnikovi dužnici da svoje obveze bez odgode ispunjavaju stečajnom upravitelju za stečajnog dužnika.</w:t>
      </w:r>
    </w:p>
    <w:p w:rsidRDefault="009051BE" w:rsidP="009051BE" w:rsidR="009051BE">
      <w:pPr>
        <w:ind w:firstLine="708"/>
        <w:jc w:val="both"/>
      </w:pPr>
    </w:p>
    <w:p w:rsidRDefault="009051BE" w:rsidP="009051BE" w:rsidR="009051BE">
      <w:pPr>
        <w:ind w:firstLine="708"/>
        <w:jc w:val="both"/>
      </w:pPr>
      <w:r>
        <w:t>VI - Ispitno ročište na kojem će se ispitati prijavljene tražbine određuje se na dan:</w:t>
      </w:r>
    </w:p>
    <w:p w:rsidRDefault="009051BE" w:rsidP="009051BE" w:rsidR="009051BE">
      <w:pPr>
        <w:jc w:val="both"/>
      </w:pPr>
    </w:p>
    <w:p w:rsidRDefault="009051BE" w:rsidP="009051BE" w:rsidR="009051BE">
      <w:pPr>
        <w:jc w:val="center"/>
        <w:rPr>
          <w:b/>
        </w:rPr>
      </w:pPr>
    </w:p>
    <w:p w:rsidRDefault="00622AB9" w:rsidP="009051BE" w:rsidR="009051BE">
      <w:pPr>
        <w:jc w:val="center"/>
        <w:rPr>
          <w:b/>
        </w:rPr>
      </w:pPr>
      <w:r>
        <w:rPr>
          <w:b/>
        </w:rPr>
        <w:t>11</w:t>
      </w:r>
      <w:r w:rsidR="009051BE">
        <w:rPr>
          <w:b/>
        </w:rPr>
        <w:t>. travnja 2019. u</w:t>
      </w:r>
      <w:r w:rsidR="00ED2130">
        <w:rPr>
          <w:b/>
        </w:rPr>
        <w:t xml:space="preserve"> 9</w:t>
      </w:r>
      <w:r w:rsidR="009051BE">
        <w:rPr>
          <w:b/>
        </w:rPr>
        <w:t>:</w:t>
      </w:r>
      <w:r w:rsidR="00ED2130">
        <w:rPr>
          <w:b/>
        </w:rPr>
        <w:t>3</w:t>
      </w:r>
      <w:r w:rsidR="009051BE">
        <w:rPr>
          <w:b/>
        </w:rPr>
        <w:t>0 sati</w:t>
      </w:r>
    </w:p>
    <w:p w:rsidRDefault="009051BE" w:rsidP="009051BE" w:rsidR="009051BE">
      <w:pPr>
        <w:jc w:val="center"/>
        <w:rPr>
          <w:b/>
        </w:rPr>
      </w:pPr>
      <w:r>
        <w:rPr>
          <w:b/>
        </w:rPr>
        <w:t>u prostorijama Trgovačkog suda u Osijeku, Stalna služba u Osijeku, Trg pobjede 13, III kat, soba 73, Slavonski Brod.</w:t>
      </w:r>
    </w:p>
    <w:p w:rsidRDefault="009051BE" w:rsidP="009051BE" w:rsidR="009051BE">
      <w:pPr>
        <w:jc w:val="center"/>
        <w:rPr>
          <w:b/>
        </w:rPr>
      </w:pPr>
    </w:p>
    <w:p w:rsidRDefault="009051BE" w:rsidP="009051BE" w:rsidR="009051BE">
      <w:pPr>
        <w:jc w:val="both"/>
      </w:pPr>
    </w:p>
    <w:p w:rsidRDefault="009051BE" w:rsidP="009051BE" w:rsidR="009051BE">
      <w:pPr>
        <w:ind w:firstLine="708"/>
        <w:jc w:val="both"/>
      </w:pPr>
      <w:r>
        <w:t>VII - Izvještajno ročište na kojem će se temeljem izvješća stečajnog upravitelja odlučivati o daljnjem tijeku stečajnog postupka održat će se istoga dana u</w:t>
      </w:r>
      <w:r w:rsidR="00622AB9">
        <w:t xml:space="preserve"> </w:t>
      </w:r>
      <w:r w:rsidR="00ED2130">
        <w:t>9</w:t>
      </w:r>
      <w:r>
        <w:t>,</w:t>
      </w:r>
      <w:r w:rsidR="00ED2130">
        <w:t>4</w:t>
      </w:r>
      <w:r>
        <w:t>5 sati u Slavonskom Brodu.</w:t>
      </w:r>
    </w:p>
    <w:p w:rsidRDefault="009051BE" w:rsidP="009051BE" w:rsidR="009051BE">
      <w:pPr>
        <w:jc w:val="both"/>
      </w:pPr>
    </w:p>
    <w:p w:rsidRDefault="009051BE" w:rsidP="009051BE" w:rsidR="009051BE">
      <w:pPr>
        <w:ind w:firstLine="708"/>
        <w:jc w:val="both"/>
      </w:pPr>
      <w:r>
        <w:t>VIII - Otvaranje stečajnog postupka ima se upisati u sudski registar ovog Suda.</w:t>
      </w:r>
    </w:p>
    <w:p w:rsidRDefault="009051BE" w:rsidP="009051BE" w:rsidR="009051BE">
      <w:pPr>
        <w:jc w:val="both"/>
      </w:pPr>
    </w:p>
    <w:p w:rsidRDefault="009051BE" w:rsidP="009051BE" w:rsidR="009051BE">
      <w:pPr>
        <w:ind w:firstLine="708"/>
        <w:jc w:val="both"/>
      </w:pPr>
      <w:r>
        <w:t>IX - Oglas o otvaranju stečajnog postupka ističe se na E  oglasnu ploču ovoga Suda na dan otvaranja stečajnog postupka.</w:t>
      </w:r>
    </w:p>
    <w:p w:rsidRDefault="009051BE" w:rsidP="009051BE" w:rsidR="009051BE">
      <w:pPr>
        <w:jc w:val="both"/>
      </w:pPr>
    </w:p>
    <w:p w:rsidRDefault="009051BE" w:rsidP="009051BE" w:rsidR="009051BE">
      <w:pPr>
        <w:ind w:firstLine="708"/>
        <w:jc w:val="both"/>
      </w:pPr>
      <w:r>
        <w:t>X – Nalaže se stečajnom upravitelju dostaviti izvješće te poduzeti radnje radi otkaza i odjave zaposlenika, ako su isti još evidentirani,  te radi zatvaranja računa dužnika te radi procjene pokretna,</w:t>
      </w:r>
      <w:r w:rsidR="00276FA5">
        <w:t xml:space="preserve"> utvrditi da li su u međuvremenu plaćene tražbine koje je dužnik evidentirao u kartici kupaca ručno vođenoj 2017 godine, pronaći račune za kupce iz te kartice, </w:t>
      </w:r>
      <w:r>
        <w:t xml:space="preserve">sačiniti tablicu tražbina dužnika u kojoj treba naznačiti kada su pojedinačne tražbine nastale i izjasniti se o zastari i solventnosti dužnikovih dužnika, a posebno se osvrnuti na </w:t>
      </w:r>
      <w:r w:rsidR="0047579E">
        <w:t xml:space="preserve">utvrđenje da li ima </w:t>
      </w:r>
      <w:r>
        <w:t>zajm</w:t>
      </w:r>
      <w:r w:rsidR="0047579E">
        <w:t>ova dužnika članovima društva i uprave</w:t>
      </w:r>
      <w:r>
        <w:t>, kakva je solventnost dužnikovih dužnika pregledom podataka s portala E uređena zemlja,  podataka stanica za tehnički pregled  za vozila i Fine o računima,   te se istom nalaže da novac s blagajne dužnika ako utvrdi da ga ima,   prebaci na žiro račun stečajnog dužnika i o tome dostavi dokaz sudu te da isti novac koristi za podmirenje troškova stečajnog postupka i o utrošku obavijesti sud, te se izjasniti da li ima uvjeta za</w:t>
      </w:r>
      <w:r w:rsidR="0047579E">
        <w:t xml:space="preserve"> kako </w:t>
      </w:r>
      <w:r w:rsidR="00622AB9">
        <w:t>pobijanje pravnih radnji</w:t>
      </w:r>
      <w:r w:rsidR="0047579E">
        <w:t>.</w:t>
      </w:r>
    </w:p>
    <w:p w:rsidRDefault="00622AB9" w:rsidP="009051BE" w:rsidR="00622AB9">
      <w:pPr>
        <w:ind w:firstLine="708"/>
        <w:jc w:val="both"/>
      </w:pPr>
    </w:p>
    <w:p w:rsidRDefault="00622AB9" w:rsidP="009051BE" w:rsidR="00622AB9">
      <w:pPr>
        <w:ind w:firstLine="708"/>
        <w:jc w:val="both"/>
      </w:pPr>
      <w:r>
        <w:t>XI – Nalaže se Centru za tehnički pregled vozila za područje Požeško-slavonske županije izvršiti upis zabilježbe stečaja u evidencijama za vozilo N1-teretni automobil, marke PEUGEOT, tip vozila: BOXER C-125164, model vozila 2,8 HDI, bijele boje, broj šasije VF3ZCPMHC17264916.</w:t>
      </w:r>
    </w:p>
    <w:p w:rsidRDefault="00622AB9" w:rsidP="009051BE" w:rsidR="00622AB9">
      <w:pPr>
        <w:ind w:firstLine="708"/>
        <w:jc w:val="both"/>
      </w:pPr>
    </w:p>
    <w:p w:rsidRDefault="009051BE" w:rsidP="009051BE" w:rsidR="009051BE">
      <w:pPr>
        <w:jc w:val="both"/>
      </w:pPr>
    </w:p>
    <w:p w:rsidRDefault="009051BE" w:rsidP="009051BE" w:rsidR="009051BE">
      <w:pPr>
        <w:jc w:val="center"/>
      </w:pPr>
      <w:r>
        <w:t>Obrazloženje</w:t>
      </w:r>
    </w:p>
    <w:p w:rsidRDefault="009051BE" w:rsidP="009051BE" w:rsidR="009051BE"/>
    <w:p w:rsidRDefault="009051BE" w:rsidP="009051BE" w:rsidR="009051BE">
      <w:pPr>
        <w:ind w:firstLine="708"/>
        <w:jc w:val="both"/>
      </w:pPr>
      <w:r>
        <w:t>U postupku povodom prijedloga FINE za otvaranje stečajnog postupka je utvrđeno da postoji stečajni razlog</w:t>
      </w:r>
      <w:r w:rsidR="00622AB9">
        <w:t xml:space="preserve"> </w:t>
      </w:r>
      <w:r>
        <w:t xml:space="preserve">- neprekinuta blokada računa dužnika u trajanju od preko 120 dana za iznos od </w:t>
      </w:r>
      <w:r w:rsidR="0047579E">
        <w:t xml:space="preserve">34.957,86 </w:t>
      </w:r>
      <w:r>
        <w:t>kn.</w:t>
      </w:r>
    </w:p>
    <w:p w:rsidRDefault="0070217C" w:rsidP="009051BE" w:rsidR="0070217C">
      <w:pPr>
        <w:ind w:firstLine="708"/>
        <w:jc w:val="both"/>
      </w:pPr>
    </w:p>
    <w:p w:rsidRDefault="0070217C" w:rsidP="009051BE" w:rsidR="009051BE">
      <w:pPr>
        <w:ind w:firstLine="708"/>
        <w:jc w:val="both"/>
      </w:pPr>
      <w:r>
        <w:t xml:space="preserve">Uvidom u podatke </w:t>
      </w:r>
      <w:r w:rsidR="009051BE">
        <w:t xml:space="preserve"> </w:t>
      </w:r>
      <w:r>
        <w:t xml:space="preserve">portala </w:t>
      </w:r>
      <w:proofErr w:type="spellStart"/>
      <w:r>
        <w:t>eUređena</w:t>
      </w:r>
      <w:proofErr w:type="spellEnd"/>
      <w:r>
        <w:t xml:space="preserve"> zemlja utvrđeno je da nema evidentiranih nekretnina na imenu stečajnog dužnika.  </w:t>
      </w:r>
    </w:p>
    <w:p w:rsidRDefault="00622AB9" w:rsidP="009051BE" w:rsidR="00622AB9">
      <w:pPr>
        <w:ind w:firstLine="708"/>
        <w:jc w:val="both"/>
      </w:pPr>
    </w:p>
    <w:p w:rsidRDefault="009051BE" w:rsidP="0005798B" w:rsidR="009051BE">
      <w:pPr>
        <w:ind w:firstLine="708"/>
        <w:jc w:val="both"/>
      </w:pPr>
      <w:r>
        <w:t xml:space="preserve"> Iz </w:t>
      </w:r>
      <w:r w:rsidR="00A258C4">
        <w:t xml:space="preserve"> iskaza direktorice i preslike prometne dozvole za vozilo proizlazi da je dužnik vlasnik jednog teretnog kombi vozila  </w:t>
      </w:r>
      <w:r>
        <w:t>podatka M</w:t>
      </w:r>
      <w:r w:rsidR="00622AB9">
        <w:t>UP</w:t>
      </w:r>
      <w:r w:rsidR="006D07F2">
        <w:t>-</w:t>
      </w:r>
      <w:r>
        <w:t>a proizlazi da je dužnik vlasnik jednog vozila</w:t>
      </w:r>
      <w:r w:rsidR="000F08DD">
        <w:t xml:space="preserve"> godište 2003, a da je na istom postoji </w:t>
      </w:r>
      <w:proofErr w:type="spellStart"/>
      <w:r w:rsidR="000F08DD">
        <w:t>razlučno</w:t>
      </w:r>
      <w:proofErr w:type="spellEnd"/>
      <w:r w:rsidR="000F08DD">
        <w:t xml:space="preserve"> pravo porezne uprave proizlazi iz </w:t>
      </w:r>
      <w:r w:rsidR="0005798B">
        <w:t>dopisa MUP-a</w:t>
      </w:r>
      <w:r w:rsidR="000F08DD">
        <w:t xml:space="preserve"> </w:t>
      </w:r>
      <w:r w:rsidR="0005798B">
        <w:t xml:space="preserve">od 27. 06. 2017. Iz iskaza </w:t>
      </w:r>
      <w:r w:rsidR="00622AB9">
        <w:t>direktorice</w:t>
      </w:r>
      <w:r w:rsidR="0005798B">
        <w:t xml:space="preserve"> dužnika proizlazi</w:t>
      </w:r>
      <w:r w:rsidR="006D07F2">
        <w:t xml:space="preserve"> </w:t>
      </w:r>
      <w:r w:rsidR="0005798B">
        <w:t>da vozilo nije u voznom stanju i nije registrirano.</w:t>
      </w:r>
      <w:r>
        <w:t xml:space="preserve"> </w:t>
      </w:r>
    </w:p>
    <w:p w:rsidRDefault="00622AB9" w:rsidP="0005798B" w:rsidR="00622AB9">
      <w:pPr>
        <w:ind w:firstLine="708"/>
        <w:jc w:val="both"/>
      </w:pPr>
    </w:p>
    <w:p w:rsidRDefault="0005798B" w:rsidP="0005798B" w:rsidR="0005798B">
      <w:pPr>
        <w:ind w:firstLine="708"/>
        <w:jc w:val="both"/>
      </w:pPr>
      <w:r>
        <w:t>Iz iskaza direktorice dužnika proizlazi da je dužnik vlasnik mjerača plinova kupljenog 2015</w:t>
      </w:r>
      <w:r w:rsidR="00620105">
        <w:t>.</w:t>
      </w:r>
      <w:r>
        <w:t xml:space="preserve"> ili 2016. godine</w:t>
      </w:r>
      <w:r w:rsidR="00276FA5">
        <w:t xml:space="preserve">, koje nije pod </w:t>
      </w:r>
      <w:proofErr w:type="spellStart"/>
      <w:r w:rsidR="00276FA5">
        <w:t>razlučnim</w:t>
      </w:r>
      <w:proofErr w:type="spellEnd"/>
      <w:r w:rsidR="00276FA5">
        <w:t xml:space="preserve"> pravom.</w:t>
      </w:r>
    </w:p>
    <w:p w:rsidRDefault="00622AB9" w:rsidP="0005798B" w:rsidR="00622AB9">
      <w:pPr>
        <w:ind w:firstLine="708"/>
        <w:jc w:val="both"/>
      </w:pPr>
    </w:p>
    <w:p w:rsidRDefault="00276FA5" w:rsidP="0005798B" w:rsidR="00276FA5">
      <w:pPr>
        <w:ind w:firstLine="708"/>
        <w:jc w:val="both"/>
      </w:pPr>
      <w:r>
        <w:t>Direktorica dužnika je iskazala o tome da dužnik nije imao fin</w:t>
      </w:r>
      <w:r w:rsidR="00F84A73">
        <w:t>an</w:t>
      </w:r>
      <w:r>
        <w:t>cijskih sredstava za  stručno vođenje knjigovodstva</w:t>
      </w:r>
      <w:r w:rsidR="00F84A73">
        <w:t xml:space="preserve">, pa je isto vodila u 2017. ručno, o čemu je dostavila dokaz u spis. Za 2018. godinu ništa nije dostavljeno u spis. </w:t>
      </w:r>
      <w:r>
        <w:t xml:space="preserve"> </w:t>
      </w:r>
    </w:p>
    <w:p w:rsidRDefault="00622AB9" w:rsidP="0005798B" w:rsidR="00622AB9">
      <w:pPr>
        <w:ind w:firstLine="708"/>
        <w:jc w:val="both"/>
      </w:pPr>
    </w:p>
    <w:p w:rsidRDefault="00F84A73" w:rsidP="0005798B" w:rsidR="0070217C">
      <w:pPr>
        <w:ind w:firstLine="708"/>
        <w:jc w:val="both"/>
      </w:pPr>
      <w:r>
        <w:t>Iz kartice kupaca za 2017</w:t>
      </w:r>
      <w:r w:rsidR="00622AB9">
        <w:t>.</w:t>
      </w:r>
      <w:r>
        <w:t xml:space="preserve"> godinu proizlazi evidentirano nekoliko potraživanje, a najveće u odnosu na Grad, te nekoliko potraživanja prema fizičkim osobama, pa je za pretpostaviti</w:t>
      </w:r>
      <w:r w:rsidR="0070217C">
        <w:t xml:space="preserve"> da se barem dio tih tražbina može naplatiti jer direktorica je dala izjavu da zbog nedostatka fin. sredstava nije bilo pokušaja naplate.</w:t>
      </w:r>
    </w:p>
    <w:p w:rsidRDefault="009051BE" w:rsidP="009051BE" w:rsidR="009051BE">
      <w:pPr>
        <w:ind w:firstLine="708"/>
        <w:jc w:val="both"/>
      </w:pPr>
    </w:p>
    <w:p w:rsidRDefault="009051BE" w:rsidP="009051BE" w:rsidR="009051BE">
      <w:pPr>
        <w:ind w:firstLine="708"/>
        <w:jc w:val="both"/>
      </w:pPr>
      <w:r>
        <w:t xml:space="preserve"> Direkto</w:t>
      </w:r>
      <w:r w:rsidR="0070217C">
        <w:t>rica</w:t>
      </w:r>
      <w:r>
        <w:t xml:space="preserve"> dužnika u tijeku</w:t>
      </w:r>
      <w:r w:rsidR="0070217C">
        <w:t xml:space="preserve"> prethodnog postupka je dostavila</w:t>
      </w:r>
      <w:r>
        <w:t xml:space="preserve"> fin. dokumentaciju koja nije bila dovoljna radi utvrđenja </w:t>
      </w:r>
      <w:r w:rsidR="0070217C">
        <w:t>potpunog stanja imovine dužnika jer se radi o ručno vođenom knjigovodstvu za 2017. godinu.</w:t>
      </w:r>
    </w:p>
    <w:p w:rsidRDefault="0070217C" w:rsidP="009051BE" w:rsidR="0070217C">
      <w:pPr>
        <w:ind w:firstLine="708"/>
        <w:jc w:val="both"/>
      </w:pPr>
    </w:p>
    <w:p w:rsidRDefault="009051BE" w:rsidP="009051BE" w:rsidR="009051BE">
      <w:pPr>
        <w:ind w:firstLine="708"/>
        <w:jc w:val="both"/>
      </w:pPr>
      <w:r>
        <w:t xml:space="preserve">Odlučeno je o otvaranju stečajnog </w:t>
      </w:r>
      <w:r w:rsidR="0023323C">
        <w:t xml:space="preserve">postupka jer nije vjerojatno da bi direktorica dužnika zbog nedostatka novčanih sredstava (živi od mirovine supruga koja je 1.800,00 kn) bila u mogućnosti osigurati potrebnu fin. dokumentaciju za 2018. godinu, a dokumentacija iz 2017. godine upućuje na postojanje izvjesne imovine iz koje bi se prodajom odnosno </w:t>
      </w:r>
      <w:proofErr w:type="spellStart"/>
      <w:r w:rsidR="0023323C">
        <w:t>utuženjem</w:t>
      </w:r>
      <w:proofErr w:type="spellEnd"/>
      <w:r w:rsidR="0023323C">
        <w:t xml:space="preserve"> iste u stečajnom postupku mogao priskrbiti novčani iznos dostatan za godinu dana vođenja stečaja. </w:t>
      </w:r>
    </w:p>
    <w:p w:rsidRDefault="0023323C" w:rsidP="009051BE" w:rsidR="0023323C">
      <w:pPr>
        <w:ind w:firstLine="708"/>
        <w:jc w:val="both"/>
      </w:pPr>
    </w:p>
    <w:p w:rsidRDefault="0023323C" w:rsidP="009051BE" w:rsidR="0023323C">
      <w:pPr>
        <w:ind w:firstLine="708"/>
        <w:jc w:val="both"/>
      </w:pPr>
      <w:r>
        <w:t xml:space="preserve">Ukoliko se utvrdi daljnjim radnjama </w:t>
      </w:r>
      <w:proofErr w:type="spellStart"/>
      <w:r>
        <w:t>steč</w:t>
      </w:r>
      <w:proofErr w:type="spellEnd"/>
      <w:r>
        <w:t xml:space="preserve">. upraviteljice da imovina nije dostatna za namirenje troškova stečaja skupština vjerovnika može donijeti odluku da se stečajni postupak zaključi nakon što se utvrde tražbine i naloži </w:t>
      </w:r>
      <w:proofErr w:type="spellStart"/>
      <w:r>
        <w:t>steč.upraviteljici</w:t>
      </w:r>
      <w:proofErr w:type="spellEnd"/>
      <w:r>
        <w:t xml:space="preserve"> pod kojim pravilima će vršiti prodaju imovine odnosno </w:t>
      </w:r>
      <w:proofErr w:type="spellStart"/>
      <w:r>
        <w:t>utuženje</w:t>
      </w:r>
      <w:proofErr w:type="spellEnd"/>
      <w:r>
        <w:t xml:space="preserve"> tražbine.</w:t>
      </w:r>
    </w:p>
    <w:p w:rsidRDefault="0023323C" w:rsidP="009051BE" w:rsidR="0023323C">
      <w:pPr>
        <w:ind w:firstLine="708"/>
        <w:jc w:val="both"/>
      </w:pPr>
    </w:p>
    <w:p w:rsidRDefault="009051BE" w:rsidP="009051BE" w:rsidR="009051BE">
      <w:pPr>
        <w:jc w:val="both"/>
      </w:pPr>
      <w:r>
        <w:t xml:space="preserve">                                                     </w:t>
      </w:r>
    </w:p>
    <w:p w:rsidRDefault="009051BE" w:rsidP="009051BE" w:rsidR="009051BE">
      <w:pPr>
        <w:ind w:firstLine="708"/>
        <w:jc w:val="both"/>
      </w:pPr>
      <w:r>
        <w:t>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w:t>
      </w:r>
    </w:p>
    <w:p w:rsidRDefault="009051BE" w:rsidP="009051BE" w:rsidR="009051BE">
      <w:pPr>
        <w:ind w:firstLine="708"/>
        <w:jc w:val="both"/>
      </w:pPr>
    </w:p>
    <w:p w:rsidRDefault="009051BE" w:rsidP="0070217C" w:rsidR="0070217C">
      <w:pPr>
        <w:ind w:firstLine="708"/>
        <w:jc w:val="both"/>
      </w:pPr>
      <w:r>
        <w:t>Stečajni postupak nad dužnikom  je otvoren temeljem čl. 42. st. 3. 54. i 55 Stečajnog zakona NN 71/15 jer je utvrđeno postojanje stečajnog razloga zbog evidentiranih neizvršenih osnova za plaćanje u neprekinutom razdoblju više od 120 dana, te je utvrđena vjerojatnost  postojanja imovine iz koje se mogu finan</w:t>
      </w:r>
      <w:r w:rsidR="005223C5">
        <w:t>cirati troškovi vođenja stečaja.</w:t>
      </w:r>
    </w:p>
    <w:p w:rsidRDefault="005223C5" w:rsidP="0070217C" w:rsidR="005223C5">
      <w:pPr>
        <w:ind w:firstLine="708"/>
        <w:jc w:val="both"/>
      </w:pPr>
    </w:p>
    <w:p w:rsidRDefault="005223C5" w:rsidP="0070217C" w:rsidR="005223C5">
      <w:pPr>
        <w:ind w:firstLine="708"/>
        <w:jc w:val="both"/>
      </w:pPr>
    </w:p>
    <w:p w:rsidRDefault="005223C5" w:rsidP="0070217C" w:rsidR="005223C5">
      <w:pPr>
        <w:ind w:firstLine="708"/>
        <w:jc w:val="both"/>
      </w:pPr>
    </w:p>
    <w:p w:rsidRDefault="005223C5" w:rsidP="0070217C" w:rsidR="005223C5">
      <w:pPr>
        <w:ind w:firstLine="708"/>
        <w:jc w:val="both"/>
      </w:pPr>
    </w:p>
    <w:p w:rsidRDefault="009051BE" w:rsidP="009051BE" w:rsidR="009051BE">
      <w:pPr>
        <w:ind w:firstLine="708"/>
        <w:jc w:val="both"/>
      </w:pPr>
      <w:r>
        <w:t xml:space="preserve">Stečajni upravitelj je imenovan automatski putem </w:t>
      </w:r>
      <w:proofErr w:type="spellStart"/>
      <w:r>
        <w:t>eSpisa</w:t>
      </w:r>
      <w:proofErr w:type="spellEnd"/>
      <w:r>
        <w:t xml:space="preserve">. </w:t>
      </w:r>
    </w:p>
    <w:p w:rsidRDefault="009051BE" w:rsidP="009051BE" w:rsidR="009051BE">
      <w:pPr>
        <w:ind w:firstLine="708"/>
        <w:jc w:val="both"/>
      </w:pPr>
    </w:p>
    <w:p w:rsidRDefault="009051BE" w:rsidP="009051BE" w:rsidR="009051BE">
      <w:pPr>
        <w:ind w:firstLine="708"/>
        <w:jc w:val="both"/>
      </w:pPr>
      <w:r>
        <w:t>U Slavonskom Brodu 2</w:t>
      </w:r>
      <w:r w:rsidR="0070217C">
        <w:t>4</w:t>
      </w:r>
      <w:r>
        <w:t>. siječnja 2019.</w:t>
      </w:r>
    </w:p>
    <w:p w:rsidRDefault="009051BE" w:rsidP="009051BE" w:rsidR="009051BE">
      <w:pPr>
        <w:ind w:firstLine="708"/>
        <w:jc w:val="both"/>
      </w:pPr>
    </w:p>
    <w:p w:rsidRDefault="009051BE" w:rsidP="009051BE" w:rsidR="009051BE">
      <w:pPr>
        <w:ind w:firstLine="708"/>
        <w:jc w:val="both"/>
      </w:pPr>
    </w:p>
    <w:p w:rsidRDefault="009051BE" w:rsidP="009051BE" w:rsidR="009051BE">
      <w:pPr>
        <w:ind w:left="6372"/>
        <w:jc w:val="both"/>
      </w:pPr>
      <w:r>
        <w:t xml:space="preserve">    Stečajna sutkinja:</w:t>
      </w:r>
    </w:p>
    <w:p w:rsidRDefault="009051BE" w:rsidP="009051BE" w:rsidR="009051BE">
      <w:pPr>
        <w:ind w:firstLine="708" w:left="4956"/>
        <w:jc w:val="both"/>
      </w:pPr>
      <w:r>
        <w:t xml:space="preserve">        Daniela Martini Maoduš</w:t>
      </w:r>
    </w:p>
    <w:p w:rsidRDefault="009051BE" w:rsidP="009051BE" w:rsidR="009051BE">
      <w:pPr>
        <w:ind w:left="6372"/>
        <w:jc w:val="both"/>
      </w:pPr>
    </w:p>
    <w:p w:rsidRDefault="009051BE" w:rsidP="009051BE" w:rsidR="009051BE">
      <w:pPr>
        <w:ind w:left="6372"/>
        <w:jc w:val="both"/>
      </w:pPr>
    </w:p>
    <w:p w:rsidRDefault="009051BE" w:rsidP="009051BE" w:rsidR="009051BE">
      <w:pPr>
        <w:jc w:val="both"/>
        <w:rPr>
          <w:sz w:val="20"/>
          <w:szCs w:val="20"/>
        </w:rPr>
      </w:pPr>
      <w:r>
        <w:rPr>
          <w:sz w:val="20"/>
          <w:szCs w:val="20"/>
        </w:rPr>
        <w:t>NAPUTAK O PRAVNOM LIJEKU:</w:t>
      </w:r>
    </w:p>
    <w:p w:rsidRDefault="009051BE" w:rsidP="009051BE" w:rsidR="009051BE">
      <w:pPr>
        <w:jc w:val="both"/>
        <w:rPr>
          <w:sz w:val="20"/>
          <w:szCs w:val="20"/>
        </w:rPr>
      </w:pPr>
      <w:r>
        <w:rPr>
          <w:sz w:val="20"/>
          <w:szCs w:val="20"/>
        </w:rPr>
        <w:t>Protiv ovog rješenja dopuštena je žalba u roku od 8 dana od dana uručenja rješenja ili istekom roka koji počinje teći osmog dana od dana stavljanja rješenja na oglasnu ploču suda. Žalba se upućuje Trgovačkom sudu u Osijeku Stalna služba u Slav. Brodu u tri primjerka, a o žalbi odlučuje Visoki trgovački sud RH Zagreb. Žalba ne zadržava  izvršenje rješenja. Žalbu može podnijeti osoba koja je bila zastupnik po zakonu dužnika do dana nastupanja pravnih posljedica otvaranja stečajnog postupka.</w:t>
      </w:r>
    </w:p>
    <w:p w:rsidRDefault="009051BE" w:rsidP="009051BE" w:rsidR="009051BE">
      <w:pPr>
        <w:jc w:val="both"/>
        <w:rPr>
          <w:sz w:val="20"/>
          <w:szCs w:val="20"/>
        </w:rPr>
      </w:pPr>
      <w:r>
        <w:rPr>
          <w:sz w:val="20"/>
          <w:szCs w:val="20"/>
        </w:rPr>
        <w:t xml:space="preserve"> </w:t>
      </w:r>
    </w:p>
    <w:p w:rsidRDefault="009051BE" w:rsidP="009051BE" w:rsidR="009051BE">
      <w:pPr>
        <w:jc w:val="both"/>
        <w:rPr>
          <w:sz w:val="20"/>
          <w:szCs w:val="20"/>
        </w:rPr>
      </w:pPr>
    </w:p>
    <w:p w:rsidRDefault="009051BE" w:rsidP="009051BE" w:rsidR="009051BE">
      <w:pPr>
        <w:jc w:val="both"/>
        <w:rPr>
          <w:sz w:val="20"/>
          <w:szCs w:val="20"/>
        </w:rPr>
      </w:pPr>
    </w:p>
    <w:p w:rsidRDefault="009051BE" w:rsidP="009051BE" w:rsidR="009051BE">
      <w:pPr>
        <w:jc w:val="both"/>
        <w:rPr>
          <w:sz w:val="20"/>
          <w:szCs w:val="20"/>
        </w:rPr>
      </w:pPr>
    </w:p>
    <w:p w:rsidRDefault="009051BE" w:rsidP="009051BE" w:rsidR="009051BE">
      <w:pPr>
        <w:jc w:val="both"/>
        <w:rPr>
          <w:sz w:val="20"/>
          <w:szCs w:val="20"/>
        </w:rPr>
      </w:pPr>
    </w:p>
    <w:p w:rsidRDefault="009051BE" w:rsidP="009051BE" w:rsidR="009051BE">
      <w:pPr>
        <w:jc w:val="both"/>
      </w:pPr>
      <w:proofErr w:type="spellStart"/>
      <w:r>
        <w:t>Rj</w:t>
      </w:r>
      <w:proofErr w:type="spellEnd"/>
      <w:r>
        <w:t xml:space="preserve">. Rješenje nepravomoćno </w:t>
      </w:r>
    </w:p>
    <w:p w:rsidRDefault="009051BE" w:rsidP="009051BE" w:rsidR="009051BE">
      <w:pPr>
        <w:jc w:val="both"/>
      </w:pPr>
    </w:p>
    <w:p w:rsidRDefault="009051BE" w:rsidP="009051BE" w:rsidR="009051BE">
      <w:pPr>
        <w:jc w:val="both"/>
      </w:pPr>
      <w:r>
        <w:t>Dostaviti:</w:t>
      </w:r>
    </w:p>
    <w:p w:rsidRDefault="009051BE" w:rsidP="009051BE" w:rsidR="009051BE">
      <w:pPr>
        <w:jc w:val="both"/>
      </w:pPr>
      <w:r>
        <w:t xml:space="preserve"> </w:t>
      </w:r>
    </w:p>
    <w:p w:rsidRDefault="009051BE" w:rsidP="009051BE" w:rsidR="009051BE">
      <w:pPr>
        <w:pStyle w:val="Odlomakpopisa"/>
        <w:numPr>
          <w:ilvl w:val="0"/>
          <w:numId w:val="47"/>
        </w:numPr>
        <w:tabs>
          <w:tab w:pos="708" w:val="left"/>
        </w:tabs>
        <w:contextualSpacing/>
      </w:pPr>
      <w:r>
        <w:t xml:space="preserve">stečajnom upravitelju, ranijem </w:t>
      </w:r>
      <w:proofErr w:type="spellStart"/>
      <w:r>
        <w:t>z.z</w:t>
      </w:r>
      <w:proofErr w:type="spellEnd"/>
      <w:r>
        <w:t>. dužnika - poštom, e Oglasna, za ostale</w:t>
      </w:r>
    </w:p>
    <w:p w:rsidRDefault="009051BE" w:rsidP="005223C5" w:rsidR="005223C5">
      <w:pPr>
        <w:pStyle w:val="Odlomakpopisa"/>
        <w:numPr>
          <w:ilvl w:val="0"/>
          <w:numId w:val="47"/>
        </w:numPr>
        <w:tabs>
          <w:tab w:pos="708" w:val="left"/>
        </w:tabs>
        <w:contextualSpacing/>
      </w:pPr>
      <w:r>
        <w:t xml:space="preserve">rješenje putem </w:t>
      </w:r>
      <w:proofErr w:type="spellStart"/>
      <w:r>
        <w:t>eSpisa</w:t>
      </w:r>
      <w:proofErr w:type="spellEnd"/>
      <w:r>
        <w:t xml:space="preserve"> registru – odmah</w:t>
      </w:r>
    </w:p>
    <w:p w:rsidRDefault="005223C5" w:rsidP="005223C5" w:rsidR="005223C5" w:rsidRPr="005223C5">
      <w:pPr>
        <w:pStyle w:val="Odlomakpopisa"/>
        <w:numPr>
          <w:ilvl w:val="0"/>
          <w:numId w:val="47"/>
        </w:numPr>
        <w:tabs>
          <w:tab w:pos="708" w:val="left"/>
        </w:tabs>
        <w:contextualSpacing/>
      </w:pPr>
      <w:r>
        <w:t>Centru za vozila poštom</w:t>
      </w:r>
    </w:p>
    <w:p w:rsidRDefault="009051BE" w:rsidP="009051BE" w:rsidR="009051BE">
      <w:pPr>
        <w:pStyle w:val="Odlomakpopisa"/>
        <w:numPr>
          <w:ilvl w:val="0"/>
          <w:numId w:val="47"/>
        </w:numPr>
        <w:tabs>
          <w:tab w:pos="708" w:val="left"/>
        </w:tabs>
        <w:contextualSpacing/>
      </w:pPr>
      <w:r>
        <w:t>Kalendar do ročišta</w:t>
      </w:r>
    </w:p>
    <w:p w:rsidRDefault="009051BE" w:rsidP="009051BE" w:rsidR="009051BE">
      <w:pPr>
        <w:pStyle w:val="Odlomakpopisa"/>
      </w:pPr>
    </w:p>
    <w:p w:rsidRDefault="009051BE" w:rsidP="009051BE" w:rsidR="009051BE"/>
    <w:p w:rsidRDefault="009051BE" w:rsidP="009051BE" w:rsidR="009051BE">
      <w:pPr>
        <w:pStyle w:val="NormaleSPIS"/>
      </w:pPr>
    </w:p>
    <w:p w:rsidRDefault="009051BE" w:rsidP="009051BE" w:rsidR="009051BE">
      <w:pPr>
        <w:pStyle w:val="NormaleSPIS"/>
      </w:pPr>
    </w:p>
    <w:p w:rsidRDefault="00AE649C" w:rsidP="004F27AE" w:rsidR="00AE649C" w:rsidRPr="00B76F3C">
      <w:pPr>
        <w:pStyle w:val="NormaleSPIS"/>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6121" w:rsidP="00537B78" w:rsidR="001B6121">
      <w:r>
        <w:separator/>
      </w:r>
    </w:p>
  </w:endnote>
  <w:endnote w:id="0" w:type="continuationSeparator">
    <w:p w:rsidRDefault="001B6121" w:rsidP="00537B78" w:rsidR="001B61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6121" w:rsidP="00537B78" w:rsidR="001B6121">
      <w:r>
        <w:separator/>
      </w:r>
    </w:p>
  </w:footnote>
  <w:footnote w:id="0" w:type="continuationSeparator">
    <w:p w:rsidRDefault="001B6121" w:rsidP="00537B78" w:rsidR="001B61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026D8F"/>
    <w:multiLevelType w:val="hybridMultilevel"/>
    <w:tmpl w:val="86C0D25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46793"/>
    <w:rsid w:val="000501FB"/>
    <w:rsid w:val="00050364"/>
    <w:rsid w:val="00051F4E"/>
    <w:rsid w:val="00052C01"/>
    <w:rsid w:val="0005559B"/>
    <w:rsid w:val="0005798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08DD"/>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6E5B"/>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1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23C"/>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6FA5"/>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074A"/>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6665"/>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3F70CC"/>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79E"/>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23C5"/>
    <w:rsid w:val="0052303A"/>
    <w:rsid w:val="0052328B"/>
    <w:rsid w:val="00523434"/>
    <w:rsid w:val="00531269"/>
    <w:rsid w:val="00533860"/>
    <w:rsid w:val="00536C20"/>
    <w:rsid w:val="00537B78"/>
    <w:rsid w:val="00541F55"/>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0105"/>
    <w:rsid w:val="006210FA"/>
    <w:rsid w:val="006217AF"/>
    <w:rsid w:val="00621D99"/>
    <w:rsid w:val="0062259C"/>
    <w:rsid w:val="00622AB9"/>
    <w:rsid w:val="006250E5"/>
    <w:rsid w:val="00625911"/>
    <w:rsid w:val="00625FFD"/>
    <w:rsid w:val="006278DA"/>
    <w:rsid w:val="006301FC"/>
    <w:rsid w:val="0063045B"/>
    <w:rsid w:val="006317FE"/>
    <w:rsid w:val="00633569"/>
    <w:rsid w:val="00633617"/>
    <w:rsid w:val="0063398C"/>
    <w:rsid w:val="00635938"/>
    <w:rsid w:val="00635C36"/>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07F2"/>
    <w:rsid w:val="006D1515"/>
    <w:rsid w:val="006D1D56"/>
    <w:rsid w:val="006D2800"/>
    <w:rsid w:val="006D3F29"/>
    <w:rsid w:val="006D420E"/>
    <w:rsid w:val="006D46EF"/>
    <w:rsid w:val="006D5C77"/>
    <w:rsid w:val="006D6FD1"/>
    <w:rsid w:val="006E1851"/>
    <w:rsid w:val="006E1C9E"/>
    <w:rsid w:val="006E28FB"/>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217C"/>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3E6A"/>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51BE"/>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1A5"/>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58C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1EA5"/>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3780F"/>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3901"/>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1331"/>
    <w:rsid w:val="00C5238E"/>
    <w:rsid w:val="00C53930"/>
    <w:rsid w:val="00C563B7"/>
    <w:rsid w:val="00C57DF5"/>
    <w:rsid w:val="00C6077F"/>
    <w:rsid w:val="00C62738"/>
    <w:rsid w:val="00C63AB8"/>
    <w:rsid w:val="00C63CD2"/>
    <w:rsid w:val="00C65A6C"/>
    <w:rsid w:val="00C66634"/>
    <w:rsid w:val="00C66FB3"/>
    <w:rsid w:val="00C67595"/>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4E98"/>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13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A73"/>
    <w:rsid w:val="00F84E6D"/>
    <w:rsid w:val="00F85180"/>
    <w:rsid w:val="00F865FB"/>
    <w:rsid w:val="00F90422"/>
    <w:rsid w:val="00F944F1"/>
    <w:rsid w:val="00FA0671"/>
    <w:rsid w:val="00FA2826"/>
    <w:rsid w:val="00FA2BC4"/>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9051BE"/>
    <w:pPr>
      <w:spacing w:lineRule="auto" w:line="240" w:after="0"/>
    </w:pPr>
    <w:rPr>
      <w:rFonts w:cs="Times New Roman" w:eastAsia="Times New Roman" w:hAnsi="Times New Roman" w:asci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hAnsiTheme="majorHAnsi" w:asciiTheme="majorHAnsi"/>
    </w:rPr>
  </w:style>
  <w:style w:customStyle="true" w:styleId="DNA" w:type="paragraph">
    <w:name w:val="DNA"/>
    <w:basedOn w:val="Normal"/>
    <w:next w:val="Dostaviti"/>
    <w:qFormat/>
    <w:rsid w:val="00EB0D4C"/>
    <w:pPr>
      <w:keepNext/>
      <w:spacing w:before="360"/>
    </w:pPr>
    <w:rPr>
      <w:sz w:val="20"/>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9051BE"/>
    <w:pPr>
      <w:spacing w:after="0" w:line="240" w:lineRule="auto"/>
    </w:pPr>
    <w:rPr>
      <w:rFonts w:ascii="Times New Roman" w:cs="Times New Roman" w:eastAsia="Times New Roman" w:hAns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asciiTheme="majorHAnsi" w:hAnsiTheme="majorHAnsi"/>
    </w:rPr>
  </w:style>
  <w:style w:customStyle="1" w:styleId="DNA" w:type="paragraph">
    <w:name w:val="DNA"/>
    <w:basedOn w:val="Normal"/>
    <w:next w:val="Dostaviti"/>
    <w:qFormat/>
    <w:rsid w:val="00EB0D4C"/>
    <w:pPr>
      <w:keepNext/>
      <w:spacing w:before="360"/>
    </w:pPr>
    <w:rPr>
      <w:sz w:val="20"/>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83300783">
      <w:bodyDiv w:val="true"/>
      <w:marLeft w:val="0"/>
      <w:marRight w:val="0"/>
      <w:marTop w:val="0"/>
      <w:marBottom w:val="0"/>
      <w:divBdr>
        <w:top w:space="0" w:sz="0" w:color="auto" w:val="none"/>
        <w:left w:space="0" w:sz="0" w:color="auto" w:val="none"/>
        <w:bottom w:space="0" w:sz="0" w:color="auto" w:val="none"/>
        <w:right w:space="0" w:sz="0" w:color="auto" w:val="none"/>
      </w:divBdr>
    </w:div>
    <w:div w:id="1431925139">
      <w:bodyDiv w:val="true"/>
      <w:marLeft w:val="0"/>
      <w:marRight w:val="0"/>
      <w:marTop w:val="0"/>
      <w:marBottom w:val="0"/>
      <w:divBdr>
        <w:top w:space="0" w:sz="0" w:color="auto" w:val="none"/>
        <w:left w:space="0" w:sz="0" w:color="auto" w:val="none"/>
        <w:bottom w:space="0" w:sz="0" w:color="auto" w:val="none"/>
        <w:right w:space="0" w:sz="0" w:color="auto" w:val="none"/>
      </w:divBdr>
    </w:div>
    <w:div w:id="164554591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2019.</izvorni_sadrzaj>
    <derivirana_varijabla naziv="DomainObject.DatumDonosenjaOdluke_1">24.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St-1576/2018-14</izvorni_sadrzaj>
    <derivirana_varijabla naziv="DomainObject.Oznaka_1">St-1576/2018-14</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1576</izvorni_sadrzaj>
    <derivirana_varijabla naziv="DomainObject.Predmet.Broj_1">1576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2018.</izvorni_sadrzaj>
    <derivirana_varijabla naziv="DomainObject.Predmet.DatumOsnivanja_1">27.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34957.86</izvorni_sadrzaj>
    <derivirana_varijabla naziv="DomainObject.Predmet.InicijalnaVrijednost_1">34957.86</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St-1576/2018</izvorni_sadrzaj>
    <derivirana_varijabla naziv="DomainObject.Predmet.OznakaBroj_1">St-1576/2018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imjedbaUpisnicara>
    <izvorni_sadrzaj/>
    <derivirana_varijabla naziv="DomainObject.Predmet.PrimjedbaUpisnicara_1"/>
  </DomainObject.Predmet.PrimjedbaUpisnicara>
  <DomainObject.Predmet.ProtustrankaFormated>
    <izvorni_sadrzaj>  KLIMATIZACIJA I INSTALACIJE d.o.o. za građenje i usluge</izvorni_sadrzaj>
    <derivirana_varijabla naziv="DomainObject.Predmet.ProtustrankaFormated_1">  KLIMATIZACIJA I INSTALACIJE d.o.o. za građenje i usluge</derivirana_varijabla>
  </DomainObject.Predmet.ProtustrankaFormated>
  <DomainObject.Predmet.ProtustrankaFormatedOIB>
    <izvorni_sadrzaj>  KLIMATIZACIJA I INSTALACIJE d.o.o. za građenje i usluge, OIB 31096157001</izvorni_sadrzaj>
    <derivirana_varijabla naziv="DomainObject.Predmet.ProtustrankaFormatedOIB_1">  KLIMATIZACIJA I INSTALACIJE d.o.o. za građenje i usluge, OIB 31096157001</derivirana_varijabla>
  </DomainObject.Predmet.ProtustrankaFormatedOIB>
  <DomainObject.Predmet.ProtustrankaFormatedWithAdress>
    <izvorni_sadrzaj> KLIMATIZACIJA I INSTALACIJE d.o.o. za građenje i usluge, Eugena Podubskog 32, 34310 Pleternica</izvorni_sadrzaj>
    <derivirana_varijabla naziv="DomainObject.Predmet.ProtustrankaFormatedWithAdress_1"> KLIMATIZACIJA I INSTALACIJE d.o.o. za građenje i usluge, Eugena Podubskog 32, 34310 Pleternica</derivirana_varijabla>
  </DomainObject.Predmet.ProtustrankaFormatedWithAdress>
  <DomainObject.Predmet.ProtustrankaFormatedWithAdressOIB>
    <izvorni_sadrzaj> KLIMATIZACIJA I INSTALACIJE d.o.o. za građenje i usluge, OIB 31096157001, Eugena Podubskog 32, 34310 Pleternica</izvorni_sadrzaj>
    <derivirana_varijabla naziv="DomainObject.Predmet.ProtustrankaFormatedWithAdressOIB_1"> KLIMATIZACIJA I INSTALACIJE d.o.o. za građenje i usluge, OIB 31096157001, Eugena Podubskog 32, 34310 Pleternica</derivirana_varijabla>
  </DomainObject.Predmet.ProtustrankaFormatedWithAdressOIB>
  <DomainObject.Predmet.ProtustrankaWithAdress>
    <izvorni_sadrzaj>KLIMATIZACIJA I INSTALACIJE d.o.o. za građenje i usluge Eugena Podubskog 32, 34310 Pleternica</izvorni_sadrzaj>
    <derivirana_varijabla naziv="DomainObject.Predmet.ProtustrankaWithAdress_1">KLIMATIZACIJA I INSTALACIJE d.o.o. za građenje i usluge Eugena Podubskog 32, 34310 Pleternica</derivirana_varijabla>
  </DomainObject.Predmet.ProtustrankaWithAdress>
  <DomainObject.Predmet.ProtustrankaWithAdressOIB>
    <izvorni_sadrzaj>KLIMATIZACIJA I INSTALACIJE d.o.o. za građenje i usluge, OIB 31096157001, Eugena Podubskog 32, 34310 Pleternica</izvorni_sadrzaj>
    <derivirana_varijabla naziv="DomainObject.Predmet.ProtustrankaWithAdressOIB_1">KLIMATIZACIJA I INSTALACIJE d.o.o. za građenje i usluge, OIB 31096157001, Eugena Podubskog 32, 34310 Pleternica</derivirana_varijabla>
  </DomainObject.Predmet.ProtustrankaWithAdressOIB>
  <DomainObject.Predmet.ProtustrankaNazivFormated>
    <izvorni_sadrzaj>KLIMATIZACIJA I INSTALACIJE d.o.o. za građenje i usluge</izvorni_sadrzaj>
    <derivirana_varijabla naziv="DomainObject.Predmet.ProtustrankaNazivFormated_1">KLIMATIZACIJA I INSTALACIJE d.o.o. za građenje i usluge</derivirana_varijabla>
  </DomainObject.Predmet.ProtustrankaNazivFormated>
  <DomainObject.Predmet.ProtustrankaNazivFormatedOIB>
    <izvorni_sadrzaj>KLIMATIZACIJA I INSTALACIJE d.o.o. za građenje i usluge, OIB 31096157001</izvorni_sadrzaj>
    <derivirana_varijabla naziv="DomainObject.Predmet.ProtustrankaNazivFormatedOIB_1">KLIMATIZACIJA I INSTALACIJE d.o.o. za građenje i usluge, OIB 31096157001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KLIMATIZACIJA I INSTALACIJE d.o.o. za građenje i usluge</item>
    </izvorni_sadrzaj>
    <derivirana_varijabla naziv="DomainObject.Predmet.ProtuStrankaListFormated_1">
      <item>KLIMATIZACIJA I INSTALACIJE d.o.o. za građenje i usluge</item>
    </derivirana_varijabla>
  </DomainObject.Predmet.ProtuStrankaListFormated>
  <DomainObject.Predmet.ProtuStrankaListFormatedOIB>
    <izvorni_sadrzaj>
      <item>KLIMATIZACIJA I INSTALACIJE d.o.o. za građenje i usluge, OIB 31096157001</item>
    </izvorni_sadrzaj>
    <derivirana_varijabla naziv="DomainObject.Predmet.ProtuStrankaListFormatedOIB_1">
      <item>KLIMATIZACIJA I INSTALACIJE d.o.o. za građenje i usluge, OIB 31096157001</item>
    </derivirana_varijabla>
  </DomainObject.Predmet.ProtuStrankaListFormatedOIB>
  <DomainObject.Predmet.ProtuStrankaListFormatedWithAdress>
    <izvorni_sadrzaj>
      <item>KLIMATIZACIJA I INSTALACIJE d.o.o. za građenje i usluge, Eugena Podubskog 32, 34310 Pleternica</item>
    </izvorni_sadrzaj>
    <derivirana_varijabla naziv="DomainObject.Predmet.ProtuStrankaListFormatedWithAdress_1">
      <item>KLIMATIZACIJA I INSTALACIJE d.o.o. za građenje i usluge, Eugena Podubskog 32, 34310 Pleternica</item>
    </derivirana_varijabla>
  </DomainObject.Predmet.ProtuStrankaListFormatedWithAdress>
  <DomainObject.Predmet.ProtuStrankaListFormatedWithAdressOIB>
    <izvorni_sadrzaj>
      <item>KLIMATIZACIJA I INSTALACIJE d.o.o. za građenje i usluge, OIB 31096157001, Eugena Podubskog 32, 34310 Pleternica</item>
    </izvorni_sadrzaj>
    <derivirana_varijabla naziv="DomainObject.Predmet.ProtuStrankaListFormatedWithAdressOIB_1">
      <item>KLIMATIZACIJA I INSTALACIJE d.o.o. za građenje i usluge, OIB 31096157001, Eugena Podubskog 32, 34310 Pleternica</item>
    </derivirana_varijabla>
  </DomainObject.Predmet.ProtuStrankaListFormatedWithAdressOIB>
  <DomainObject.Predmet.ProtuStrankaListNazivFormated>
    <izvorni_sadrzaj>
      <item>KLIMATIZACIJA I INSTALACIJE d.o.o. za građenje i usluge</item>
    </izvorni_sadrzaj>
    <derivirana_varijabla naziv="DomainObject.Predmet.ProtuStrankaListNazivFormated_1">
      <item>KLIMATIZACIJA I INSTALACIJE d.o.o. za građenje i usluge</item>
    </derivirana_varijabla>
  </DomainObject.Predmet.ProtuStrankaListNazivFormated>
  <DomainObject.Predmet.ProtuStrankaListNazivFormatedOIB>
    <izvorni_sadrzaj>
      <item>KLIMATIZACIJA I INSTALACIJE d.o.o. za građenje i usluge, OIB 31096157001</item>
    </izvorni_sadrzaj>
    <derivirana_varijabla naziv="DomainObject.Predmet.ProtuStrankaListNazivFormatedOIB_1">
      <item>KLIMATIZACIJA I INSTALACIJE d.o.o. za građenje i usluge, OIB 31096157001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2019.</izvorni_sadrzaj>
    <derivirana_varijabla naziv="DomainObject.Datum_1">24. siječnja 2019.</derivirana_varijabla>
  </DomainObject.Datum>
  <DomainObject.PoslovniBrojDokumenta>
    <izvorni_sadrzaj>St-1576/2018-14</izvorni_sadrzaj>
    <derivirana_varijabla naziv="DomainObject.PoslovniBrojDokumenta_1">St-1576/2018-14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KLIMATIZACIJA I INSTALACIJE d.o.o. za građenje i usluge</izvorni_sadrzaj>
    <derivirana_varijabla naziv="DomainObject.Predmet.ProtustrankaIDrugi_1">KLIMATIZACIJA I INSTALACIJE d.o.o. za građenje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KLIMATIZACIJA I INSTALACIJE d.o.o. za građenje i usluge, OIB 31096157001, Eugena Podubskog 32, 34310 Pleternica</izvorni_sadrzaj>
    <derivirana_varijabla naziv="DomainObject.Predmet.ProtustrankaIDrugiAdressOIB_1">KLIMATIZACIJA I INSTALACIJE d.o.o. za građenje i usluge, OIB 31096157001, Eugena Podubskog 32, 34310 Pleternica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KLIMATIZACIJA I INSTALACIJE d.o.o. za građenje i usluge</item>
    </izvorni_sadrzaj>
    <derivirana_varijabla naziv="DomainObject.Predmet.SudioniciListNaziv_1">
      <item>Financijska agencija</item>
      <item>KLIMATIZACIJA I INSTALACIJE d.o.o. za građenje i usluge</item>
    </derivirana_varijabla>
  </DomainObject.Predmet.SudioniciListNaziv>
  <DomainObject.Predmet.SudioniciListAdressOIB>
    <izvorni_sadrzaj>
      <item>Financijska agencija, OIB 85821130368, Ulica grada Vukovara 70,10000 Zagreb</item>
      <item>KLIMATIZACIJA I INSTALACIJE d.o.o. za građenje i usluge, OIB 31096157001, Eugena Podubskog 32,34310 Pleternica</item>
    </izvorni_sadrzaj>
    <derivirana_varijabla naziv="DomainObject.Predmet.SudioniciListAdressOIB_1">
      <item>Financijska agencija, OIB 85821130368, Ulica grada Vukovara 70,10000 Zagreb</item>
      <item>KLIMATIZACIJA I INSTALACIJE d.o.o. za građenje i usluge, OIB 31096157001, Eugena Podubskog 32,34310 Pleternica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628A41-6A4C-4A56-B01C-09C86CC184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1238</properties:Words>
  <properties:Characters>6718</properties:Characters>
  <properties:Lines>177</properties:Lines>
  <properties:Paragraphs>49</properties:Paragraphs>
  <properties:TotalTime>37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8225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wsadmin</cp:lastModifiedBy>
  <cp:lastPrinted>2019-01-24T12:34:00Z</cp:lastPrinted>
  <dcterms:modified xmlns:xsi="http://www.w3.org/2001/XMLSchema-instance" xsi:type="dcterms:W3CDTF">2019-01-24T12:34:00Z</dcterms:modified>
  <cp:revision>77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St-1576/2018-14 / Odluka - Rješenje - otvaranje stečajnog postupka (odluka_St-1576_2018-14.docx)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