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710D23">
                    <w:rPr>
                      <w:sz w:val="22"/>
                      <w:szCs w:val="22"/>
                    </w:rPr>
                    <w:t xml:space="preserve"> 18. St-50/18</w:t>
                  </w:r>
                  <w:r w:rsidR="008B77B1">
                    <w:rPr>
                      <w:sz w:val="22"/>
                      <w:szCs w:val="22"/>
                    </w:rPr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5e5089b" w14:paraId="5e5089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710D23">
        <w:t>BIO LIFE INTERNATIONAL d.o.o. za marketing, trgovinu i usluge, Osijek, Trg Slobode 8, MBS: 030178218, OIB: 41124714164</w:t>
      </w:r>
      <w:r w:rsidR="002655F0">
        <w:t>,</w:t>
      </w:r>
      <w:r>
        <w:t xml:space="preserve">  dana </w:t>
      </w:r>
      <w:r w:rsidR="008B77B1">
        <w:t>18</w:t>
      </w:r>
      <w:r>
        <w:t xml:space="preserve">. </w:t>
      </w:r>
      <w:r w:rsidR="008B77B1">
        <w:t>travnja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710D23">
        <w:t>BIO LIFE INTERNATIONAL d.o.o. za marketing, trgovinu i usluge, Osijek, Trg Slobode 8, MBS: 030178218, OIB: 41124714164.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10D23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10D23">
        <w:t xml:space="preserve">Siniša </w:t>
      </w:r>
      <w:proofErr w:type="spellStart"/>
      <w:r w:rsidR="00710D23">
        <w:t>Rajnović</w:t>
      </w:r>
      <w:proofErr w:type="spellEnd"/>
      <w:r w:rsidR="00710D23">
        <w:t xml:space="preserve">, Virovitica, </w:t>
      </w:r>
      <w:proofErr w:type="spellStart"/>
      <w:r w:rsidR="00710D23">
        <w:t>Milanovac</w:t>
      </w:r>
      <w:proofErr w:type="spellEnd"/>
      <w:r w:rsidR="00710D23">
        <w:t>, Sv. Trojstva 87, OIB 86217384445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10D23">
        <w:t>BIO LIFE INTERNATIONAL d.o.o. za marketing, trgovinu i usluge, Osijek, Trg Slobode 8, MBS: 030178218, OIB: 41124714164.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710D23">
        <w:rPr>
          <w:bCs/>
        </w:rPr>
        <w:t xml:space="preserve">15. siječnja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stečajnog postupka, Klasa: 110-07/17-01/04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 04-06-18-188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710D23">
        <w:rPr>
          <w:bCs/>
        </w:rPr>
        <w:t xml:space="preserve">12. siječnja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710D23">
        <w:t>BIO LIFE INTERNATIONAL d.o.o. za marketing, trgovinu i usluge, Osijek, Trg Slobode 8, MBS: 030178218, OIB: 41124714164.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710D23">
        <w:rPr>
          <w:bCs/>
        </w:rPr>
        <w:t>St-50/18</w:t>
      </w:r>
      <w:r w:rsidR="007E20B3">
        <w:rPr>
          <w:bCs/>
        </w:rPr>
        <w:t>-4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7E20B3">
        <w:t>2</w:t>
      </w:r>
      <w:r w:rsidR="00C007D1">
        <w:t>9</w:t>
      </w:r>
      <w:r w:rsidR="00057E16">
        <w:t xml:space="preserve">. </w:t>
      </w:r>
      <w:r w:rsidR="007E20B3">
        <w:t>siječnja 2018</w:t>
      </w:r>
      <w:r>
        <w:t>. objavio je Oglas na mrežnoj stranici e-oglasna ploča sud</w:t>
      </w:r>
      <w:r w:rsidR="00C007D1">
        <w:t>ova pod poslovnim brojem St-</w:t>
      </w:r>
      <w:r w:rsidR="00710D23">
        <w:t>50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>U Osijeku, 18</w:t>
      </w:r>
      <w:r w:rsidR="002F3C3A">
        <w:t xml:space="preserve">. </w:t>
      </w:r>
      <w:r>
        <w:t xml:space="preserve">travnja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7E20B3" w:rsidP="007C6056" w:rsidR="004777DC">
      <w:pPr>
        <w:pStyle w:val="Tijeloteksta"/>
        <w:numPr>
          <w:ilvl w:val="0"/>
          <w:numId w:val="1"/>
        </w:numPr>
        <w:jc w:val="left"/>
      </w:pPr>
      <w:r>
        <w:t>kal. 18.05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5EB4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LIFE INTERNATIONAL d.o.o. za marketing, trgovinu i usluge</izvorni_sadrzaj>
    <derivirana_varijabla naziv="DomainObject.Predmet.ProtustrankaFormated_1">  BIO LIFE INTERNATIONAL d.o.o. za marketing, trgovinu i usluge</derivirana_varijabla>
  </DomainObject.Predmet.ProtustrankaFormated>
  <DomainObject.Predmet.ProtustrankaFormatedOIB>
    <izvorni_sadrzaj>  BIO LIFE INTERNATIONAL d.o.o. za marketing, trgovinu i usluge, OIB 41124714164</izvorni_sadrzaj>
    <derivirana_varijabla naziv="DomainObject.Predmet.ProtustrankaFormatedOIB_1">  BIO LIFE INTERNATIONAL d.o.o. za marketing, trgovinu i usluge, OIB 41124714164</derivirana_varijabla>
  </DomainObject.Predmet.ProtustrankaFormatedOIB>
  <DomainObject.Predmet.ProtustrankaFormatedWithAdress>
    <izvorni_sadrzaj> BIO LIFE INTERNATIONAL d.o.o. za marketing, trgovinu i usluge, Trg Slobode 8, 31000 Osijek</izvorni_sadrzaj>
    <derivirana_varijabla naziv="DomainObject.Predmet.ProtustrankaFormatedWithAdress_1"> BIO LIFE INTERNATIONAL d.o.o. za marketing, trgovinu i usluge, Trg Slobode 8, 31000 Osijek</derivirana_varijabla>
  </DomainObject.Predmet.ProtustrankaFormatedWithAdress>
  <DomainObject.Predmet.ProtustrankaFormatedWithAdressOIB>
    <izvorni_sadrzaj> BIO LIFE INTERNATIONAL d.o.o. za marketing, trgovinu i usluge, OIB 41124714164, Trg Slobode 8, 31000 Osijek</izvorni_sadrzaj>
    <derivirana_varijabla naziv="DomainObject.Predmet.ProtustrankaFormatedWithAdressOIB_1"> BIO LIFE INTERNATIONAL d.o.o. za marketing, trgovinu i usluge, OIB 41124714164, Trg Slobode 8, 31000 Osijek</derivirana_varijabla>
  </DomainObject.Predmet.ProtustrankaFormatedWithAdressOIB>
  <DomainObject.Predmet.ProtustrankaWithAdress>
    <izvorni_sadrzaj>BIO LIFE INTERNATIONAL d.o.o. za marketing, trgovinu i usluge Trg Slobode 8, 31000 Osijek</izvorni_sadrzaj>
    <derivirana_varijabla naziv="DomainObject.Predmet.ProtustrankaWithAdress_1">BIO LIFE INTERNATIONAL d.o.o. za marketing, trgovinu i usluge Trg Slobode 8, 31000 Osijek</derivirana_varijabla>
  </DomainObject.Predmet.ProtustrankaWithAdress>
  <DomainObject.Predmet.ProtustrankaWithAdressOIB>
    <izvorni_sadrzaj>BIO LIFE INTERNATIONAL d.o.o. za marketing, trgovinu i usluge, OIB 41124714164, Trg Slobode 8, 31000 Osijek</izvorni_sadrzaj>
    <derivirana_varijabla naziv="DomainObject.Predmet.ProtustrankaWithAdressOIB_1">BIO LIFE INTERNATIONAL d.o.o. za marketing, trgovinu i usluge, OIB 41124714164, Trg Slobode 8, 31000 Osijek</derivirana_varijabla>
  </DomainObject.Predmet.ProtustrankaWithAdressOIB>
  <DomainObject.Predmet.ProtustrankaNazivFormated>
    <izvorni_sadrzaj>BIO LIFE INTERNATIONAL d.o.o. za marketing, trgovinu i usluge</izvorni_sadrzaj>
    <derivirana_varijabla naziv="DomainObject.Predmet.ProtustrankaNazivFormated_1">BIO LIFE INTERNATIONAL d.o.o. za marketing, trgovinu i usluge</derivirana_varijabla>
  </DomainObject.Predmet.ProtustrankaNazivFormated>
  <DomainObject.Predmet.ProtustrankaNazivFormatedOIB>
    <izvorni_sadrzaj>BIO LIFE INTERNATIONAL d.o.o. za marketing, trgovinu i usluge, OIB 41124714164</izvorni_sadrzaj>
    <derivirana_varijabla naziv="DomainObject.Predmet.ProtustrankaNazivFormatedOIB_1">BIO LIFE INTERNATIONAL d.o.o. za marketing, trgovinu i usluge, OIB 41124714164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 LIFE INTERNATIONAL d.o.o. za marketing, trgovinu i usluge</item>
    </izvorni_sadrzaj>
    <derivirana_varijabla naziv="DomainObject.Predmet.ProtuStrankaListFormated_1">
      <item>BIO LIFE INTERNATIONAL d.o.o. za marketing, trgovinu i usluge</item>
    </derivirana_varijabla>
  </DomainObject.Predmet.ProtuStrankaListFormated>
  <DomainObject.Predmet.ProtuStrankaListFormatedOIB>
    <izvorni_sadrzaj>
      <item>BIO LIFE INTERNATIONAL d.o.o. za marketing, trgovinu i usluge, OIB 41124714164</item>
    </izvorni_sadrzaj>
    <derivirana_varijabla naziv="DomainObject.Predmet.ProtuStrankaListFormatedOIB_1">
      <item>BIO LIFE INTERNATIONAL d.o.o. za marketing, trgovinu i usluge, OIB 41124714164</item>
    </derivirana_varijabla>
  </DomainObject.Predmet.ProtuStrankaListFormatedOIB>
  <DomainObject.Predmet.ProtuStrankaListFormatedWithAdress>
    <izvorni_sadrzaj>
      <item>BIO LIFE INTERNATIONAL d.o.o. za marketing, trgovinu i usluge, Trg Slobode 8, 31000 Osijek</item>
    </izvorni_sadrzaj>
    <derivirana_varijabla naziv="DomainObject.Predmet.ProtuStrankaListFormatedWithAdress_1">
      <item>BIO LIFE INTERNATIONAL d.o.o. za marketing, trgovinu i usluge, Trg Slobode 8, 31000 Osijek</item>
    </derivirana_varijabla>
  </DomainObject.Predmet.ProtuStrankaListFormatedWithAdress>
  <DomainObject.Predmet.ProtuStrankaListFormatedWithAdressOIB>
    <izvorni_sadrzaj>
      <item>BIO LIFE INTERNATIONAL d.o.o. za marketing, trgovinu i usluge, OIB 41124714164, Trg Slobode 8, 31000 Osijek</item>
    </izvorni_sadrzaj>
    <derivirana_varijabla naziv="DomainObject.Predmet.ProtuStrankaListFormatedWithAdressOIB_1">
      <item>BIO LIFE INTERNATIONAL d.o.o. za marketing, trgovinu i usluge, OIB 41124714164, Trg Slobode 8, 31000 Osijek</item>
    </derivirana_varijabla>
  </DomainObject.Predmet.ProtuStrankaListFormatedWithAdressOIB>
  <DomainObject.Predmet.ProtuStrankaListNazivFormated>
    <izvorni_sadrzaj>
      <item>BIO LIFE INTERNATIONAL d.o.o. za marketing, trgovinu i usluge</item>
    </izvorni_sadrzaj>
    <derivirana_varijabla naziv="DomainObject.Predmet.ProtuStrankaListNazivFormated_1">
      <item>BIO LIFE INTERNATIONAL d.o.o. za marketing, trgovinu i usluge</item>
    </derivirana_varijabla>
  </DomainObject.Predmet.ProtuStrankaListNazivFormated>
  <DomainObject.Predmet.ProtuStrankaListNazivFormatedOIB>
    <izvorni_sadrzaj>
      <item>BIO LIFE INTERNATIONAL d.o.o. za marketing, trgovinu i usluge, OIB 41124714164</item>
    </izvorni_sadrzaj>
    <derivirana_varijabla naziv="DomainObject.Predmet.ProtuStrankaListNazivFormatedOIB_1">
      <item>BIO LIFE INTERNATIONAL d.o.o. za marketing, trgovinu i usluge, OIB 41124714164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 LIFE INTERNATIONAL d.o.o. za marketing, trgovinu i usluge</izvorni_sadrzaj>
    <derivirana_varijabla naziv="DomainObject.Predmet.ProtustrankaIDrugi_1">BIO LIFE INTERNATIONAL d.o.o. za marketing,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 LIFE INTERNATIONAL d.o.o. za marketing, trgovinu i usluge, OIB 41124714164, Trg Slobode 8, 31000 Osijek</izvorni_sadrzaj>
    <derivirana_varijabla naziv="DomainObject.Predmet.ProtustrankaIDrugiAdressOIB_1">BIO LIFE INTERNATIONAL d.o.o. za marketing, trgovinu i usluge, OIB 41124714164,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 LIFE INTERNATIONAL d.o.o. za marketing, trgovinu i usluge</item>
    </izvorni_sadrzaj>
    <derivirana_varijabla naziv="DomainObject.Predmet.SudioniciListNaziv_1">
      <item>FINA RC OSIJEK</item>
      <item>BIO LIFE INTERNATIONAL d.o.o. za marketing, trgovinu i usluge</item>
    </derivirana_varijabla>
  </DomainObject.Predmet.SudioniciListNaziv>
  <DomainObject.Predmet.SudioniciListAdressOIB>
    <izvorni_sadrzaj>
      <item>FINA RC OSIJEK, OIB 85821130368</item>
      <item>BIO LIFE INTERNATIONAL d.o.o. za marketing, trgovinu i usluge, OIB 41124714164, Trg Slobode 8,31000 Osijek</item>
    </izvorni_sadrzaj>
    <derivirana_varijabla naziv="DomainObject.Predmet.SudioniciListAdressOIB_1">
      <item>FINA RC OSIJEK, OIB 85821130368</item>
      <item>BIO LIFE INTERNATIONAL d.o.o. za marketing, trgovinu i usluge, OIB 41124714164,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41124714164</item>
    </izvorni_sadrzaj>
    <derivirana_varijabla naziv="DomainObject.Predmet.SudioniciListNazivOIB_1">
      <item>, OIB 85821130368</item>
      <item>, OIB 41124714164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2946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2018-04-18T08:45:00Z</dcterms:created>
  <dc:creator>Snježana Andrijanić</dc:creator>
  <cp:lastModifiedBy>Gordana Harc</cp:lastModifiedBy>
  <cp:lastPrinted>2018-04-18T08:44:00Z</cp:lastPrinted>
  <dcterms:modified xmlns:xsi="http://www.w3.org/2001/XMLSchema-instance" xsi:type="dcterms:W3CDTF">2018-04-18T08:46:00Z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St-50-18-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