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ae6" w14:paraId="8966ae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F086E">
        <w:t>829</w:t>
      </w:r>
      <w:r w:rsidRPr="00151FF0">
        <w:t>/1</w:t>
      </w:r>
      <w:r w:rsidR="002F086E">
        <w:t>6</w:t>
      </w:r>
      <w:r w:rsidRPr="00151FF0">
        <w:t>-</w:t>
      </w:r>
      <w:r w:rsidR="009502E3">
        <w:t>2</w:t>
      </w:r>
      <w:r w:rsidR="002F086E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2F086E" w:rsidRPr="002F086E">
        <w:t>ŠOKICA jednostavno društvo s ograničenom odgovornošću za ugostiteljstvo i usluge, Osijek, Zrinske Gore 12, MBS 030131985, OIB 64340388054</w:t>
      </w:r>
      <w:r w:rsidRPr="00655274">
        <w:t xml:space="preserve">, dana </w:t>
      </w:r>
      <w:r w:rsidR="002F086E">
        <w:t>31</w:t>
      </w:r>
      <w:r w:rsidRPr="00655274">
        <w:t xml:space="preserve">. </w:t>
      </w:r>
      <w:r w:rsidR="002F086E">
        <w:t>listopad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F7511" w:rsidR="007B6DF7">
      <w:pPr>
        <w:pStyle w:val="Tijeloteksta"/>
        <w:numPr>
          <w:ilvl w:val="0"/>
          <w:numId w:val="1"/>
        </w:numPr>
      </w:pPr>
      <w:r>
        <w:t>Privremeno</w:t>
      </w:r>
      <w:r w:rsidR="006F7511">
        <w:t>m</w:t>
      </w:r>
      <w:r>
        <w:t xml:space="preserve"> s</w:t>
      </w:r>
      <w:r w:rsidR="00F14D32">
        <w:t>tečajno</w:t>
      </w:r>
      <w:r w:rsidR="006F7511">
        <w:t>m</w:t>
      </w:r>
      <w:r w:rsidR="00F14D32">
        <w:t xml:space="preserve"> upravitelj</w:t>
      </w:r>
      <w:r w:rsidR="006F7511">
        <w:t>u</w:t>
      </w:r>
      <w:r w:rsidR="00F14D32">
        <w:t xml:space="preserve"> </w:t>
      </w:r>
      <w:r w:rsidR="006F7511" w:rsidRPr="006F7511">
        <w:t>MIRSAD</w:t>
      </w:r>
      <w:r w:rsidR="006F7511">
        <w:t>U</w:t>
      </w:r>
      <w:r w:rsidR="006F7511" w:rsidRPr="006F7511">
        <w:t xml:space="preserve"> DEMIROVIĆ, Gunja, Kolodvorska 4, OIB 18540805456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F086E" w:rsidRPr="002F086E">
        <w:t>ŠOKICA jednostavno društvo s ograničenom odgovornošću za ugostiteljstvo i usluge, Osijek, Zrinske Gore 12, MBS 030131985, OIB 64340388054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1746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317466">
        <w:t xml:space="preserve">iz </w:t>
      </w:r>
      <w:r w:rsidR="00317466" w:rsidRPr="00317466">
        <w:t>Fond</w:t>
      </w:r>
      <w:r w:rsidR="00317466">
        <w:t>a</w:t>
      </w:r>
      <w:r w:rsidR="00317466" w:rsidRPr="00317466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317466">
        <w:t>m</w:t>
      </w:r>
      <w:r w:rsidR="00A126F0">
        <w:t xml:space="preserve"> </w:t>
      </w:r>
      <w:r>
        <w:t>stečajno</w:t>
      </w:r>
      <w:r w:rsidR="00317466">
        <w:t>m</w:t>
      </w:r>
      <w:r>
        <w:t xml:space="preserve"> upravitelj</w:t>
      </w:r>
      <w:r w:rsidR="00317466">
        <w:t>u</w:t>
      </w:r>
      <w:r w:rsidR="00FF4063">
        <w:t xml:space="preserve"> </w:t>
      </w:r>
      <w:r>
        <w:t>na nje</w:t>
      </w:r>
      <w:r w:rsidR="00317466">
        <w:t>gov</w:t>
      </w:r>
      <w:r>
        <w:t xml:space="preserve"> žiro-račun </w:t>
      </w:r>
      <w:r w:rsidR="00BC068F">
        <w:t xml:space="preserve">broj </w:t>
      </w:r>
      <w:r w:rsidR="001106ED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1106ED">
        <w:t>829</w:t>
      </w:r>
      <w:r w:rsidR="009B0F1B">
        <w:t>/</w:t>
      </w:r>
      <w:r w:rsidR="00FE5A6E">
        <w:t>1</w:t>
      </w:r>
      <w:r w:rsidR="00BE3153">
        <w:t>6</w:t>
      </w:r>
      <w:r w:rsidR="009B0F1B">
        <w:t>-</w:t>
      </w:r>
      <w:r w:rsidR="00764FCC">
        <w:t>1</w:t>
      </w:r>
      <w:r w:rsidR="00BE3153">
        <w:t>2</w:t>
      </w:r>
      <w:r w:rsidR="009B0F1B">
        <w:t xml:space="preserve"> od </w:t>
      </w:r>
      <w:r w:rsidR="00BE3153">
        <w:t>6</w:t>
      </w:r>
      <w:r w:rsidR="009B0F1B">
        <w:t>.</w:t>
      </w:r>
      <w:r w:rsidR="00D3098C">
        <w:t>0</w:t>
      </w:r>
      <w:r w:rsidR="00BE3153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E3153">
        <w:t>Mirsad Demirović iz Gunje</w:t>
      </w:r>
      <w:r w:rsidR="00932A65">
        <w:t xml:space="preserve"> </w:t>
      </w:r>
      <w:r w:rsidR="009B0F1B">
        <w:t>za privremen</w:t>
      </w:r>
      <w:r w:rsidR="00BE3153">
        <w:t>og</w:t>
      </w:r>
      <w:r w:rsidR="009B0F1B">
        <w:t xml:space="preserve"> stečajn</w:t>
      </w:r>
      <w:r w:rsidR="00BE3153">
        <w:t>og</w:t>
      </w:r>
      <w:r w:rsidR="009B0F1B">
        <w:t xml:space="preserve"> upravitelj</w:t>
      </w:r>
      <w:r w:rsidR="00BE3153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BE3153">
        <w:t>i</w:t>
      </w:r>
      <w:r>
        <w:t xml:space="preserve"> stečajn</w:t>
      </w:r>
      <w:r w:rsidR="00BE3153">
        <w:t>i</w:t>
      </w:r>
      <w:r w:rsidR="00690F38">
        <w:t xml:space="preserve"> </w:t>
      </w:r>
      <w:r>
        <w:t>upravitelj obavi</w:t>
      </w:r>
      <w:r w:rsidR="00BE3153">
        <w:t>o</w:t>
      </w:r>
      <w:r>
        <w:t xml:space="preserve"> je sve potrebne radnje, te je sastavi</w:t>
      </w:r>
      <w:r w:rsidR="00BE3153">
        <w:t>o</w:t>
      </w:r>
      <w:r>
        <w:t xml:space="preserve"> i dostavi</w:t>
      </w:r>
      <w:r w:rsidR="00BE3153">
        <w:t>o</w:t>
      </w:r>
      <w:r w:rsidR="006764F3">
        <w:t xml:space="preserve"> </w:t>
      </w:r>
      <w:r>
        <w:t>svoje pisano izvješće i nazoči</w:t>
      </w:r>
      <w:r w:rsidR="00BE3153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2A4CEC">
        <w:t>28</w:t>
      </w:r>
      <w:r w:rsidR="001B1409">
        <w:t>.</w:t>
      </w:r>
      <w:r w:rsidR="002A4CEC">
        <w:t>10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2A4CEC">
        <w:t>og</w:t>
      </w:r>
      <w:r>
        <w:t xml:space="preserve"> stečajn</w:t>
      </w:r>
      <w:r w:rsidR="002A4CEC">
        <w:t>og</w:t>
      </w:r>
      <w:r w:rsidR="008D4802">
        <w:t xml:space="preserve"> </w:t>
      </w:r>
      <w:r>
        <w:t>upravitelj</w:t>
      </w:r>
      <w:r w:rsidR="002A4CEC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A4CEC">
        <w:t>31</w:t>
      </w:r>
      <w:r w:rsidRPr="008D4802">
        <w:t xml:space="preserve">. </w:t>
      </w:r>
      <w:r w:rsidR="002A4CEC">
        <w:t>listopad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A4CEC">
        <w:t>i</w:t>
      </w:r>
      <w:r w:rsidR="0040049C">
        <w:t xml:space="preserve"> </w:t>
      </w:r>
      <w:r w:rsidR="00D5639E">
        <w:t>stečajn</w:t>
      </w:r>
      <w:r w:rsidR="002A4CEC">
        <w:t>i</w:t>
      </w:r>
      <w:r w:rsidR="00D5639E">
        <w:t xml:space="preserve"> </w:t>
      </w:r>
      <w:r w:rsidR="0061543A">
        <w:t>upravitelj</w:t>
      </w:r>
      <w:r w:rsidR="002A4CEC">
        <w:t xml:space="preserve"> Mirsad Demirović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F086E" w:rsidRPr="002F086E">
      <w:t>14 St-829/16-25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06ED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4CEC"/>
    <w:rsid w:val="002C18DB"/>
    <w:rsid w:val="002C2CDE"/>
    <w:rsid w:val="002C4521"/>
    <w:rsid w:val="002C4D92"/>
    <w:rsid w:val="002E4642"/>
    <w:rsid w:val="002E7C6A"/>
    <w:rsid w:val="002F086E"/>
    <w:rsid w:val="002F7679"/>
    <w:rsid w:val="00310CEE"/>
    <w:rsid w:val="00317466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6F7511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0241D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3153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4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4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41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41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4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4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4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4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2016.</izvorni_sadrzaj>
    <derivirana_varijabla naziv="DomainObject.Predmet.DatumRjesavanja_1">25.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ŠOKICA jednostavno društvo s ograničenom odgovornošću za ugostiteljstvo  i usluge</izvorni_sadrzaj>
    <derivirana_varijabla naziv="DomainObject.Predmet.ProtustrankaFormated_1">  ŠOKICA jednostavno društvo s ograničenom odgovornošću za ugostiteljstvo  i usluge</derivirana_varijabla>
  </DomainObject.Predmet.ProtustrankaFormated>
  <DomainObject.Predmet.ProtustrankaFormatedOIB>
    <izvorni_sadrzaj>  ŠOKICA jednostavno društvo s ograničenom odgovornošću za ugostiteljstvo  i usluge, OIB 64340388054</izvorni_sadrzaj>
    <derivirana_varijabla naziv="DomainObject.Predmet.ProtustrankaFormatedOIB_1">  ŠOKICA jednostavno društvo s ograničenom odgovornošću za ugostiteljstvo  i usluge, OIB 64340388054</derivirana_varijabla>
  </DomainObject.Predmet.ProtustrankaFormatedOIB>
  <DomainObject.Predmet.ProtustrankaFormatedWithAdress>
    <izvorni_sadrzaj> ŠOKICA jednostavno društvo s ograničenom odgovornošću za ugostiteljstvo  i usluge, Zrinske Gore 12, 31000 Osijek</izvorni_sadrzaj>
    <derivirana_varijabla naziv="DomainObject.Predmet.ProtustrankaFormatedWithAdress_1"> ŠOKICA jednostavno društvo s ograničenom odgovornošću za ugostiteljstvo  i usluge, Zrinske Gore 12, 31000 Osijek</derivirana_varijabla>
  </DomainObject.Predmet.ProtustrankaFormatedWithAdress>
  <DomainObject.Predmet.ProtustrankaFormatedWithAdressOIB>
    <izvorni_sadrzaj> ŠOKICA jednostavno društvo s ograničenom odgovornošću za ugostiteljstvo  i usluge, OIB 64340388054, Zrinske Gore 12, 31000 Osijek</izvorni_sadrzaj>
    <derivirana_varijabla naziv="DomainObject.Predmet.ProtustrankaFormatedWithAdressOIB_1"> ŠOKICA jednostavno društvo s ograničenom odgovornošću za ugostiteljstvo  i usluge, OIB 64340388054, Zrinske Gore 12, 31000 Osijek</derivirana_varijabla>
  </DomainObject.Predmet.ProtustrankaFormatedWithAdressOIB>
  <DomainObject.Predmet.ProtustrankaWithAdress>
    <izvorni_sadrzaj>ŠOKICA jednostavno društvo s ograničenom odgovornošću za ugostiteljstvo  i usluge Zrinske Gore 12, 31000 Osijek</izvorni_sadrzaj>
    <derivirana_varijabla naziv="DomainObject.Predmet.ProtustrankaWithAdress_1">ŠOKICA jednostavno društvo s ograničenom odgovornošću za ugostiteljstvo  i usluge Zrinske Gore 12, 31000 Osijek</derivirana_varijabla>
  </DomainObject.Predmet.ProtustrankaWithAdress>
  <DomainObject.Predmet.ProtustrankaWithAdressOIB>
    <izvorni_sadrzaj>ŠOKICA jednostavno društvo s ograničenom odgovornošću za ugostiteljstvo  i usluge, OIB 64340388054, Zrinske Gore 12, 31000 Osijek</izvorni_sadrzaj>
    <derivirana_varijabla naziv="DomainObject.Predmet.ProtustrankaWithAdressOIB_1">ŠOKICA jednostavno društvo s ograničenom odgovornošću za ugostiteljstvo  i usluge, OIB 64340388054, Zrinske Gore 12, 31000 Osijek</derivirana_varijabla>
  </DomainObject.Predmet.ProtustrankaWithAdressOIB>
  <DomainObject.Predmet.ProtustrankaNazivFormated>
    <izvorni_sadrzaj>ŠOKICA jednostavno društvo s ograničenom odgovornošću za ugostiteljstvo  i usluge</izvorni_sadrzaj>
    <derivirana_varijabla naziv="DomainObject.Predmet.ProtustrankaNazivFormated_1">ŠOKICA jednostavno društvo s ograničenom odgovornošću za ugostiteljstvo  i usluge</derivirana_varijabla>
  </DomainObject.Predmet.ProtustrankaNazivFormated>
  <DomainObject.Predmet.ProtustrankaNazivFormatedOIB>
    <izvorni_sadrzaj>ŠOKICA jednostavno društvo s ograničenom odgovornošću za ugostiteljstvo  i usluge, OIB 64340388054</izvorni_sadrzaj>
    <derivirana_varijabla naziv="DomainObject.Predmet.ProtustrankaNazivFormatedOIB_1">ŠOKICA jednostavno društvo s ograničenom odgovornošću za ugostiteljstvo  i usluge, OIB 64340388054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ŠOKICA jednostavno društvo s ograničenom odgovornošću za ugostiteljstvo  i usluge</item>
    </izvorni_sadrzaj>
    <derivirana_varijabla naziv="DomainObject.Predmet.ProtuStrankaListFormated_1">
      <item>ŠOKICA jednostavno društvo s ograničenom odgovornošću za ugostiteljstvo  i usluge</item>
    </derivirana_varijabla>
  </DomainObject.Predmet.ProtuStrankaListFormated>
  <DomainObject.Predmet.ProtuStrankaListFormatedOIB>
    <izvorni_sadrzaj>
      <item>ŠOKICA jednostavno društvo s ograničenom odgovornošću za ugostiteljstvo  i usluge, OIB 64340388054</item>
    </izvorni_sadrzaj>
    <derivirana_varijabla naziv="DomainObject.Predmet.ProtuStrankaListFormatedOIB_1">
      <item>ŠOKICA jednostavno društvo s ograničenom odgovornošću za ugostiteljstvo  i usluge, OIB 64340388054</item>
    </derivirana_varijabla>
  </DomainObject.Predmet.ProtuStrankaListFormatedOIB>
  <DomainObject.Predmet.ProtuStrankaListFormatedWithAdress>
    <izvorni_sadrzaj>
      <item>ŠOKICA jednostavno društvo s ograničenom odgovornošću za ugostiteljstvo  i usluge, Zrinske Gore 12, 31000 Osijek</item>
    </izvorni_sadrzaj>
    <derivirana_varijabla naziv="DomainObject.Predmet.ProtuStrankaListFormatedWithAdress_1">
      <item>ŠOKICA jednostavno društvo s ograničenom odgovornošću za ugostiteljstvo  i usluge, Zrinske Gore 12, 31000 Osijek</item>
    </derivirana_varijabla>
  </DomainObject.Predmet.ProtuStrankaListFormatedWithAdress>
  <DomainObject.Predmet.ProtuStrankaListFormatedWithAdressOIB>
    <izvorni_sadrzaj>
      <item>ŠOKICA jednostavno društvo s ograničenom odgovornošću za ugostiteljstvo  i usluge, OIB 64340388054, Zrinske Gore 12, 31000 Osijek</item>
    </izvorni_sadrzaj>
    <derivirana_varijabla naziv="DomainObject.Predmet.ProtuStrankaListFormatedWithAdressOIB_1">
      <item>ŠOKICA jednostavno društvo s ograničenom odgovornošću za ugostiteljstvo  i usluge, OIB 64340388054, Zrinske Gore 12, 31000 Osijek</item>
    </derivirana_varijabla>
  </DomainObject.Predmet.ProtuStrankaListFormatedWithAdressOIB>
  <DomainObject.Predmet.ProtuStrankaListNazivFormated>
    <izvorni_sadrzaj>
      <item>ŠOKICA jednostavno društvo s ograničenom odgovornošću za ugostiteljstvo  i usluge</item>
    </izvorni_sadrzaj>
    <derivirana_varijabla naziv="DomainObject.Predmet.ProtuStrankaListNazivFormated_1">
      <item>ŠOKICA jednostavno društvo s ograničenom odgovornošću za ugostiteljstvo  i usluge</item>
    </derivirana_varijabla>
  </DomainObject.Predmet.ProtuStrankaListNazivFormated>
  <DomainObject.Predmet.ProtuStrankaListNazivFormatedOIB>
    <izvorni_sadrzaj>
      <item>ŠOKICA jednostavno društvo s ograničenom odgovornošću za ugostiteljstvo  i usluge, OIB 64340388054</item>
    </izvorni_sadrzaj>
    <derivirana_varijabla naziv="DomainObject.Predmet.ProtuStrankaListNazivFormatedOIB_1">
      <item>ŠOKICA jednostavno društvo s ograničenom odgovornošću za ugostiteljstvo  i usluge, OIB 64340388054</item>
    </derivirana_varijabla>
  </DomainObject.Predmet.ProtuStrankaListNazivFormatedOIB>
  <DomainObject.Predmet.OstaliListFormated>
    <izvorni_sadrzaj>
      <item>Tanja Ištvanić</item>
      <item>ŽDO GUO Osijek</item>
      <item>Mirsad Demirović</item>
    </izvorni_sadrzaj>
    <derivirana_varijabla naziv="DomainObject.Predmet.OstaliListFormated_1">
      <item>Tanja Ištvanić</item>
      <item>ŽDO GUO Osijek</item>
      <item>Mirsad Demirović</item>
    </derivirana_varijabla>
  </DomainObject.Predmet.OstaliListFormated>
  <DomainObject.Predmet.OstaliListFormatedOIB>
    <izvorni_sadrzaj>
      <item>Tanja Ištvanić, OIB 90643855841</item>
      <item>ŽDO GUO Osijek</item>
      <item>Mirsad Demirović, OIB 18540805456</item>
    </izvorni_sadrzaj>
    <derivirana_varijabla naziv="DomainObject.Predmet.OstaliListFormatedOIB_1">
      <item>Tanja Ištvanić, OIB 90643855841</item>
      <item>ŽDO GUO Osijek</item>
      <item>Mirsad Demirović, OIB 18540805456</item>
    </derivirana_varijabla>
  </DomainObject.Predmet.OstaliListFormatedOIB>
  <DomainObject.Predmet.OstaliListFormatedWithAdress>
    <izvorni_sadrzaj>
      <item>Tanja Ištvanić, Zrinske gore 12, 31000 Osijek</item>
      <item>ŽDO GUO Osijek</item>
      <item>Mirsad Demirović, Kolodvorska 4, 32260 Gunja</item>
    </izvorni_sadrzaj>
    <derivirana_varijabla naziv="DomainObject.Predmet.OstaliListFormatedWithAdress_1">
      <item>Tanja Ištvanić, Zrinske gore 12, 31000 Osijek</item>
      <item>ŽDO GUO Osijek</item>
      <item>Mirsad Demirović, Kolodvorska 4, 32260 Gunja</item>
    </derivirana_varijabla>
  </DomainObject.Predmet.OstaliListFormatedWithAdress>
  <DomainObject.Predmet.OstaliListFormatedWithAdressOIB>
    <izvorni_sadrzaj>
      <item>Tanja Ištvanić, OIB 90643855841, Zrinske gore 12, 31000 Osijek</item>
      <item>ŽDO GUO Osijek</item>
      <item>Mirsad Demirović, OIB 18540805456, Kolodvorska 4, 32260 Gunja</item>
    </izvorni_sadrzaj>
    <derivirana_varijabla naziv="DomainObject.Predmet.OstaliListFormatedWithAdressOIB_1">
      <item>Tanja Ištvanić, OIB 90643855841, Zrinske gore 12, 31000 Osijek</item>
      <item>ŽDO GUO Osijek</item>
      <item>Mirsad Demirović, OIB 18540805456, Kolodvorska 4, 32260 Gunja</item>
    </derivirana_varijabla>
  </DomainObject.Predmet.OstaliListFormatedWithAdressOIB>
  <DomainObject.Predmet.OstaliListNazivFormated>
    <izvorni_sadrzaj>
      <item>Tanja Ištvanić</item>
      <item>ŽDO GUO Osijek</item>
      <item>Mirsad Demirović</item>
    </izvorni_sadrzaj>
    <derivirana_varijabla naziv="DomainObject.Predmet.OstaliListNazivFormated_1">
      <item>Tanja Ištvanić</item>
      <item>ŽDO GUO Osijek</item>
      <item>Mirsad Demirović</item>
    </derivirana_varijabla>
  </DomainObject.Predmet.OstaliListNazivFormated>
  <DomainObject.Predmet.OstaliListNazivFormatedOIB>
    <izvorni_sadrzaj>
      <item>Tanja Ištvanić, OIB 90643855841</item>
      <item>ŽDO GUO Osijek</item>
      <item>Mirsad Demirović, OIB 18540805456</item>
    </izvorni_sadrzaj>
    <derivirana_varijabla naziv="DomainObject.Predmet.OstaliListNazivFormatedOIB_1">
      <item>Tanja Ištvanić, OIB 90643855841</item>
      <item>ŽDO GUO Osijek</item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ŠOKICA jednostavno društvo s ograničenom odgovornošću za ugostiteljstvo  i usluge</izvorni_sadrzaj>
    <derivirana_varijabla naziv="DomainObject.Predmet.ProtustrankaIDrugi_1">ŠOKICA jednostavno društvo s ograničenom odgovornošću za ugostiteljstvo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ŠOKICA jednostavno društvo s ograničenom odgovornošću za ugostiteljstvo  i usluge, OIB 64340388054, Zrinske Gore 12, 31000 Osijek</izvorni_sadrzaj>
    <derivirana_varijabla naziv="DomainObject.Predmet.ProtustrankaIDrugiAdressOIB_1">ŠOKICA jednostavno društvo s ograničenom odgovornošću za ugostiteljstvo  i usluge, OIB 64340388054, Zrinske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2016.</izvorni_sadrzaj>
    <derivirana_varijabla naziv="DomainObject.Predmet.OdlukaRjesenje.DatumDonosenjaOdluke_1">24.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St-829/2016-22</izvorni_sadrzaj>
    <derivirana_varijabla naziv="DomainObject.Predmet.OdlukaRjesenje.Oznaka_1">St-829/2016-22</derivirana_varijabla>
  </DomainObject.Predmet.OdlukaRjesenje.Oznaka>
  <DomainObject.Predmet.SudioniciListNaziv>
    <izvorni_sadrzaj>
      <item>FINA RC OSIJEK</item>
      <item>ŠOKICA jednostavno društvo s ograničenom odgovornošću za ugostiteljstvo  i usluge</item>
      <item>Tanja Ištvanić</item>
      <item>ŽDO GUO Osijek</item>
      <item>Mirsad Demirović</item>
    </izvorni_sadrzaj>
    <derivirana_varijabla naziv="DomainObject.Predmet.SudioniciListNaziv_1">
      <item>FINA RC OSIJEK</item>
      <item>ŠOKICA jednostavno društvo s ograničenom odgovornošću za ugostiteljstvo  i usluge</item>
      <item>Tanja Ištvanić</item>
      <item>ŽDO GUO Osijek</item>
      <item>Mirsad Demirović</item>
    </derivirana_varijabla>
  </DomainObject.Predmet.SudioniciListNaziv>
  <DomainObject.Predmet.SudioniciListAdressOIB>
    <izvorni_sadrzaj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izvorni_sadrzaj>
    <derivirana_varijabla naziv="DomainObject.Predmet.SudioniciListAdressOIB_1"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64340388054</item>
      <item>, OIB 90643855841</item>
      <item>, OIB null</item>
      <item>, OIB 18540805456</item>
    </izvorni_sadrzaj>
    <derivirana_varijabla naziv="DomainObject.Predmet.SudioniciListNazivOIB_1">
      <item>, OIB 85821130368</item>
      <item>, OIB 64340388054</item>
      <item>, OIB 90643855841</item>
      <item>, OIB null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441</properties:Words>
  <properties:Characters>2484</properties:Characters>
  <properties:Lines>75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2016-10-31T11:17:00Z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