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885f3" w14:paraId="3d885f3" w:rsidRDefault="00D574B1" w:rsidP="00A167C6" w:rsidR="00D574B1">
      <w:pPr>
        <w:pStyle w:val="Bezproreda"/>
        <w15:collapsed w:val="false"/>
      </w:pPr>
      <w:bookmarkStart w:name="_GoBack" w:id="0"/>
      <w:bookmarkEnd w:id="0"/>
    </w:p>
    <w:p w:rsidRDefault="00D574B1" w:rsidP="00A167C6" w:rsidR="00D574B1">
      <w:pPr>
        <w:pStyle w:val="Bezproreda"/>
      </w:pPr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6B7275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St-3769</w:t>
      </w:r>
      <w:r w:rsidR="00AE3AAD">
        <w:t>/</w:t>
      </w:r>
      <w:r w:rsidR="00A167C6">
        <w:t>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</w:t>
      </w:r>
      <w:r w:rsidR="00B208A3">
        <w:t xml:space="preserve"> </w:t>
      </w:r>
      <w:r w:rsidR="006B7275">
        <w:t>ARBI</w:t>
      </w:r>
      <w:r w:rsidR="006B7275" w:rsidRPr="006B7275">
        <w:t>T  D.M., d.o.o.</w:t>
      </w:r>
      <w:r w:rsidR="006B7275">
        <w:t xml:space="preserve"> OIB:</w:t>
      </w:r>
      <w:r w:rsidR="006B7275" w:rsidRPr="006B7275">
        <w:t xml:space="preserve"> 73350122084</w:t>
      </w:r>
      <w:r w:rsidR="006B7275">
        <w:t xml:space="preserve">,  MBS: </w:t>
      </w:r>
      <w:r w:rsidR="006B7275" w:rsidRPr="006B7275">
        <w:t>080214004</w:t>
      </w:r>
      <w:r w:rsidR="006B7275">
        <w:t xml:space="preserve"> iz Zagreba, Supilova 7 </w:t>
      </w:r>
      <w:r w:rsidR="00B208A3">
        <w:t>dana 24</w:t>
      </w:r>
      <w:r w:rsidR="00A167C6">
        <w:t>. studenog</w:t>
      </w:r>
      <w:r w:rsidR="00DF43CB">
        <w:t xml:space="preserve"> 2015.godine</w:t>
      </w:r>
    </w:p>
    <w:p w:rsidRDefault="00124F0E" w:rsidP="0092290B" w:rsidR="00124F0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124F0E" w:rsidRPr="00124F0E">
        <w:t xml:space="preserve"> </w:t>
      </w:r>
      <w:r w:rsidR="006B7275" w:rsidRPr="006B7275">
        <w:t xml:space="preserve">ARBIT  D.M., d.o.o. OIB: 73350122084,  MBS: 080214004 iz Zagreba, Supilova 7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AE3AAD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87D47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B208A3" w:rsidRPr="00B208A3">
        <w:t xml:space="preserve"> </w:t>
      </w:r>
      <w:r w:rsidR="006B7275" w:rsidRPr="006B7275">
        <w:t>ARBIT  D.M., d.o.o. OIB: 73350122084,  MBS: 080214004 iz Zagreba, Supilova 7</w:t>
      </w:r>
      <w:r w:rsidR="00AE3AAD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B208A3" w:rsidP="00A167C6" w:rsidR="00EC159D">
      <w:pPr>
        <w:pStyle w:val="Bezproreda"/>
        <w:jc w:val="center"/>
      </w:pPr>
      <w:r>
        <w:t>U Zagrebu 24</w:t>
      </w:r>
      <w:r w:rsidR="00A167C6">
        <w:t>. studenog</w:t>
      </w:r>
      <w:r w:rsidR="00EC159D">
        <w:t xml:space="preserve"> 2015.</w:t>
      </w:r>
      <w:r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92290B" w:rsidP="00A167C6" w:rsidR="0092290B">
      <w:pPr>
        <w:pStyle w:val="Bezproreda"/>
      </w:pPr>
    </w:p>
    <w:p w:rsidRDefault="0092290B" w:rsidP="00A167C6" w:rsidR="0092290B">
      <w:pPr>
        <w:pStyle w:val="Bezproreda"/>
      </w:pP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</w:t>
        </w:r>
        <w:r w:rsidR="00AE3AAD">
          <w:t xml:space="preserve"> </w:t>
        </w:r>
        <w:r>
          <w:t xml:space="preserve">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635F2">
          <w:rPr>
            <w:noProof/>
          </w:rPr>
          <w:t>2</w:t>
        </w:r>
        <w:r>
          <w:fldChar w:fldCharType="end"/>
        </w:r>
        <w:r>
          <w:t xml:space="preserve">                       </w:t>
        </w:r>
        <w:r w:rsidR="00AE3AAD">
          <w:t xml:space="preserve">         </w:t>
        </w:r>
        <w:r w:rsidR="006B7275">
          <w:t xml:space="preserve">                      70.St-3769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24F0E"/>
    <w:rsid w:val="002F4E4F"/>
    <w:rsid w:val="00303096"/>
    <w:rsid w:val="0045323B"/>
    <w:rsid w:val="004A7D7A"/>
    <w:rsid w:val="006B7275"/>
    <w:rsid w:val="006E1039"/>
    <w:rsid w:val="0092290B"/>
    <w:rsid w:val="00A167C6"/>
    <w:rsid w:val="00A21688"/>
    <w:rsid w:val="00A40A36"/>
    <w:rsid w:val="00AE3AAD"/>
    <w:rsid w:val="00B208A3"/>
    <w:rsid w:val="00D574B1"/>
    <w:rsid w:val="00DF43CB"/>
    <w:rsid w:val="00E635F2"/>
    <w:rsid w:val="00EC159D"/>
    <w:rsid w:val="00F8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E635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35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35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35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35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E635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35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35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35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35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3769</izvorni_sadrzaj>
    <derivirana_varijabla naziv="DomainObject.Predmet.Broj_1">3769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St-3769/2015</izvorni_sadrzaj>
    <derivirana_varijabla naziv="DomainObject.Predmet.OznakaBroj_1">St-3769/2015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 R B I T  D.M. d.o.o. zastupanog po punomoćniku JADRANKA ARPAŠ</izvorni_sadrzaj>
    <derivirana_varijabla naziv="DomainObject.Predmet.ProtustrankaFormated_1">  A R B I T  D.M. d.o.o. zastupanog po punomoćniku JADRANKA ARPAŠ</derivirana_varijabla>
  </DomainObject.Predmet.ProtustrankaFormated>
  <DomainObject.Predmet.ProtustrankaFormatedOIB>
    <izvorni_sadrzaj>  A R B I T  D.M. d.o.o., OIB 73350122084 zastupanog po punomoćniku JADRANKA ARPAŠ</izvorni_sadrzaj>
    <derivirana_varijabla naziv="DomainObject.Predmet.ProtustrankaFormatedOIB_1">  A R B I T  D.M. d.o.o., OIB 73350122084 zastupanog po punomoćniku JADRANKA ARPAŠ</derivirana_varijabla>
  </DomainObject.Predmet.ProtustrankaFormatedOIB>
  <DomainObject.Predmet.ProtustrankaFormatedWithAdress>
    <izvorni_sadrzaj> A R B I T  D.M. d.o.o., Supilova 7, 10000 Zagreb zastupanog po punomoćniku JADRANKA ARPAŠ</izvorni_sadrzaj>
    <derivirana_varijabla naziv="DomainObject.Predmet.ProtustrankaFormatedWithAdress_1"> A R B I T  D.M. d.o.o., Supilova 7, 10000 Zagreb zastupanog po punomoćniku JADRANKA ARPAŠ</derivirana_varijabla>
  </DomainObject.Predmet.ProtustrankaFormatedWithAdress>
  <DomainObject.Predmet.ProtustrankaFormatedWithAdressOIB>
    <izvorni_sadrzaj> A R B I T  D.M. d.o.o., OIB 73350122084, Supilova 7, 10000 Zagreb zastupanog po punomoćniku JADRANKA ARPAŠ</izvorni_sadrzaj>
    <derivirana_varijabla naziv="DomainObject.Predmet.ProtustrankaFormatedWithAdressOIB_1"> A R B I T  D.M. d.o.o., OIB 73350122084, Supilova 7, 10000 Zagreb zastupanog po punomoćniku JADRANKA ARPAŠ</derivirana_varijabla>
  </DomainObject.Predmet.ProtustrankaFormatedWithAdressOIB>
  <DomainObject.Predmet.ProtustrankaWithAdress>
    <izvorni_sadrzaj>A R B I T  D.M. d.o.o. Supilova 7, 10000 Zagreb</izvorni_sadrzaj>
    <derivirana_varijabla naziv="DomainObject.Predmet.ProtustrankaWithAdress_1">A R B I T  D.M. d.o.o. Supilova 7, 10000 Zagreb</derivirana_varijabla>
  </DomainObject.Predmet.ProtustrankaWithAdress>
  <DomainObject.Predmet.ProtustrankaWithAdressOIB>
    <izvorni_sadrzaj>A R B I T  D.M. d.o.o., OIB 73350122084, Supilova 7, 10000 Zagreb</izvorni_sadrzaj>
    <derivirana_varijabla naziv="DomainObject.Predmet.ProtustrankaWithAdressOIB_1">A R B I T  D.M. d.o.o., OIB 73350122084, Supilova 7, 10000 Zagreb</derivirana_varijabla>
  </DomainObject.Predmet.ProtustrankaWithAdressOIB>
  <DomainObject.Predmet.ProtustrankaNazivFormated>
    <izvorni_sadrzaj>A R B I T  D.M. d.o.o.</izvorni_sadrzaj>
    <derivirana_varijabla naziv="DomainObject.Predmet.ProtustrankaNazivFormated_1">A R B I T  D.M. d.o.o.</derivirana_varijabla>
  </DomainObject.Predmet.ProtustrankaNazivFormated>
  <DomainObject.Predmet.ProtustrankaNazivFormatedOIB>
    <izvorni_sadrzaj>A R B I T  D.M. d.o.o., OIB 73350122084</izvorni_sadrzaj>
    <derivirana_varijabla naziv="DomainObject.Predmet.ProtustrankaNazivFormatedOIB_1">A R B I T  D.M. d.o.o., OIB 73350122084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 R B I T  D.M. d.o.o. zastupanog po punomoćniku JADRANKA ARPAŠ</item>
    </izvorni_sadrzaj>
    <derivirana_varijabla naziv="DomainObject.Predmet.ProtuStrankaListFormated_1">
      <item>A R B I T  D.M. d.o.o. zastupanog po punomoćniku JADRANKA ARPAŠ</item>
    </derivirana_varijabla>
  </DomainObject.Predmet.ProtuStrankaListFormated>
  <DomainObject.Predmet.ProtuStrankaListFormatedOIB>
    <izvorni_sadrzaj>
      <item>A R B I T  D.M. d.o.o., OIB 73350122084 zastupanog po punomoćniku JADRANKA ARPAŠ</item>
    </izvorni_sadrzaj>
    <derivirana_varijabla naziv="DomainObject.Predmet.ProtuStrankaListFormatedOIB_1">
      <item>A R B I T  D.M. d.o.o., OIB 73350122084 zastupanog po punomoćniku JADRANKA ARPAŠ</item>
    </derivirana_varijabla>
  </DomainObject.Predmet.ProtuStrankaListFormatedOIB>
  <DomainObject.Predmet.ProtuStrankaListFormatedWithAdress>
    <izvorni_sadrzaj>
      <item>A R B I T  D.M. d.o.o., Supilova 7, 10000 Zagreb zastupanog po punomoćniku JADRANKA ARPAŠ</item>
    </izvorni_sadrzaj>
    <derivirana_varijabla naziv="DomainObject.Predmet.ProtuStrankaListFormatedWithAdress_1">
      <item>A R B I T  D.M. d.o.o., Supilova 7, 10000 Zagreb zastupanog po punomoćniku JADRANKA ARPAŠ</item>
    </derivirana_varijabla>
  </DomainObject.Predmet.ProtuStrankaListFormatedWithAdress>
  <DomainObject.Predmet.ProtuStrankaListFormatedWithAdressOIB>
    <izvorni_sadrzaj>
      <item>A R B I T  D.M. d.o.o., OIB 73350122084, Supilova 7, 10000 Zagreb zastupanog po punomoćniku JADRANKA ARPAŠ</item>
    </izvorni_sadrzaj>
    <derivirana_varijabla naziv="DomainObject.Predmet.ProtuStrankaListFormatedWithAdressOIB_1">
      <item>A R B I T  D.M. d.o.o., OIB 73350122084, Supilova 7, 10000 Zagreb zastupanog po punomoćniku JADRANKA ARPAŠ</item>
    </derivirana_varijabla>
  </DomainObject.Predmet.ProtuStrankaListFormatedWithAdressOIB>
  <DomainObject.Predmet.ProtuStrankaListNazivFormated>
    <izvorni_sadrzaj>
      <item>A R B I T  D.M. d.o.o.</item>
    </izvorni_sadrzaj>
    <derivirana_varijabla naziv="DomainObject.Predmet.ProtuStrankaListNazivFormated_1">
      <item>A R B I T  D.M. d.o.o.</item>
    </derivirana_varijabla>
  </DomainObject.Predmet.ProtuStrankaListNazivFormated>
  <DomainObject.Predmet.ProtuStrankaListNazivFormatedOIB>
    <izvorni_sadrzaj>
      <item>A R B I T  D.M. d.o.o., OIB 73350122084</item>
    </izvorni_sadrzaj>
    <derivirana_varijabla naziv="DomainObject.Predmet.ProtuStrankaListNazivFormatedOIB_1">
      <item>A R B I T  D.M. d.o.o., OIB 73350122084</item>
    </derivirana_varijabla>
  </DomainObject.Predmet.ProtuStrankaListNazivFormatedOIB>
  <DomainObject.Predmet.OstaliListFormated>
    <izvorni_sadrzaj>
      <item>JADRANKA ARPAŠ punomoćnik sudionika u postupku A R B I T  D.M. d.o.o.</item>
    </izvorni_sadrzaj>
    <derivirana_varijabla naziv="DomainObject.Predmet.OstaliListFormated_1">
      <item>JADRANKA ARPAŠ punomoćnik sudionika u postupku A R B I T  D.M. d.o.o.</item>
    </derivirana_varijabla>
  </DomainObject.Predmet.OstaliListFormated>
  <DomainObject.Predmet.OstaliListFormatedOIB>
    <izvorni_sadrzaj>
      <item>JADRANKA ARPAŠ, OIB 21968618498 punomoćnik sudionika u postupku A R B I T  D.M. d.o.o.</item>
    </izvorni_sadrzaj>
    <derivirana_varijabla naziv="DomainObject.Predmet.OstaliListFormatedOIB_1">
      <item>JADRANKA ARPAŠ, OIB 21968618498 punomoćnik sudionika u postupku A R B I T  D.M. d.o.o.</item>
    </derivirana_varijabla>
  </DomainObject.Predmet.OstaliListFormatedOIB>
  <DomainObject.Predmet.OstaliListFormatedWithAdress>
    <izvorni_sadrzaj>
      <item>JADRANKA ARPAŠ, AUGUSTA ŠENOE 24, 44320 Kutina punomoćnik sudionika u postupku A R B I T  D.M. d.o.o.</item>
    </izvorni_sadrzaj>
    <derivirana_varijabla naziv="DomainObject.Predmet.OstaliListFormatedWithAdress_1">
      <item>JADRANKA ARPAŠ, AUGUSTA ŠENOE 24, 44320 Kutina punomoćnik sudionika u postupku A R B I T  D.M. d.o.o.</item>
    </derivirana_varijabla>
  </DomainObject.Predmet.OstaliListFormatedWithAdress>
  <DomainObject.Predmet.OstaliListFormatedWithAdressOIB>
    <izvorni_sadrzaj>
      <item>JADRANKA ARPAŠ, OIB 21968618498, AUGUSTA ŠENOE 24, 44320 Kutina punomoćnik sudionika u postupku A R B I T  D.M. d.o.o.</item>
    </izvorni_sadrzaj>
    <derivirana_varijabla naziv="DomainObject.Predmet.OstaliListFormatedWithAdressOIB_1">
      <item>JADRANKA ARPAŠ, OIB 21968618498, AUGUSTA ŠENOE 24, 44320 Kutina punomoćnik sudionika u postupku A R B I T  D.M. d.o.o.</item>
    </derivirana_varijabla>
  </DomainObject.Predmet.OstaliListFormatedWithAdressOIB>
  <DomainObject.Predmet.OstaliListNazivFormated>
    <izvorni_sadrzaj>
      <item>JADRANKA ARPAŠ</item>
    </izvorni_sadrzaj>
    <derivirana_varijabla naziv="DomainObject.Predmet.OstaliListNazivFormated_1">
      <item>JADRANKA ARPAŠ</item>
    </derivirana_varijabla>
  </DomainObject.Predmet.OstaliListNazivFormated>
  <DomainObject.Predmet.OstaliListNazivFormatedOIB>
    <izvorni_sadrzaj>
      <item>JADRANKA ARPAŠ, OIB 21968618498</item>
    </izvorni_sadrzaj>
    <derivirana_varijabla naziv="DomainObject.Predmet.OstaliListNazivFormatedOIB_1">
      <item>JADRANKA ARPAŠ, OIB 21968618498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 R B I T  D.M. d.o.o.</izvorni_sadrzaj>
    <derivirana_varijabla naziv="DomainObject.Predmet.ProtustrankaIDrugi_1">A R B I T  D.M.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 R B I T  D.M. d.o.o., OIB 73350122084, Supilova 7, 10000 Zagreb</izvorni_sadrzaj>
    <derivirana_varijabla naziv="DomainObject.Predmet.ProtustrankaIDrugiAdressOIB_1">A R B I T  D.M. d.o.o., OIB 73350122084, Supilova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 R B I T  D.M. d.o.o.</item>
      <item>JADRANKA ARPAŠ</item>
    </izvorni_sadrzaj>
    <derivirana_varijabla naziv="DomainObject.Predmet.SudioniciListNaziv_1">
      <item>FINA Regionalni centar Zagreb</item>
      <item>A R B I T  D.M. d.o.o.</item>
      <item>JADRANKA ARPAŠ</item>
    </derivirana_varijabla>
  </DomainObject.Predmet.SudioniciListNaziv>
  <DomainObject.Predmet.SudioniciListAdressOIB>
    <izvorni_sadrzaj>
      <item>FINA Regionalni centar Zagreb, OIB 85821130368, Trg svibanjskih žrtava 1995. 1,10000 Zagreb</item>
      <item>A R B I T  D.M. d.o.o., OIB 73350122084, Supilova 7,10000 Zagreb</item>
      <item>JADRANKA ARPAŠ, OIB 21968618498, AUGUSTA ŠENOE 24,44320 Kutina</item>
    </izvorni_sadrzaj>
    <derivirana_varijabla naziv="DomainObject.Predmet.SudioniciListAdressOIB_1">
      <item>FINA Regionalni centar Zagreb, OIB 85821130368, Trg svibanjskih žrtava 1995. 1,10000 Zagreb</item>
      <item>A R B I T  D.M. d.o.o., OIB 73350122084, Supilova 7,10000 Zagreb</item>
      <item>JADRANKA ARPAŠ, OIB 21968618498, AUGUSTA ŠENOE 24,44320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73350122084</item>
      <item>, OIB 21968618498</item>
    </izvorni_sadrzaj>
    <derivirana_varijabla naziv="DomainObject.Predmet.SudioniciListNazivOIB_1">
      <item>, OIB 85821130368</item>
      <item>, OIB 73350122084</item>
      <item>, OIB 21968618498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1717</properties:Characters>
  <properties:Lines>53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2015-12-02T09:01:00Z</dcterms:created>
  <dc:creator>Maja Jurovicki</dc:creator>
  <cp:lastModifiedBy>Višnja Svečak</cp:lastModifiedBy>
  <cp:lastPrinted>2015-11-24T10:33:00Z</cp:lastPrinted>
  <dcterms:modified xmlns:xsi="http://www.w3.org/2001/XMLSchema-instance" xsi:type="dcterms:W3CDTF">2015-12-02T10:53:00Z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