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65ef" w14:paraId="5a165ef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AC3C43">
        <w:t>533</w:t>
      </w:r>
      <w:r w:rsidR="00C27061">
        <w:t>/2017</w:t>
      </w:r>
      <w:r w:rsidR="0039730F">
        <w:t>-</w:t>
      </w:r>
      <w:r w:rsidR="00037EF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AC3C43">
        <w:t xml:space="preserve">PLATINUM </w:t>
      </w:r>
      <w:r w:rsidR="00AC3C43" w:rsidRPr="005D3532">
        <w:t xml:space="preserve">d.o.o., Zadar, </w:t>
      </w:r>
      <w:r w:rsidR="00AC3C43">
        <w:t>Ivana Viteza od Sredne 11</w:t>
      </w:r>
      <w:r w:rsidR="00AC3C43" w:rsidRPr="005D3532">
        <w:t xml:space="preserve">, OIB: </w:t>
      </w:r>
      <w:r w:rsidR="00AC3C43">
        <w:t>63438175853</w:t>
      </w:r>
      <w:r>
        <w:t xml:space="preserve">, zastupanom po </w:t>
      </w:r>
      <w:r w:rsidR="00A416C6" w:rsidRPr="004722C7">
        <w:t xml:space="preserve">članu uprave </w:t>
      </w:r>
      <w:r w:rsidR="00AC3C43">
        <w:t>Mariji Božičev</w:t>
      </w:r>
      <w:r w:rsidR="00AC3C43" w:rsidRPr="005D3532">
        <w:t xml:space="preserve"> iz </w:t>
      </w:r>
      <w:r w:rsidR="00AC3C43">
        <w:t>Zagreba</w:t>
      </w:r>
      <w:r>
        <w:t xml:space="preserve">,  </w:t>
      </w:r>
      <w:r w:rsidR="00FB081E">
        <w:t>31</w:t>
      </w:r>
      <w:r w:rsidR="00B7471E">
        <w:t>. siječnja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E3211A">
        <w:rPr>
          <w:b/>
        </w:rPr>
        <w:t>22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E3211A">
        <w:rPr>
          <w:b/>
        </w:rPr>
        <w:t>veljače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E3211A">
        <w:rPr>
          <w:b/>
        </w:rPr>
        <w:t>8</w:t>
      </w:r>
      <w:r w:rsidR="00C6393F" w:rsidRPr="00C6393F">
        <w:rPr>
          <w:b/>
        </w:rPr>
        <w:t>,</w:t>
      </w:r>
      <w:r w:rsidR="00C27061">
        <w:rPr>
          <w:b/>
        </w:rPr>
        <w:t>3</w:t>
      </w:r>
      <w:r w:rsidR="00AC3C43">
        <w:rPr>
          <w:b/>
        </w:rPr>
        <w:t>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AC3C43">
        <w:t>Marija Božičev</w:t>
      </w:r>
      <w:r w:rsidR="00AC3C43" w:rsidRPr="005D3532">
        <w:t xml:space="preserve"> iz </w:t>
      </w:r>
      <w:r w:rsidR="00AC3C43">
        <w:t>Zagreba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Republika Hrvatska, Ministarstvo financija, Porezna uprava, Područni ured 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AC3C43">
        <w:t>Marija Božičev</w:t>
      </w:r>
      <w:r w:rsidR="00AC3C43" w:rsidRPr="005D3532">
        <w:t xml:space="preserve"> iz </w:t>
      </w:r>
      <w:r w:rsidR="00AC3C43">
        <w:t>Zagreba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AC3C43">
        <w:t xml:space="preserve">PLATINUM </w:t>
      </w:r>
      <w:r w:rsidR="00AC3C43" w:rsidRPr="005D3532">
        <w:t>d.o.o., Zadar</w:t>
      </w:r>
      <w:r w:rsidR="00C6393F">
        <w:t>. Postupajući po prijedlogu sud je objavio oglas u smislu odredbe članka 430. Stečajnog zakona postupajući temeljem kojeg je Republika Hrvatska, Ministarstvo financija, Porezna uprava, Područni ured Dalmacija podnijela prijedlog za pokretanje steč</w:t>
      </w:r>
      <w:r w:rsidR="00E3211A">
        <w:t>ajnog postupka te je rješenjem 6</w:t>
      </w:r>
      <w:r w:rsidR="00C6393F">
        <w:t xml:space="preserve"> St-</w:t>
      </w:r>
      <w:r w:rsidR="00C27061">
        <w:t>3</w:t>
      </w:r>
      <w:r w:rsidR="00AC3C43">
        <w:t>9</w:t>
      </w:r>
      <w:r w:rsidR="00C27061">
        <w:t>2</w:t>
      </w:r>
      <w:r w:rsidR="00C6393F">
        <w:t>/</w:t>
      </w:r>
      <w:r w:rsidR="00E3211A">
        <w:t>20</w:t>
      </w:r>
      <w:r w:rsidR="00AC3C43">
        <w:t>17-8</w:t>
      </w:r>
      <w:r w:rsidR="00C6393F">
        <w:t xml:space="preserve"> od </w:t>
      </w:r>
      <w:r w:rsidR="00AC3C43">
        <w:t>13</w:t>
      </w:r>
      <w:r w:rsidR="00C6393F">
        <w:t xml:space="preserve">. </w:t>
      </w:r>
      <w:r w:rsidR="00AC3C43">
        <w:t>studenog</w:t>
      </w:r>
      <w:r w:rsidR="00C6393F">
        <w:t xml:space="preserve"> 2017. obustavljen skraćeni stečajni postupak. </w:t>
      </w:r>
    </w:p>
    <w:p w:rsidRDefault="00C6393F" w:rsidP="00C6393F" w:rsidR="00C6393F">
      <w:pPr>
        <w:ind w:firstLine="708"/>
        <w:jc w:val="both"/>
      </w:pPr>
      <w:r>
        <w:lastRenderedPageBreak/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FB081E">
        <w:t>31</w:t>
      </w:r>
      <w:r w:rsidR="00B7471E">
        <w:t>. siječnja 2018.</w:t>
      </w:r>
    </w:p>
    <w:p w:rsidRDefault="00A576FE" w:rsidP="00A576FE" w:rsidR="00A576FE"/>
    <w:p w:rsidRDefault="00CB2B49" w:rsidP="004B6FD4" w:rsidR="00A576FE">
      <w:pPr>
        <w:jc w:val="both"/>
      </w:pPr>
      <w:r>
        <w:tab/>
      </w:r>
      <w:r>
        <w:tab/>
      </w:r>
      <w:r>
        <w:tab/>
      </w:r>
      <w:r>
        <w:tab/>
      </w:r>
      <w:r w:rsidR="004B6FD4">
        <w:tab/>
      </w:r>
      <w:r w:rsidR="004B6FD4">
        <w:tab/>
      </w:r>
      <w:r w:rsidR="004B6FD4">
        <w:tab/>
      </w:r>
      <w:r w:rsidR="004B6FD4">
        <w:tab/>
      </w:r>
      <w:r w:rsidR="004B6FD4">
        <w:tab/>
      </w:r>
      <w:r w:rsidR="004B6FD4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4B6FD4">
        <w:tab/>
      </w:r>
      <w:r w:rsidR="004B6FD4">
        <w:tab/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AC3C43">
        <w:t>Mariji Božičev iz Zagreba</w:t>
      </w:r>
      <w:r w:rsidR="00AC3C43" w:rsidRPr="005D3532">
        <w:t xml:space="preserve">, </w:t>
      </w:r>
      <w:r w:rsidR="00AC3C43">
        <w:t>Ulica Milana Ogrizovića 28/A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C6393F">
        <w:t>i RH, MF, PU Dalmacija</w:t>
      </w:r>
      <w:r>
        <w:t xml:space="preserve"> putem e-Oglasne ploče sudova  </w:t>
      </w:r>
    </w:p>
    <w:p w:rsidRDefault="00FB081E" w:rsidP="00A576FE" w:rsidR="00FB081E">
      <w:pPr>
        <w:pStyle w:val="Odlomakpopisa"/>
        <w:numPr>
          <w:ilvl w:val="0"/>
          <w:numId w:val="11"/>
        </w:numPr>
      </w:pPr>
      <w:r>
        <w:t>Registar suda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037EF4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AC3C43">
      <w:t>533</w:t>
    </w:r>
    <w:r w:rsidR="00C27061">
      <w:t>/2017</w:t>
    </w:r>
    <w:r w:rsidR="00E3211A">
      <w:t>-</w:t>
    </w:r>
    <w:r w:rsidR="00AC3C43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37EF4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6EED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3C43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147FE"/>
    <w:rsid w:val="00D221FC"/>
    <w:rsid w:val="00D323E3"/>
    <w:rsid w:val="00D33ED0"/>
    <w:rsid w:val="00D344BB"/>
    <w:rsid w:val="00D41552"/>
    <w:rsid w:val="00D43309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211A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081E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4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7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7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7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7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4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7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7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7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7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St-533/2017-3</izvorni_sadrzaj>
    <derivirana_varijabla naziv="DomainObject.Oznaka_1">St-533/2017-3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St-533/2017</izvorni_sadrzaj>
    <derivirana_varijabla naziv="DomainObject.Predmet.OznakaBroj_1">St-533/2017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PLATINUM d.o.o. za trgovinu i usluge</izvorni_sadrzaj>
    <derivirana_varijabla naziv="DomainObject.Predmet.ProtustrankaFormated_1">  PLATINUM d.o.o. za trgovinu i usluge</derivirana_varijabla>
  </DomainObject.Predmet.ProtustrankaFormated>
  <DomainObject.Predmet.ProtustrankaFormatedOIB>
    <izvorni_sadrzaj>  PLATINUM d.o.o. za trgovinu i usluge, OIB 63438175853</izvorni_sadrzaj>
    <derivirana_varijabla naziv="DomainObject.Predmet.ProtustrankaFormatedOIB_1">  PLATINUM d.o.o. za trgovinu i usluge, OIB 63438175853</derivirana_varijabla>
  </DomainObject.Predmet.ProtustrankaFormatedOIB>
  <DomainObject.Predmet.ProtustrankaFormatedWithAdress>
    <izvorni_sadrzaj> PLATINUM d.o.o. za trgovinu i usluge, Ivana Viteza od Sredne 11, 23000 Zadar</izvorni_sadrzaj>
    <derivirana_varijabla naziv="DomainObject.Predmet.ProtustrankaFormatedWithAdress_1"> PLATINUM d.o.o. za trgovinu i usluge, Ivana Viteza od Sredne 11, 23000 Zadar</derivirana_varijabla>
  </DomainObject.Predmet.ProtustrankaFormatedWithAdress>
  <DomainObject.Predmet.ProtustrankaFormatedWithAdressOIB>
    <izvorni_sadrzaj> PLATINUM d.o.o. za trgovinu i usluge, OIB 63438175853, Ivana Viteza od Sredne 11, 23000 Zadar</izvorni_sadrzaj>
    <derivirana_varijabla naziv="DomainObject.Predmet.ProtustrankaFormatedWithAdressOIB_1"> PLATINUM d.o.o. za trgovinu i usluge, OIB 63438175853, Ivana Viteza od Sredne 11, 23000 Zadar</derivirana_varijabla>
  </DomainObject.Predmet.ProtustrankaFormatedWithAdressOIB>
  <DomainObject.Predmet.ProtustrankaWithAdress>
    <izvorni_sadrzaj>PLATINUM d.o.o. za trgovinu i usluge Ivana Viteza od Sredne 11, 23000 Zadar</izvorni_sadrzaj>
    <derivirana_varijabla naziv="DomainObject.Predmet.ProtustrankaWithAdress_1">PLATINUM d.o.o. za trgovinu i usluge Ivana Viteza od Sredne 11, 23000 Zadar</derivirana_varijabla>
  </DomainObject.Predmet.ProtustrankaWithAdress>
  <DomainObject.Predmet.ProtustrankaWithAdressOIB>
    <izvorni_sadrzaj>PLATINUM d.o.o. za trgovinu i usluge, OIB 63438175853, Ivana Viteza od Sredne 11, 23000 Zadar</izvorni_sadrzaj>
    <derivirana_varijabla naziv="DomainObject.Predmet.ProtustrankaWithAdressOIB_1">PLATINUM d.o.o. za trgovinu i usluge, OIB 63438175853, Ivana Viteza od Sredne 11, 23000 Zadar</derivirana_varijabla>
  </DomainObject.Predmet.ProtustrankaWithAdressOIB>
  <DomainObject.Predmet.ProtustrankaNazivFormated>
    <izvorni_sadrzaj>PLATINUM d.o.o. za trgovinu i usluge</izvorni_sadrzaj>
    <derivirana_varijabla naziv="DomainObject.Predmet.ProtustrankaNazivFormated_1">PLATINUM d.o.o. za trgovinu i usluge</derivirana_varijabla>
  </DomainObject.Predmet.ProtustrankaNazivFormated>
  <DomainObject.Predmet.ProtustrankaNazivFormatedOIB>
    <izvorni_sadrzaj>PLATINUM d.o.o. za trgovinu i usluge, OIB 63438175853</izvorni_sadrzaj>
    <derivirana_varijabla naziv="DomainObject.Predmet.ProtustrankaNazivFormatedOIB_1">PLATINUM d.o.o. za trgovinu i usluge, OIB 63438175853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PLATINUM d.o.o. za trgovinu i usluge</item>
    </izvorni_sadrzaj>
    <derivirana_varijabla naziv="DomainObject.Predmet.ProtuStrankaListFormated_1">
      <item>PLATINUM d.o.o. za trgovinu i usluge</item>
    </derivirana_varijabla>
  </DomainObject.Predmet.ProtuStrankaListFormated>
  <DomainObject.Predmet.ProtuStrankaListFormatedOIB>
    <izvorni_sadrzaj>
      <item>PLATINUM d.o.o. za trgovinu i usluge, OIB 63438175853</item>
    </izvorni_sadrzaj>
    <derivirana_varijabla naziv="DomainObject.Predmet.ProtuStrankaListFormatedOIB_1">
      <item>PLATINUM d.o.o. za trgovinu i usluge, OIB 63438175853</item>
    </derivirana_varijabla>
  </DomainObject.Predmet.ProtuStrankaListFormatedOIB>
  <DomainObject.Predmet.ProtuStrankaListFormatedWithAdress>
    <izvorni_sadrzaj>
      <item>PLATINUM d.o.o. za trgovinu i usluge, Ivana Viteza od Sredne 11, 23000 Zadar</item>
    </izvorni_sadrzaj>
    <derivirana_varijabla naziv="DomainObject.Predmet.ProtuStrankaListFormatedWithAdress_1">
      <item>PLATINUM d.o.o. za trgovinu i usluge, Ivana Viteza od Sredne 11, 23000 Zadar</item>
    </derivirana_varijabla>
  </DomainObject.Predmet.ProtuStrankaListFormatedWithAdress>
  <DomainObject.Predmet.ProtuStrankaListFormatedWithAdressOIB>
    <izvorni_sadrzaj>
      <item>PLATINUM d.o.o. za trgovinu i usluge, OIB 63438175853, Ivana Viteza od Sredne 11, 23000 Zadar</item>
    </izvorni_sadrzaj>
    <derivirana_varijabla naziv="DomainObject.Predmet.ProtuStrankaListFormatedWithAdressOIB_1">
      <item>PLATINUM d.o.o. za trgovinu i usluge, OIB 63438175853, Ivana Viteza od Sredne 11, 23000 Zadar</item>
    </derivirana_varijabla>
  </DomainObject.Predmet.ProtuStrankaListFormatedWithAdressOIB>
  <DomainObject.Predmet.ProtuStrankaListNazivFormated>
    <izvorni_sadrzaj>
      <item>PLATINUM d.o.o. za trgovinu i usluge</item>
    </izvorni_sadrzaj>
    <derivirana_varijabla naziv="DomainObject.Predmet.ProtuStrankaListNazivFormated_1">
      <item>PLATINUM d.o.o. za trgovinu i usluge</item>
    </derivirana_varijabla>
  </DomainObject.Predmet.ProtuStrankaListNazivFormated>
  <DomainObject.Predmet.ProtuStrankaListNazivFormatedOIB>
    <izvorni_sadrzaj>
      <item>PLATINUM d.o.o. za trgovinu i usluge, OIB 63438175853</item>
    </izvorni_sadrzaj>
    <derivirana_varijabla naziv="DomainObject.Predmet.ProtuStrankaListNazivFormatedOIB_1">
      <item>PLATINUM d.o.o. za trgovinu i usluge, OIB 63438175853</item>
    </derivirana_varijabla>
  </DomainObject.Predmet.ProtuStrankaListNazivFormatedOIB>
  <DomainObject.Predmet.OstaliListFormated>
    <izvorni_sadrzaj>
      <item>Marija Božičev</item>
    </izvorni_sadrzaj>
    <derivirana_varijabla naziv="DomainObject.Predmet.OstaliListFormated_1">
      <item>Marija Božičev</item>
    </derivirana_varijabla>
  </DomainObject.Predmet.OstaliListFormated>
  <DomainObject.Predmet.OstaliListFormatedOIB>
    <izvorni_sadrzaj>
      <item>Marija Božičev, OIB 67432638445</item>
    </izvorni_sadrzaj>
    <derivirana_varijabla naziv="DomainObject.Predmet.OstaliListFormatedOIB_1">
      <item>Marija Božičev, OIB 67432638445</item>
    </derivirana_varijabla>
  </DomainObject.Predmet.OstaliListFormatedOIB>
  <DomainObject.Predmet.OstaliListFormatedWithAdress>
    <izvorni_sadrzaj>
      <item>Marija Božičev, Ulica Milana Ogrizovića 28 A, 10000 Zagreb</item>
    </izvorni_sadrzaj>
    <derivirana_varijabla naziv="DomainObject.Predmet.OstaliListFormatedWithAdress_1">
      <item>Marija Božičev, Ulica Milana Ogrizovića 28 A, 10000 Zagreb</item>
    </derivirana_varijabla>
  </DomainObject.Predmet.OstaliListFormatedWithAdress>
  <DomainObject.Predmet.OstaliListFormatedWithAdressOIB>
    <izvorni_sadrzaj>
      <item>Marija Božičev, OIB 67432638445, Ulica Milana Ogrizovića 28 A, 10000 Zagreb</item>
    </izvorni_sadrzaj>
    <derivirana_varijabla naziv="DomainObject.Predmet.OstaliListFormatedWithAdressOIB_1">
      <item>Marija Božičev, OIB 67432638445, Ulica Milana Ogrizovića 28 A, 10000 Zagreb</item>
    </derivirana_varijabla>
  </DomainObject.Predmet.OstaliListFormatedWithAdressOIB>
  <DomainObject.Predmet.OstaliListNazivFormated>
    <izvorni_sadrzaj>
      <item>Marija Božičev</item>
    </izvorni_sadrzaj>
    <derivirana_varijabla naziv="DomainObject.Predmet.OstaliListNazivFormated_1">
      <item>Marija Božičev</item>
    </derivirana_varijabla>
  </DomainObject.Predmet.OstaliListNazivFormated>
  <DomainObject.Predmet.OstaliListNazivFormatedOIB>
    <izvorni_sadrzaj>
      <item>Marija Božičev, OIB 67432638445</item>
    </izvorni_sadrzaj>
    <derivirana_varijabla naziv="DomainObject.Predmet.OstaliListNazivFormatedOIB_1">
      <item>Marija Božičev, OIB 67432638445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St-533/2017-3</izvorni_sadrzaj>
    <derivirana_varijabla naziv="DomainObject.PoslovniBrojDokumenta_1">St-533/2017-3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PLATINUM d.o.o. za trgovinu i usluge</izvorni_sadrzaj>
    <derivirana_varijabla naziv="DomainObject.Predmet.ProtustrankaIDrugi_1">PLATINUM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PLATINUM d.o.o. za trgovinu i usluge, OIB 63438175853, Ivana Viteza od Sredne 11, 23000 Zadar</izvorni_sadrzaj>
    <derivirana_varijabla naziv="DomainObject.Predmet.ProtustrankaIDrugiAdressOIB_1">PLATINUM d.o.o. za trgovinu i usluge, OIB 63438175853,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PLATINUM d.o.o. za trgovinu i usluge</item>
      <item>FINA</item>
      <item>Marija Božičev</item>
    </izvorni_sadrzaj>
    <derivirana_varijabla naziv="DomainObject.Predmet.SudioniciListNaziv_1">
      <item>PLATINUM d.o.o. za trgovinu i usluge</item>
      <item>FINA</item>
      <item>Marija Božičev</item>
    </derivirana_varijabla>
  </DomainObject.Predmet.SudioniciListNaziv>
  <DomainObject.Predmet.SudioniciListAdressOIB>
    <izvorni_sadrzaj>
      <item>PLATINUM d.o.o. za trgovinu i usluge, OIB 63438175853, Ivana Viteza od Sredne 11,23000 Zadar</item>
      <item>FINA, OIB 85821130368</item>
      <item>Marija Božičev, OIB 67432638445, Ulica Milana Ogrizovića 28 A,10000 Zagreb</item>
    </izvorni_sadrzaj>
    <derivirana_varijabla naziv="DomainObject.Predmet.SudioniciListAdressOIB_1">
      <item>PLATINUM d.o.o. za trgovinu i usluge, OIB 63438175853, Ivana Viteza od Sredne 11,23000 Zadar</item>
      <item>FINA, OIB 85821130368</item>
      <item>Marija Božičev, OIB 67432638445, Ulica Milana Ogrizovića 28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63438175853</item>
      <item>, OIB 85821130368</item>
      <item>, OIB 67432638445</item>
    </izvorni_sadrzaj>
    <derivirana_varijabla naziv="DomainObject.Predmet.SudioniciListNazivOIB_1">
      <item>, OIB 63438175853</item>
      <item>, OIB 85821130368</item>
      <item>, OIB 67432638445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C7EEFB-A71F-48AC-8B0F-22BA96670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2580</properties:Characters>
  <properties:Lines>78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2018-01-30T08:49:00Z</dcterms:created>
  <dc:creator>Administrator</dc:creator>
  <cp:lastModifiedBy>Nena Mužanović</cp:lastModifiedBy>
  <cp:lastPrinted>2017-12-27T13:36:00Z</cp:lastPrinted>
  <dcterms:modified xmlns:xsi="http://www.w3.org/2001/XMLSchema-instance" xsi:type="dcterms:W3CDTF">2018-02-01T08:12:00Z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St-533/2017-3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