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777a" w14:paraId="b79777a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D2236D">
        <w:t>612/16-19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6E0B0B" w:rsidP="00485215" w:rsidR="006E0B0B">
      <w:pPr>
        <w:spacing w:lineRule="auto" w:line="240" w:after="0"/>
        <w:jc w:val="center"/>
      </w:pPr>
    </w:p>
    <w:p w:rsidRDefault="00D2236D" w:rsidP="00B25936" w:rsidR="004B6667">
      <w:pPr>
        <w:spacing w:lineRule="auto" w:line="240"/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SUPER FIT j.d.o.o. za sportsku rekreaciju, OIB: 69253888674 sa sjedištem u Pešćenik 18, 48000 Pešćenik</w:t>
      </w:r>
      <w:r w:rsidR="00B25936">
        <w:t xml:space="preserve">, </w:t>
      </w:r>
      <w:r w:rsidR="004B6667">
        <w:t>dana 29. prosinca 2016.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B41D33">
        <w:t xml:space="preserve"> dužnika</w:t>
      </w:r>
      <w:r>
        <w:t xml:space="preserve"> </w:t>
      </w:r>
      <w:r w:rsidR="00753973">
        <w:t>SUPER FIT j.d.o.o. za sportsku rekreaciju, OIB: 69253888674 sa sjedištem u Pešćenik 18, 48000 Pešćenik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753973">
        <w:t>612</w:t>
      </w:r>
      <w:r w:rsidR="006E0B0B">
        <w:t>/16</w:t>
      </w:r>
      <w:r w:rsidR="006970B0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753973">
        <w:t>SUPER FIT j.d.o.o. za sportsku rekreaciju, OIB: 69253888674 sa sjedištem u Pešćenik 18, 48000 Pešćenik</w:t>
      </w:r>
      <w:r w:rsidR="004B6F4B">
        <w:t>.</w:t>
      </w:r>
      <w:r w:rsidR="00355232">
        <w:t xml:space="preserve"> 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5D5B44" w:rsidR="005D5B44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753973">
        <w:t>11</w:t>
      </w:r>
      <w:r w:rsidR="006E0B0B">
        <w:t>.</w:t>
      </w:r>
      <w:r w:rsidR="00B25936">
        <w:t>4</w:t>
      </w:r>
      <w:r w:rsidR="006E0B0B">
        <w:t>.</w:t>
      </w:r>
      <w:r w:rsidR="005D5B44">
        <w:t>2016</w:t>
      </w:r>
      <w:r w:rsidR="00561009">
        <w:t xml:space="preserve">. </w:t>
      </w:r>
      <w:r w:rsidR="005D5B44">
        <w:t xml:space="preserve">podnio ovome sudu prijedlog za otvaranje stečajnog postupka nad dužnikom, navodeći da dužnik na dan  </w:t>
      </w:r>
      <w:r w:rsidR="006E0B0B">
        <w:t>1.9.2015.</w:t>
      </w:r>
      <w:r w:rsidR="005D5B44">
        <w:t xml:space="preserve"> ima evidentirane neizvršene osnove za plaćanje u ukupnom iznosu od </w:t>
      </w:r>
      <w:r w:rsidR="00753973">
        <w:t>19.837,43</w:t>
      </w:r>
      <w:r w:rsidR="005D5B44">
        <w:t xml:space="preserve"> kn.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753973">
        <w:t>612/16-4</w:t>
      </w:r>
      <w:r w:rsidR="00AC21BE">
        <w:t xml:space="preserve"> </w:t>
      </w:r>
      <w:r w:rsidRPr="00554F6A">
        <w:t xml:space="preserve">od </w:t>
      </w:r>
      <w:r w:rsidR="00753973">
        <w:t>2</w:t>
      </w:r>
      <w:r w:rsidR="00B25936">
        <w:t>5</w:t>
      </w:r>
      <w:r w:rsidR="00AC21BE">
        <w:t>.</w:t>
      </w:r>
      <w:r w:rsidR="00753973">
        <w:t>4</w:t>
      </w:r>
      <w:r w:rsidR="006E0B0B">
        <w:t>.2016.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6E0B0B">
        <w:t>29</w:t>
      </w:r>
      <w:r>
        <w:t xml:space="preserve">. </w:t>
      </w:r>
      <w:r w:rsidR="006E0B0B">
        <w:t>prosinca</w:t>
      </w:r>
      <w:r>
        <w:t xml:space="preserve"> 201</w:t>
      </w:r>
      <w:r w:rsidR="00D967FE">
        <w:t>6</w:t>
      </w:r>
      <w:r>
        <w:t>.</w:t>
      </w:r>
      <w:r w:rsidR="005D5B44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6C7E67">
        <w:t>,v.r.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6BA" w:rsidP="00485215" w:rsidR="00DB76BA">
      <w:pPr>
        <w:spacing w:lineRule="auto" w:line="240" w:after="0"/>
      </w:pPr>
      <w:r>
        <w:separator/>
      </w:r>
    </w:p>
  </w:endnote>
  <w:endnote w:id="0" w:type="continuationSeparator">
    <w:p w:rsidRDefault="00DB76BA" w:rsidP="00485215" w:rsidR="00DB76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6BA" w:rsidP="00485215" w:rsidR="00DB76BA">
      <w:pPr>
        <w:spacing w:lineRule="auto" w:line="240" w:after="0"/>
      </w:pPr>
      <w:r>
        <w:separator/>
      </w:r>
    </w:p>
  </w:footnote>
  <w:footnote w:id="0" w:type="continuationSeparator">
    <w:p w:rsidRDefault="00DB76BA" w:rsidP="00485215" w:rsidR="00DB76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7E67">
          <w:rPr>
            <w:noProof/>
          </w:rPr>
          <w:t>2</w:t>
        </w:r>
        <w:r>
          <w:fldChar w:fldCharType="end"/>
        </w:r>
      </w:p>
    </w:sdtContent>
  </w:sdt>
  <w:p w:rsidRDefault="00D2236D" w:rsidP="00D2236D" w:rsidR="00D2236D">
    <w:pPr>
      <w:spacing w:lineRule="auto" w:line="240" w:after="0"/>
      <w:jc w:val="right"/>
    </w:pPr>
    <w:r>
      <w:t>Poslovni broj: 2 St-612/16-19</w:t>
    </w:r>
  </w:p>
  <w:p w:rsidRDefault="006C7E67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C2925"/>
    <w:rsid w:val="00192606"/>
    <w:rsid w:val="001A10AB"/>
    <w:rsid w:val="001F37AD"/>
    <w:rsid w:val="002252F6"/>
    <w:rsid w:val="00233C6F"/>
    <w:rsid w:val="0033218E"/>
    <w:rsid w:val="00355232"/>
    <w:rsid w:val="003C1AF9"/>
    <w:rsid w:val="003E449C"/>
    <w:rsid w:val="003E77B3"/>
    <w:rsid w:val="0044635E"/>
    <w:rsid w:val="004532DB"/>
    <w:rsid w:val="00485215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C7E67"/>
    <w:rsid w:val="006E0B0B"/>
    <w:rsid w:val="00753973"/>
    <w:rsid w:val="007956EF"/>
    <w:rsid w:val="00847C43"/>
    <w:rsid w:val="00871F49"/>
    <w:rsid w:val="008A2FD1"/>
    <w:rsid w:val="008A44D0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E68D1"/>
    <w:rsid w:val="00C6451F"/>
    <w:rsid w:val="00CB6F0D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370B3"/>
    <w:rsid w:val="00E95CD7"/>
    <w:rsid w:val="00EB2694"/>
    <w:rsid w:val="00EF13C2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6C7E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E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E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E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E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6C7E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E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E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E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E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St-612/2016</izvorni_sadrzaj>
    <derivirana_varijabla naziv="DomainObject.Predmet.OznakaBroj_1">St-612/2016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FIT j.d.o.o. za sportsku rekreaciju</izvorni_sadrzaj>
    <derivirana_varijabla naziv="DomainObject.Predmet.ProtustrankaFormated_1">  SUPER FIT j.d.o.o. za sportsku rekreaciju</derivirana_varijabla>
  </DomainObject.Predmet.ProtustrankaFormated>
  <DomainObject.Predmet.ProtustrankaFormatedOIB>
    <izvorni_sadrzaj>  SUPER FIT j.d.o.o. za sportsku rekreaciju, OIB 69253888674</izvorni_sadrzaj>
    <derivirana_varijabla naziv="DomainObject.Predmet.ProtustrankaFormatedOIB_1">  SUPER FIT j.d.o.o. za sportsku rekreaciju, OIB 69253888674</derivirana_varijabla>
  </DomainObject.Predmet.ProtustrankaFormatedOIB>
  <DomainObject.Predmet.ProtustrankaFormatedWithAdress>
    <izvorni_sadrzaj> SUPER FIT j.d.o.o. za sportsku rekreaciju, Peščenik 18, 48000 Peščenik</izvorni_sadrzaj>
    <derivirana_varijabla naziv="DomainObject.Predmet.ProtustrankaFormatedWithAdress_1"> SUPER FIT j.d.o.o. za sportsku rekreaciju, Peščenik 18, 48000 Peščenik</derivirana_varijabla>
  </DomainObject.Predmet.ProtustrankaFormatedWithAdress>
  <DomainObject.Predmet.ProtustrankaFormatedWithAdressOIB>
    <izvorni_sadrzaj> SUPER FIT j.d.o.o. za sportsku rekreaciju, OIB 69253888674, Peščenik 18, 48000 Peščenik</izvorni_sadrzaj>
    <derivirana_varijabla naziv="DomainObject.Predmet.ProtustrankaFormatedWithAdressOIB_1"> SUPER FIT j.d.o.o. za sportsku rekreaciju, OIB 69253888674, Peščenik 18, 48000 Peščenik</derivirana_varijabla>
  </DomainObject.Predmet.ProtustrankaFormatedWithAdressOIB>
  <DomainObject.Predmet.ProtustrankaWithAdress>
    <izvorni_sadrzaj>SUPER FIT j.d.o.o. za sportsku rekreaciju Peščenik 18, 48000 Peščenik</izvorni_sadrzaj>
    <derivirana_varijabla naziv="DomainObject.Predmet.ProtustrankaWithAdress_1">SUPER FIT j.d.o.o. za sportsku rekreaciju Peščenik 18, 48000 Peščenik</derivirana_varijabla>
  </DomainObject.Predmet.ProtustrankaWithAdress>
  <DomainObject.Predmet.ProtustrankaWithAdressOIB>
    <izvorni_sadrzaj>SUPER FIT j.d.o.o. za sportsku rekreaciju, OIB 69253888674, Peščenik 18, 48000 Peščenik</izvorni_sadrzaj>
    <derivirana_varijabla naziv="DomainObject.Predmet.ProtustrankaWithAdressOIB_1">SUPER FIT j.d.o.o. za sportsku rekreaciju, OIB 69253888674, Peščenik 18, 48000 Peščenik</derivirana_varijabla>
  </DomainObject.Predmet.ProtustrankaWithAdressOIB>
  <DomainObject.Predmet.ProtustrankaNazivFormated>
    <izvorni_sadrzaj>SUPER FIT j.d.o.o. za sportsku rekreaciju</izvorni_sadrzaj>
    <derivirana_varijabla naziv="DomainObject.Predmet.ProtustrankaNazivFormated_1">SUPER FIT j.d.o.o. za sportsku rekreaciju</derivirana_varijabla>
  </DomainObject.Predmet.ProtustrankaNazivFormated>
  <DomainObject.Predmet.ProtustrankaNazivFormatedOIB>
    <izvorni_sadrzaj>SUPER FIT j.d.o.o. za sportsku rekreaciju, OIB 69253888674</izvorni_sadrzaj>
    <derivirana_varijabla naziv="DomainObject.Predmet.ProtustrankaNazivFormatedOIB_1">SUPER FIT j.d.o.o. za sportsku rekreaciju, OIB 69253888674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19837.43</izvorni_sadrzaj>
    <derivirana_varijabla naziv="DomainObject.Predmet.TrenutnaVrijednost_1">19837.43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SUPER FIT j.d.o.o. za sportsku rekreaciju</item>
    </izvorni_sadrzaj>
    <derivirana_varijabla naziv="DomainObject.Predmet.ProtuStrankaListFormated_1">
      <item>SUPER FIT j.d.o.o. za sportsku rekreaciju</item>
    </derivirana_varijabla>
  </DomainObject.Predmet.ProtuStrankaListFormated>
  <DomainObject.Predmet.ProtuStrankaListFormatedOIB>
    <izvorni_sadrzaj>
      <item>SUPER FIT j.d.o.o. za sportsku rekreaciju, OIB 69253888674</item>
    </izvorni_sadrzaj>
    <derivirana_varijabla naziv="DomainObject.Predmet.ProtuStrankaListFormatedOIB_1">
      <item>SUPER FIT j.d.o.o. za sportsku rekreaciju, OIB 69253888674</item>
    </derivirana_varijabla>
  </DomainObject.Predmet.ProtuStrankaListFormatedOIB>
  <DomainObject.Predmet.ProtuStrankaListFormatedWithAdress>
    <izvorni_sadrzaj>
      <item>SUPER FIT j.d.o.o. za sportsku rekreaciju, Peščenik 18, 48000 Peščenik</item>
    </izvorni_sadrzaj>
    <derivirana_varijabla naziv="DomainObject.Predmet.ProtuStrankaListFormatedWithAdress_1">
      <item>SUPER FIT j.d.o.o. za sportsku rekreaciju, Peščenik 18, 48000 Peščenik</item>
    </derivirana_varijabla>
  </DomainObject.Predmet.ProtuStrankaListFormatedWithAdress>
  <DomainObject.Predmet.ProtuStrankaListFormatedWithAdressOIB>
    <izvorni_sadrzaj>
      <item>SUPER FIT j.d.o.o. za sportsku rekreaciju, OIB 69253888674, Peščenik 18, 48000 Peščenik</item>
    </izvorni_sadrzaj>
    <derivirana_varijabla naziv="DomainObject.Predmet.ProtuStrankaListFormatedWithAdressOIB_1">
      <item>SUPER FIT j.d.o.o. za sportsku rekreaciju, OIB 69253888674, Peščenik 18, 48000 Peščenik</item>
    </derivirana_varijabla>
  </DomainObject.Predmet.ProtuStrankaListFormatedWithAdressOIB>
  <DomainObject.Predmet.ProtuStrankaListNazivFormated>
    <izvorni_sadrzaj>
      <item>SUPER FIT j.d.o.o. za sportsku rekreaciju</item>
    </izvorni_sadrzaj>
    <derivirana_varijabla naziv="DomainObject.Predmet.ProtuStrankaListNazivFormated_1">
      <item>SUPER FIT j.d.o.o. za sportsku rekreaciju</item>
    </derivirana_varijabla>
  </DomainObject.Predmet.ProtuStrankaListNazivFormated>
  <DomainObject.Predmet.ProtuStrankaListNazivFormatedOIB>
    <izvorni_sadrzaj>
      <item>SUPER FIT j.d.o.o. za sportsku rekreaciju, OIB 69253888674</item>
    </izvorni_sadrzaj>
    <derivirana_varijabla naziv="DomainObject.Predmet.ProtuStrankaListNazivFormatedOIB_1">
      <item>SUPER FIT j.d.o.o. za sportsku rekreaciju, OIB 69253888674</item>
    </derivirana_varijabla>
  </DomainObject.Predmet.ProtuStrankaListNazivFormatedOIB>
  <DomainObject.Predmet.OstaliListFormated>
    <izvorni_sadrzaj>
      <item>Sudski registar</item>
      <item>Alen Vugrin</item>
    </izvorni_sadrzaj>
    <derivirana_varijabla naziv="DomainObject.Predmet.OstaliListFormated_1">
      <item>Sudski registar</item>
      <item>Alen Vugrin</item>
    </derivirana_varijabla>
  </DomainObject.Predmet.OstaliListFormated>
  <DomainObject.Predmet.OstaliListFormatedOIB>
    <izvorni_sadrzaj>
      <item>Sudski registar</item>
      <item>Alen Vugrin, OIB 57522752649</item>
    </izvorni_sadrzaj>
    <derivirana_varijabla naziv="DomainObject.Predmet.OstaliListFormatedOIB_1">
      <item>Sudski registar</item>
      <item>Alen Vugrin, OIB 57522752649</item>
    </derivirana_varijabla>
  </DomainObject.Predmet.OstaliListFormatedOIB>
  <DomainObject.Predmet.OstaliListFormatedWithAdress>
    <izvorni_sadrzaj>
      <item>Sudski registar</item>
      <item>Alen Vugrin, Peščenik 18, 48000 Peščenik</item>
    </izvorni_sadrzaj>
    <derivirana_varijabla naziv="DomainObject.Predmet.OstaliListFormatedWithAdress_1">
      <item>Sudski registar</item>
      <item>Alen Vugrin, Peščenik 18, 48000 Peščenik</item>
    </derivirana_varijabla>
  </DomainObject.Predmet.OstaliListFormatedWithAdress>
  <DomainObject.Predmet.OstaliListFormatedWithAdressOIB>
    <izvorni_sadrzaj>
      <item>Sudski registar</item>
      <item>Alen Vugrin, OIB 57522752649, Peščenik 18, 48000 Peščenik</item>
    </izvorni_sadrzaj>
    <derivirana_varijabla naziv="DomainObject.Predmet.OstaliListFormatedWithAdressOIB_1">
      <item>Sudski registar</item>
      <item>Alen Vugrin, OIB 57522752649, Peščenik 18, 48000 Peščenik</item>
    </derivirana_varijabla>
  </DomainObject.Predmet.OstaliListFormatedWithAdressOIB>
  <DomainObject.Predmet.OstaliListNazivFormated>
    <izvorni_sadrzaj>
      <item>Sudski registar</item>
      <item>Alen Vugrin</item>
    </izvorni_sadrzaj>
    <derivirana_varijabla naziv="DomainObject.Predmet.OstaliListNazivFormated_1">
      <item>Sudski registar</item>
      <item>Alen Vugrin</item>
    </derivirana_varijabla>
  </DomainObject.Predmet.OstaliListNazivFormated>
  <DomainObject.Predmet.OstaliListNazivFormatedOIB>
    <izvorni_sadrzaj>
      <item>Sudski registar</item>
      <item>Alen Vugrin, OIB 57522752649</item>
    </izvorni_sadrzaj>
    <derivirana_varijabla naziv="DomainObject.Predmet.OstaliListNazivFormatedOIB_1">
      <item>Sudski registar</item>
      <item>Alen Vugrin, OIB 57522752649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SUPER FIT j.d.o.o. za sportsku rekreaciju</izvorni_sadrzaj>
    <derivirana_varijabla naziv="DomainObject.Predmet.ProtustrankaIDrugi_1">SUPER FIT j.d.o.o. za sportsku rekreaciju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SUPER FIT j.d.o.o. za sportsku rekreaciju, OIB 69253888674, Peščenik 18, 48000 Peščenik</izvorni_sadrzaj>
    <derivirana_varijabla naziv="DomainObject.Predmet.ProtustrankaIDrugiAdressOIB_1">SUPER FIT j.d.o.o. za sportsku rekreaciju, OIB 69253888674, Peščenik 18, 48000 Peščenik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SUPER FIT j.d.o.o. za sportsku rekreaciju</item>
      <item>Sudski registar</item>
      <item>Alen Vugrin</item>
    </izvorni_sadrzaj>
    <derivirana_varijabla naziv="DomainObject.Predmet.SudioniciListNaziv_1">
      <item>Financijska agencija</item>
      <item>SUPER FIT j.d.o.o. za sportsku rekreaciju</item>
      <item>Sudski registar</item>
      <item>Alen Vugrin</item>
    </derivirana_varijabla>
  </DomainObject.Predmet.SudioniciListNaziv>
  <DomainObject.Predmet.SudioniciListAdressOIB>
    <izvorni_sadrzaj>
      <item>Financijska agencija, OIB 85821130368</item>
      <item>SUPER FIT j.d.o.o. za sportsku rekreaciju, OIB 69253888674, Peščenik 18,48000 Peščenik</item>
      <item>Sudski registar</item>
      <item>Alen Vugrin, OIB 57522752649, Peščenik 18,48000 Peščenik</item>
    </izvorni_sadrzaj>
    <derivirana_varijabla naziv="DomainObject.Predmet.SudioniciListAdressOIB_1">
      <item>Financijska agencija, OIB 85821130368</item>
      <item>SUPER FIT j.d.o.o. za sportsku rekreaciju, OIB 69253888674, Peščenik 18,48000 Peščenik</item>
      <item>Sudski registar</item>
      <item>Alen Vugrin, OIB 57522752649, Peščenik 18,48000 Peščenik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69253888674</item>
      <item>, OIB null</item>
      <item>, OIB 57522752649</item>
    </izvorni_sadrzaj>
    <derivirana_varijabla naziv="DomainObject.Predmet.SudioniciListNazivOIB_1">
      <item>, OIB 85821130368</item>
      <item>, OIB 69253888674</item>
      <item>, OIB null</item>
      <item>, OIB 57522752649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E1F057-2939-4E81-8A30-FAECF4A311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2871</properties:Characters>
  <properties:Lines>90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2016-12-29T09:42:00Z</dcterms:created>
  <dc:creator>Maja Valušnig</dc:creator>
  <cp:lastModifiedBy>Marko Makaj</cp:lastModifiedBy>
  <cp:lastPrinted>2016-12-29T09:37:00Z</cp:lastPrinted>
  <dcterms:modified xmlns:xsi="http://www.w3.org/2001/XMLSchema-instance" xsi:type="dcterms:W3CDTF">2016-12-29T09:42:00Z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