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2ed8" w14:paraId="3852ed8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r w:rsidR="00A374B2">
        <w:rPr>
          <w:rFonts w:hAnsi="Times New Roman" w:ascii="Times New Roman"/>
          <w:szCs w:val="24"/>
          <w:lang w:val="hr-HR"/>
        </w:rPr>
        <w:t>5264/16</w:t>
      </w:r>
      <w:r w:rsidR="00310488">
        <w:rPr>
          <w:rFonts w:hAnsi="Times New Roman" w:ascii="Times New Roman"/>
          <w:szCs w:val="24"/>
          <w:lang w:val="hr-HR"/>
        </w:rPr>
        <w:t>-22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00600F">
        <w:rPr>
          <w:rFonts w:hAnsi="Times New Roman" w:ascii="Times New Roman"/>
        </w:rPr>
        <w:t>WOK BY MATIJA  j. d. o. o. za  usluge i trgovinu, Zagreb, Ilica 33, OIB 28715201961</w:t>
      </w:r>
      <w:r w:rsidR="00E21614">
        <w:rPr>
          <w:rFonts w:hAnsi="Times New Roman" w:ascii="Times New Roman"/>
        </w:rPr>
        <w:t>, 31. svibnja 2017.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Za privremenog stečajnog upravitelja imenuje se </w:t>
      </w:r>
      <w:r w:rsidR="00E21614">
        <w:rPr>
          <w:rFonts w:hAnsi="Times New Roman" w:ascii="Times New Roman"/>
          <w:szCs w:val="24"/>
        </w:rPr>
        <w:t>Ivan Prpić, Zagreb, Hruševečka 11, OIB 16795120342.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r w:rsidRPr="000179A5">
        <w:rPr>
          <w:rFonts w:hAnsi="Times New Roman" w:ascii="Times New Roman"/>
          <w:szCs w:val="24"/>
        </w:rPr>
        <w:t>šć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3. Pisano izviješće s mišljenjem privremeni stečajni upravitelj dužan je predati u roku </w:t>
      </w:r>
      <w:r>
        <w:rPr>
          <w:rFonts w:hAnsi="Times New Roman" w:ascii="Times New Roman"/>
          <w:szCs w:val="24"/>
        </w:rPr>
        <w:t>30</w:t>
      </w:r>
      <w:r w:rsidRPr="000179A5">
        <w:rPr>
          <w:rFonts w:hAnsi="Times New Roman" w:ascii="Times New Roman"/>
          <w:szCs w:val="24"/>
        </w:rPr>
        <w:t xml:space="preserve"> dana od dana dostave otpravka ovog rješenja.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 w:rsidR="00A655BB">
        <w:rPr>
          <w:rFonts w:hAnsi="Times New Roman" w:ascii="Times New Roman"/>
          <w:szCs w:val="24"/>
          <w:lang w:val="hr-HR"/>
        </w:rPr>
        <w:t>15. studeni</w:t>
      </w:r>
      <w:r>
        <w:rPr>
          <w:rFonts w:hAnsi="Times New Roman" w:ascii="Times New Roman"/>
          <w:szCs w:val="24"/>
          <w:lang w:val="hr-HR"/>
        </w:rPr>
        <w:t xml:space="preserve"> 2017</w:t>
      </w:r>
      <w:r w:rsidRPr="006E5C90">
        <w:rPr>
          <w:rFonts w:hAnsi="Times New Roman" w:ascii="Times New Roman"/>
          <w:szCs w:val="24"/>
          <w:lang w:val="hr-HR"/>
        </w:rPr>
        <w:t xml:space="preserve">. u </w:t>
      </w:r>
      <w:r w:rsidR="00A655BB">
        <w:rPr>
          <w:rFonts w:hAnsi="Times New Roman" w:ascii="Times New Roman"/>
          <w:szCs w:val="24"/>
          <w:lang w:val="hr-HR"/>
        </w:rPr>
        <w:t>10,15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E5C90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A655BB">
        <w:rPr>
          <w:rFonts w:hAnsi="Times New Roman" w:ascii="Times New Roman"/>
          <w:szCs w:val="24"/>
          <w:lang w:val="hr-HR"/>
        </w:rPr>
        <w:t>Matija Nikolić</w:t>
      </w:r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A655BB">
        <w:rPr>
          <w:rFonts w:hAnsi="Times New Roman" w:ascii="Times New Roman"/>
          <w:szCs w:val="24"/>
          <w:lang w:val="hr-HR"/>
        </w:rPr>
        <w:t xml:space="preserve"> </w:t>
      </w:r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>Obrazloženje</w:t>
      </w: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>Temeljem odredbe čl. 119 Stečajnog zakona, valjalo je riješiti kao u izreci rješenja.</w:t>
      </w:r>
    </w:p>
    <w:p w:rsidRDefault="00595276" w:rsidP="00595276" w:rsidR="00BE1823" w:rsidRPr="0059527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A655BB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upravitelji kojima je istekla polica osiguranja i stečajni upravitelji koji zbog opterećenja ne mogu primati nove predmete.</w:t>
      </w:r>
    </w:p>
    <w:p w:rsidRDefault="00BE1823" w:rsidP="00AB33A5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A655BB">
        <w:rPr>
          <w:rFonts w:hAnsi="Times New Roman" w:ascii="Times New Roman"/>
          <w:szCs w:val="24"/>
          <w:lang w:val="hr-HR"/>
        </w:rPr>
        <w:t>31. svibanj 2017.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000F46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000F46" w:rsidP="00AB7A2F" w:rsidR="00000F4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00F46" w:rsidP="00995CE9" w:rsidR="00000F4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8228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822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F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0F46"/>
    <w:rsid w:val="0000600F"/>
    <w:rsid w:val="00024144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10488"/>
    <w:rsid w:val="00331E35"/>
    <w:rsid w:val="0035086B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95276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77728"/>
    <w:rsid w:val="009807F3"/>
    <w:rsid w:val="009A1176"/>
    <w:rsid w:val="009D08C5"/>
    <w:rsid w:val="00A374B2"/>
    <w:rsid w:val="00A43601"/>
    <w:rsid w:val="00A51DFD"/>
    <w:rsid w:val="00A55DCB"/>
    <w:rsid w:val="00A655B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A16D9"/>
    <w:rsid w:val="00CA6ABF"/>
    <w:rsid w:val="00CC5CEB"/>
    <w:rsid w:val="00D17978"/>
    <w:rsid w:val="00D32500"/>
    <w:rsid w:val="00D424B0"/>
    <w:rsid w:val="00DB10F1"/>
    <w:rsid w:val="00DB3389"/>
    <w:rsid w:val="00E21614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0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F4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F4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F4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0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F4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F4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F4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5264</izvorni_sadrzaj>
    <derivirana_varijabla naziv="DomainObject.Predmet.Broj_1">5264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St-5264/2016</izvorni_sadrzaj>
    <derivirana_varijabla naziv="DomainObject.Predmet.OznakaBroj_1">St-5264/2016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WOK BY MATIJA jednostavno društvo s ograničenom odgovornošću za usluge i trgovinu zastupanog po punomoćniku Matija Nikolić</izvorni_sadrzaj>
    <derivirana_varijabla naziv="DomainObject.Predmet.ProtustrankaFormated_1">  WOK BY MATIJA jednostavno društvo s ograničenom odgovornošću za usluge i trgovinu zastupanog po punomoćniku Matija Nikolić</derivirana_varijabla>
  </DomainObject.Predmet.ProtustrankaFormated>
  <DomainObject.Predmet.ProtustrankaFormatedOIB>
    <izvorni_sadrzaj>  WOK BY MATIJA jednostavno društvo s ograničenom odgovornošću za usluge i trgovinu, OIB 28715201961 zastupanog po punomoćniku Matija Nikolić</izvorni_sadrzaj>
    <derivirana_varijabla naziv="DomainObject.Predmet.ProtustrankaFormatedOIB_1">  WOK BY MATIJA jednostavno društvo s ograničenom odgovornošću za usluge i trgovinu, OIB 28715201961 zastupanog po punomoćniku Matija Nikolić</derivirana_varijabla>
  </DomainObject.Predmet.ProtustrankaFormatedOIB>
  <DomainObject.Predmet.ProtustrankaFormatedWithAdress>
    <izvorni_sadrzaj> WOK BY MATIJA jednostavno društvo s ograničenom odgovornošću za usluge i trgovinu, Ilica 33, 10000 Zagreb zastupanog po punomoćniku Matija Nikolić</izvorni_sadrzaj>
    <derivirana_varijabla naziv="DomainObject.Predmet.ProtustrankaFormatedWithAdress_1"> WOK BY MATIJA jednostavno društvo s ograničenom odgovornošću za usluge i trgovinu, Ilica 33, 10000 Zagreb zastupanog po punomoćniku Matija Nikolić</derivirana_varijabla>
  </DomainObject.Predmet.ProtustrankaFormatedWithAdress>
  <DomainObject.Predmet.ProtustrankaFormatedWithAdressOIB>
    <izvorni_sadrzaj> WOK BY MATIJA jednostavno društvo s ograničenom odgovornošću za usluge i trgovinu, OIB 28715201961, Ilica 33, 10000 Zagreb zastupanog po punomoćniku Matija Nikolić</izvorni_sadrzaj>
    <derivirana_varijabla naziv="DomainObject.Predmet.ProtustrankaFormatedWithAdressOIB_1"> WOK BY MATIJA jednostavno društvo s ograničenom odgovornošću za usluge i trgovinu, OIB 28715201961, Ilica 33, 10000 Zagreb zastupanog po punomoćniku Matija Nikolić</derivirana_varijabla>
  </DomainObject.Predmet.ProtustrankaFormatedWithAdressOIB>
  <DomainObject.Predmet.ProtustrankaWithAdress>
    <izvorni_sadrzaj>WOK BY MATIJA jednostavno društvo s ograničenom odgovornošću za usluge i trgovinu Ilica 33, 10000 Zagreb</izvorni_sadrzaj>
    <derivirana_varijabla naziv="DomainObject.Predmet.ProtustrankaWithAdress_1">WOK BY MATIJA jednostavno društvo s ograničenom odgovornošću za usluge i trgovinu Ilica 33, 10000 Zagreb</derivirana_varijabla>
  </DomainObject.Predmet.ProtustrankaWithAdress>
  <DomainObject.Predmet.ProtustrankaWithAdressOIB>
    <izvorni_sadrzaj>WOK BY MATIJA jednostavno društvo s ograničenom odgovornošću za usluge i trgovinu, OIB 28715201961, Ilica 33, 10000 Zagreb</izvorni_sadrzaj>
    <derivirana_varijabla naziv="DomainObject.Predmet.ProtustrankaWithAdressOIB_1">WOK BY MATIJA jednostavno društvo s ograničenom odgovornošću za usluge i trgovinu, OIB 28715201961, Ilica 33, 10000 Zagreb</derivirana_varijabla>
  </DomainObject.Predmet.ProtustrankaWithAdressOIB>
  <DomainObject.Predmet.ProtustrankaNazivFormated>
    <izvorni_sadrzaj>WOK BY MATIJA jednostavno društvo s ograničenom odgovornošću za usluge i trgovinu</izvorni_sadrzaj>
    <derivirana_varijabla naziv="DomainObject.Predmet.ProtustrankaNazivFormated_1">WOK BY MATIJA jednostavno društvo s ograničenom odgovornošću za usluge i trgovinu</derivirana_varijabla>
  </DomainObject.Predmet.ProtustrankaNazivFormated>
  <DomainObject.Predmet.ProtustrankaNazivFormatedOIB>
    <izvorni_sadrzaj>WOK BY MATIJA jednostavno društvo s ograničenom odgovornošću za usluge i trgovinu, OIB 28715201961</izvorni_sadrzaj>
    <derivirana_varijabla naziv="DomainObject.Predmet.ProtustrankaNazivFormatedOIB_1">WOK BY MATIJA jednostavno društvo s ograničenom odgovornošću za usluge i trgovinu, OIB 28715201961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Nikolić</izvorni_sadrzaj>
    <derivirana_varijabla naziv="DomainObject.Predmet.StrankaFormated_1">  FINA Regionalni centar Zagreb; Matija Nikolić</derivirana_varijabla>
  </DomainObject.Predmet.StrankaFormated>
  <DomainObject.Predmet.StrankaFormatedOIB>
    <izvorni_sadrzaj>  FINA Regionalni centar Zagreb, OIB 85821130368; Matija Nikolić, OIB 22826553630</izvorni_sadrzaj>
    <derivirana_varijabla naziv="DomainObject.Predmet.StrankaFormatedOIB_1">  FINA Regionalni centar Zagreb, OIB 85821130368; Matija Nikolić, OIB 22826553630</derivirana_varijabla>
  </DomainObject.Predmet.StrankaFormatedOIB>
  <DomainObject.Predmet.StrankaFormatedWithAdress>
    <izvorni_sadrzaj> FINA Regionalni centar Zagreb, Trg svibanjskih žrtava 1995. br. 1, 10000 Zagreb; Matija Nikolić, Mihanovićeva Ulica 30, 10000 Zagreb</izvorni_sadrzaj>
    <derivirana_varijabla naziv="DomainObject.Predmet.StrankaFormatedWithAdress_1"> FINA Regionalni centar Zagreb, Trg svibanjskih žrtava 1995. br. 1, 10000 Zagreb; Matija Nikolić, Mihanovićeva Ulica 30, 10000 Zagreb</derivirana_varijabla>
  </DomainObject.Predmet.StrankaFormatedWithAdress>
  <DomainObject.Predmet.StrankaFormatedWithAdressOIB>
    <izvorni_sadrzaj> FINA Regionalni centar Zagreb, OIB 85821130368, Trg svibanjskih žrtava 1995. br. 1, 10000 Zagreb; Matija Nikolić, OIB 22826553630, Mihanovićeva Ulica 30, 10000 Zagreb</izvorni_sadrzaj>
    <derivirana_varijabla naziv="DomainObject.Predmet.StrankaFormatedWithAdressOIB_1"> FINA Regionalni centar Zagreb, OIB 85821130368, Trg svibanjskih žrtava 1995. br. 1, 10000 Zagreb; Matija Nikolić, OIB 22826553630, Mihanovićeva Ulica 30, 10000 Zagreb</derivirana_varijabla>
  </DomainObject.Predmet.StrankaFormatedWithAdressOIB>
  <DomainObject.Predmet.StrankaWithAdress>
    <izvorni_sadrzaj>FINA Regionalni centar Zagreb Trg svibanjskih žrtava 1995. br. 1,10000 Zagreb,Matija Nikolić Mihanovićeva Ulica 30,10000 Zagreb</izvorni_sadrzaj>
    <derivirana_varijabla naziv="DomainObject.Predmet.StrankaWithAdress_1">FINA Regionalni centar Zagreb Trg svibanjskih žrtava 1995. br. 1,10000 Zagreb,Matija Nikolić Mihanovićeva Ulica 30,10000 Zagreb</derivirana_varijabla>
  </DomainObject.Predmet.StrankaWithAdress>
  <DomainObject.Predmet.StrankaWithAdressOIB>
    <izvorni_sadrzaj>FINA Regionalni centar Zagreb, OIB 85821130368, Trg svibanjskih žrtava 1995. br. 1,10000 Zagreb,Matija Nikolić, OIB 22826553630, Mihanovićeva Ulica 30,10000 Zagreb</izvorni_sadrzaj>
    <derivirana_varijabla naziv="DomainObject.Predmet.StrankaWithAdressOIB_1">FINA Regionalni centar Zagreb, OIB 85821130368, Trg svibanjskih žrtava 1995. br. 1,10000 Zagreb,Matija Nikolić, OIB 22826553630, Mihanovićeva Ulica 30,10000 Zagreb</derivirana_varijabla>
  </DomainObject.Predmet.StrankaWithAdressOIB>
  <DomainObject.Predmet.StrankaNazivFormated>
    <izvorni_sadrzaj>FINA Regionalni centar Zagreb,Matija Nikolić</izvorni_sadrzaj>
    <derivirana_varijabla naziv="DomainObject.Predmet.StrankaNazivFormated_1">FINA Regionalni centar Zagreb,Matija Nikolić</derivirana_varijabla>
  </DomainObject.Predmet.StrankaNazivFormated>
  <DomainObject.Predmet.StrankaNazivFormatedOIB>
    <izvorni_sadrzaj>FINA Regionalni centar Zagreb, OIB 85821130368,Matija Nikolić, OIB 22826553630</izvorni_sadrzaj>
    <derivirana_varijabla naziv="DomainObject.Predmet.StrankaNazivFormatedOIB_1">FINA Regionalni centar Zagreb, OIB 85821130368,Matija Nikolić, OIB 22826553630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Matija Nikolić</item>
    </izvorni_sadrzaj>
    <derivirana_varijabla naziv="DomainObject.Predmet.StrankaListFormated_1">
      <item>FINA Regionalni centar Zagreb</item>
      <item>Matija Nikolić</item>
    </derivirana_varijabla>
  </DomainObject.Predmet.StrankaListFormated>
  <DomainObject.Predmet.StrankaListFormatedOIB>
    <izvorni_sadrzaj>
      <item>FINA Regionalni centar Zagreb, OIB 85821130368</item>
      <item>Matija Nikolić, OIB 22826553630</item>
    </izvorni_sadrzaj>
    <derivirana_varijabla naziv="DomainObject.Predmet.StrankaListFormatedOIB_1">
      <item>FINA Regionalni centar Zagreb, OIB 85821130368</item>
      <item>Matija Nikolić, OIB 22826553630</item>
    </derivirana_varijabla>
  </DomainObject.Predmet.StrankaListFormatedOIB>
  <DomainObject.Predmet.StrankaListFormatedWithAdress>
    <izvorni_sadrzaj>
      <item>FINA Regionalni centar Zagreb, Trg svibanjskih žrtava 1995. br. 1, 10000 Zagreb</item>
      <item>Matija Nikolić, Mihanovićeva Ulica 30, 10000 Zagreb</item>
    </izvorni_sadrzaj>
    <derivirana_varijabla naziv="DomainObject.Predmet.StrankaListFormatedWithAdress_1">
      <item>FINA Regionalni centar Zagreb, Trg svibanjskih žrtava 1995. br. 1, 10000 Zagreb</item>
      <item>Matija Nikolić, Mihanovićeva Ulica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Matija Nikolić, OIB 22826553630, Mihanovićeva Ulica 30, 10000 Zagreb</item>
    </izvorni_sadrzaj>
    <derivirana_varijabla naziv="DomainObject.Predmet.StrankaListFormatedWithAdressOIB_1">
      <item>FINA Regionalni centar Zagreb, OIB 85821130368, Trg svibanjskih žrtava 1995. br. 1, 10000 Zagreb</item>
      <item>Matija Nikolić, OIB 22826553630, Mihanovićeva Ulica 30, 10000 Zagreb</item>
    </derivirana_varijabla>
  </DomainObject.Predmet.StrankaListFormatedWithAdressOIB>
  <DomainObject.Predmet.StrankaListNazivFormated>
    <izvorni_sadrzaj>
      <item>FINA Regionalni centar Zagreb</item>
      <item>Matija Nikolić</item>
    </izvorni_sadrzaj>
    <derivirana_varijabla naziv="DomainObject.Predmet.StrankaListNazivFormated_1">
      <item>FINA Regionalni centar Zagreb</item>
      <item>Matija Nikolić</item>
    </derivirana_varijabla>
  </DomainObject.Predmet.StrankaListNazivFormated>
  <DomainObject.Predmet.StrankaListNazivFormatedOIB>
    <izvorni_sadrzaj>
      <item>FINA Regionalni centar Zagreb, OIB 85821130368</item>
      <item>Matija Nikolić, OIB 22826553630</item>
    </izvorni_sadrzaj>
    <derivirana_varijabla naziv="DomainObject.Predmet.StrankaListNazivFormatedOIB_1">
      <item>FINA Regionalni centar Zagreb, OIB 85821130368</item>
      <item>Matija Nikolić, OIB 22826553630</item>
    </derivirana_varijabla>
  </DomainObject.Predmet.StrankaListNazivFormatedOIB>
  <DomainObject.Predmet.ProtuStrankaListFormated>
    <izvorni_sadrzaj>
      <item>WOK BY MATIJA jednostavno društvo s ograničenom odgovornošću za usluge i trgovinu zastupanog po punomoćniku Matija Nikolić</item>
    </izvorni_sadrzaj>
    <derivirana_varijabla naziv="DomainObject.Predmet.ProtuStrankaListFormated_1">
      <item>WOK BY MATIJA jednostavno društvo s ograničenom odgovornošću za usluge i trgovinu zastupanog po punomoćniku Matija Nikolić</item>
    </derivirana_varijabla>
  </DomainObject.Predmet.ProtuStrankaListFormated>
  <DomainObject.Predmet.ProtuStrankaListFormatedOIB>
    <izvorni_sadrzaj>
      <item>WOK BY MATIJA jednostavno društvo s ograničenom odgovornošću za usluge i trgovinu, OIB 28715201961 zastupanog po punomoćniku Matija Nikolić</item>
    </izvorni_sadrzaj>
    <derivirana_varijabla naziv="DomainObject.Predmet.ProtuStrankaListFormatedOIB_1">
      <item>WOK BY MATIJA jednostavno društvo s ograničenom odgovornošću za usluge i trgovinu, OIB 28715201961 zastupanog po punomoćniku Matija Nikolić</item>
    </derivirana_varijabla>
  </DomainObject.Predmet.ProtuStrankaListFormatedOIB>
  <DomainObject.Predmet.ProtuStrankaListFormatedWithAdress>
    <izvorni_sadrzaj>
      <item>WOK BY MATIJA jednostavno društvo s ograničenom odgovornošću za usluge i trgovinu, Ilica 33, 10000 Zagreb zastupanog po punomoćniku Matija Nikolić</item>
    </izvorni_sadrzaj>
    <derivirana_varijabla naziv="DomainObject.Predmet.ProtuStrankaListFormatedWithAdress_1">
      <item>WOK BY MATIJA jednostavno društvo s ograničenom odgovornošću za usluge i trgovinu, Ilica 33, 10000 Zagreb zastupanog po punomoćniku Matija Nikolić</item>
    </derivirana_varijabla>
  </DomainObject.Predmet.ProtuStrankaListFormatedWithAdress>
  <DomainObject.Predmet.ProtuStrankaListFormatedWithAdressOIB>
    <izvorni_sadrzaj>
      <item>WOK BY MATIJA jednostavno društvo s ograničenom odgovornošću za usluge i trgovinu, OIB 28715201961, Ilica 33, 10000 Zagreb zastupanog po punomoćniku Matija Nikolić</item>
    </izvorni_sadrzaj>
    <derivirana_varijabla naziv="DomainObject.Predmet.ProtuStrankaListFormatedWithAdressOIB_1">
      <item>WOK BY MATIJA jednostavno društvo s ograničenom odgovornošću za usluge i trgovinu, OIB 28715201961, Ilica 33, 10000 Zagreb zastupanog po punomoćniku Matija Nikolić</item>
    </derivirana_varijabla>
  </DomainObject.Predmet.ProtuStrankaListFormatedWithAdressOIB>
  <DomainObject.Predmet.ProtuStrankaListNazivFormated>
    <izvorni_sadrzaj>
      <item>WOK BY MATIJA jednostavno društvo s ograničenom odgovornošću za usluge i trgovinu</item>
    </izvorni_sadrzaj>
    <derivirana_varijabla naziv="DomainObject.Predmet.ProtuStrankaListNazivFormated_1">
      <item>WOK BY MATIJA jednostavno društvo s ograničenom odgovornošću za usluge i trgovinu</item>
    </derivirana_varijabla>
  </DomainObject.Predmet.ProtuStrankaListNazivFormated>
  <DomainObject.Predmet.ProtuStrankaListNazivFormatedOIB>
    <izvorni_sadrzaj>
      <item>WOK BY MATIJA jednostavno društvo s ograničenom odgovornošću za usluge i trgovinu, OIB 28715201961</item>
    </izvorni_sadrzaj>
    <derivirana_varijabla naziv="DomainObject.Predmet.ProtuStrankaListNazivFormatedOIB_1">
      <item>WOK BY MATIJA jednostavno društvo s ograničenom odgovornošću za usluge i trgovinu, OIB 28715201961</item>
    </derivirana_varijabla>
  </DomainObject.Predmet.ProtuStrankaListNazivFormatedOIB>
  <DomainObject.Predmet.OstaliListFormated>
    <izvorni_sadrzaj>
      <item>Matija Nikolić punomoćnik sudionika u postupku WOK BY MATIJA jednostavno društvo s ograničenom odgovornošću za usluge i trgovinu</item>
      <item>Ivan Prpić</item>
    </izvorni_sadrzaj>
    <derivirana_varijabla naziv="DomainObject.Predmet.OstaliListFormated_1">
      <item>Matija Nikolić punomoćnik sudionika u postupku WOK BY MATIJA jednostavno društvo s ograničenom odgovornošću za usluge i trgovinu</item>
      <item>Ivan Prpić</item>
    </derivirana_varijabla>
  </DomainObject.Predmet.OstaliListFormated>
  <DomainObject.Predmet.OstaliListFormatedOIB>
    <izvorni_sadrzaj>
      <item>Matija Nikolić, OIB 22826553630 punomoćnik sudionika u postupku WOK BY MATIJA jednostavno društvo s ograničenom odgovornošću za usluge i trgovinu</item>
      <item>Ivan Prpić, OIB 16795120342</item>
    </izvorni_sadrzaj>
    <derivirana_varijabla naziv="DomainObject.Predmet.OstaliListFormatedOIB_1">
      <item>Matija Nikolić, OIB 22826553630 punomoćnik sudionika u postupku WOK BY MATIJA jednostavno društvo s ograničenom odgovornošću za usluge i trgovinu</item>
      <item>Ivan Prpić, OIB 16795120342</item>
    </derivirana_varijabla>
  </DomainObject.Predmet.OstaliListFormatedOIB>
  <DomainObject.Predmet.OstaliListFormatedWithAdress>
    <izvorni_sadrzaj>
      <item>Matija Nikolić, Mihanovićeva Ulica 30, 10000 Zagreb punomoćnik sudionika u postupku WOK BY MATIJA jednostavno društvo s ograničenom odgovornošću za usluge i trgovinu</item>
      <item>Ivan Prpić, Hruševečka Ulica 11, 10000 Zagreb</item>
    </izvorni_sadrzaj>
    <derivirana_varijabla naziv="DomainObject.Predmet.OstaliListFormatedWithAdress_1">
      <item>Matija Nikolić, Mihanovićeva Ulica 30, 10000 Zagreb punomoćnik sudionika u postupku WOK BY MATIJA jednostavno društvo s ograničenom odgovornošću za usluge i trgovinu</item>
      <item>Ivan Prpić, Hruševečka Ulica 11, 10000 Zagreb</item>
    </derivirana_varijabla>
  </DomainObject.Predmet.OstaliListFormatedWithAdress>
  <DomainObject.Predmet.OstaliListFormatedWithAdressOIB>
    <izvorni_sadrzaj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izvorni_sadrzaj>
    <derivirana_varijabla naziv="DomainObject.Predmet.OstaliListFormatedWithAdressOIB_1"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derivirana_varijabla>
  </DomainObject.Predmet.OstaliListFormatedWithAdressOIB>
  <DomainObject.Predmet.OstaliListNazivFormated>
    <izvorni_sadrzaj>
      <item>Matija Nikolić</item>
      <item>Ivan Prpić</item>
    </izvorni_sadrzaj>
    <derivirana_varijabla naziv="DomainObject.Predmet.OstaliListNazivFormated_1">
      <item>Matija Nikolić</item>
      <item>Ivan Prpić</item>
    </derivirana_varijabla>
  </DomainObject.Predmet.OstaliListNazivFormated>
  <DomainObject.Predmet.OstaliListNazivFormatedOIB>
    <izvorni_sadrzaj>
      <item>Matija Nikolić, OIB 22826553630</item>
      <item>Ivan Prpić, OIB 16795120342</item>
    </izvorni_sadrzaj>
    <derivirana_varijabla naziv="DomainObject.Predmet.OstaliListNazivFormatedOIB_1">
      <item>Matija Nikolić, OIB 22826553630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WOK BY MATIJA jednostavno društvo s ograničenom odgovornošću za usluge i trgovinu</izvorni_sadrzaj>
    <derivirana_varijabla naziv="DomainObject.Predmet.ProtustrankaIDrugi_1">WOK BY MATIJA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WOK BY MATIJA jednostavno društvo s ograničenom odgovornošću za usluge i trgovinu, OIB 28715201961, Ilica 33, 10000 Zagreb</izvorni_sadrzaj>
    <derivirana_varijabla naziv="DomainObject.Predmet.ProtustrankaIDrugiAdressOIB_1">WOK BY MATIJA jednostavno društvo s ograničenom odgovornošću za usluge i trgovinu, OIB 28715201961,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WOK BY MATIJA jednostavno društvo s ograničenom odgovornošću za usluge i trgovinu</item>
      <item>FINA Regionalni centar Zagreb</item>
      <item>Matija Nikolić</item>
      <item>Matija Nikolić</item>
      <item>Ivan Prpić</item>
    </izvorni_sadrzaj>
    <derivirana_varijabla naziv="DomainObject.Predmet.SudioniciListNaziv_1">
      <item>WOK BY MATIJA jednostavno društvo s ograničenom odgovornošću za usluge i trgovinu</item>
      <item>FINA Regionalni centar Zagreb</item>
      <item>Matija Nikolić</item>
      <item>Matija Nikolić</item>
      <item>Ivan Prpić</item>
    </derivirana_varijabla>
  </DomainObject.Predmet.SudioniciListNaziv>
  <DomainObject.Predmet.SudioniciListAdressOIB>
    <izvorni_sadrzaj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izvorni_sadrzaj>
    <derivirana_varijabla naziv="DomainObject.Predmet.SudioniciListAdressOIB_1"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28715201961</item>
      <item>, OIB 85821130368</item>
      <item>, OIB 22826553630</item>
      <item>, OIB 22826553630</item>
      <item>, OIB 16795120342</item>
    </izvorni_sadrzaj>
    <derivirana_varijabla naziv="DomainObject.Predmet.SudioniciListNazivOIB_1">
      <item>, OIB 28715201961</item>
      <item>, OIB 85821130368</item>
      <item>, OIB 22826553630</item>
      <item>, OIB 22826553630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352</properties:Words>
  <properties:Characters>1807</properties:Characters>
  <properties:Lines>48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2017-05-31T13:07:00Z</dcterms:created>
  <dc:creator>Sudsko vijeće</dc:creator>
  <cp:lastModifiedBy>Kristina Švajger</cp:lastModifiedBy>
  <cp:lastPrinted>2017-05-31T13:13:00Z</cp:lastPrinted>
  <dcterms:modified xmlns:xsi="http://www.w3.org/2001/XMLSchema-instance" xsi:type="dcterms:W3CDTF">2017-05-31T13:13:00Z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