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9e3a" w14:paraId="07e9e3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A58E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St-16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A58E7" w:rsidRPr="004A58E7">
        <w:t>BAŠAK d.o.o.</w:t>
      </w:r>
      <w:r w:rsidR="004A58E7">
        <w:t xml:space="preserve"> OIB: </w:t>
      </w:r>
      <w:r w:rsidR="004A58E7" w:rsidRPr="004A58E7">
        <w:t>99436620250</w:t>
      </w:r>
      <w:r w:rsidR="004A58E7">
        <w:t xml:space="preserve">, MBS: </w:t>
      </w:r>
      <w:r w:rsidR="004A58E7" w:rsidRPr="004A58E7">
        <w:t>080613381</w:t>
      </w:r>
      <w:r w:rsidR="004A58E7">
        <w:t xml:space="preserve"> iz Šipki, Šipki 7</w:t>
      </w:r>
      <w:r w:rsidR="00236046">
        <w:t xml:space="preserve"> </w:t>
      </w:r>
      <w:r w:rsidR="007C052C">
        <w:t xml:space="preserve">dana </w:t>
      </w:r>
      <w:r w:rsidR="00236046">
        <w:t>07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4A58E7" w:rsidRPr="004A58E7">
        <w:t xml:space="preserve">BAŠAK d.o.o. OIB: 99436620250, MBS: 080613381 iz Šipki, Šipki 7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4A58E7" w:rsidRPr="004A58E7">
        <w:t>BAŠAK d.o.o. OIB: 99436620250, MBS: 080613381 iz Šipki, Šipki 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>, 07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7EE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A58E7">
          <w:t>70.St-16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907EE8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07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07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BAŠAK d.o.o. zastupanog po punomoćniku ZDRAVKO BAŠAK</izvorni_sadrzaj>
    <derivirana_varijabla naziv="DomainObject.Predmet.ProtustrankaFormated_1">  BAŠAK d.o.o. zastupanog po punomoćniku ZDRAVKO BAŠAK</derivirana_varijabla>
  </DomainObject.Predmet.ProtustrankaFormated>
  <DomainObject.Predmet.ProtustrankaFormatedOIB>
    <izvorni_sadrzaj>  BAŠAK d.o.o., OIB 99436620250 zastupanog po punomoćniku ZDRAVKO BAŠAK</izvorni_sadrzaj>
    <derivirana_varijabla naziv="DomainObject.Predmet.ProtustrankaFormatedOIB_1">  BAŠAK d.o.o., OIB 99436620250 zastupanog po punomoćniku ZDRAVKO BAŠAK</derivirana_varijabla>
  </DomainObject.Predmet.ProtustrankaFormatedOIB>
  <DomainObject.Predmet.ProtustrankaFormatedWithAdress>
    <izvorni_sadrzaj> BAŠAK d.o.o., Šipki 7, 49253 Šipki zastupanog po punomoćniku ZDRAVKO BAŠAK</izvorni_sadrzaj>
    <derivirana_varijabla naziv="DomainObject.Predmet.ProtustrankaFormatedWithAdress_1"> BAŠAK d.o.o., Šipki 7, 49253 Šipki zastupanog po punomoćniku ZDRAVKO BAŠAK</derivirana_varijabla>
  </DomainObject.Predmet.ProtustrankaFormatedWithAdress>
  <DomainObject.Predmet.ProtustrankaFormatedWithAdressOIB>
    <izvorni_sadrzaj> BAŠAK d.o.o., OIB 99436620250, Šipki 7, 49253 Šipki zastupanog po punomoćniku ZDRAVKO BAŠAK</izvorni_sadrzaj>
    <derivirana_varijabla naziv="DomainObject.Predmet.ProtustrankaFormatedWithAdressOIB_1"> BAŠAK d.o.o., OIB 99436620250, Šipki 7, 49253 Šipki zastupanog po punomoćniku ZDRAVKO BAŠAK</derivirana_varijabla>
  </DomainObject.Predmet.ProtustrankaFormatedWithAdressOIB>
  <DomainObject.Predmet.ProtustrankaWithAdress>
    <izvorni_sadrzaj>BAŠAK d.o.o. Šipki 7, 49253 Šipki</izvorni_sadrzaj>
    <derivirana_varijabla naziv="DomainObject.Predmet.ProtustrankaWithAdress_1">BAŠAK d.o.o. Šipki 7, 49253 Šipki</derivirana_varijabla>
  </DomainObject.Predmet.ProtustrankaWithAdress>
  <DomainObject.Predmet.ProtustrankaWithAdressOIB>
    <izvorni_sadrzaj>BAŠAK d.o.o., OIB 99436620250, Šipki 7, 49253 Šipki</izvorni_sadrzaj>
    <derivirana_varijabla naziv="DomainObject.Predmet.ProtustrankaWithAdressOIB_1">BAŠAK d.o.o., OIB 99436620250, Šipki 7, 49253 Šipki</derivirana_varijabla>
  </DomainObject.Predmet.ProtustrankaWithAdressOIB>
  <DomainObject.Predmet.ProtustrankaNazivFormated>
    <izvorni_sadrzaj>BAŠAK d.o.o.</izvorni_sadrzaj>
    <derivirana_varijabla naziv="DomainObject.Predmet.ProtustrankaNazivFormated_1">BAŠAK d.o.o.</derivirana_varijabla>
  </DomainObject.Predmet.ProtustrankaNazivFormated>
  <DomainObject.Predmet.ProtustrankaNazivFormatedOIB>
    <izvorni_sadrzaj>BAŠAK d.o.o., OIB 99436620250</izvorni_sadrzaj>
    <derivirana_varijabla naziv="DomainObject.Predmet.ProtustrankaNazivFormatedOIB_1">BAŠAK d.o.o., OIB 99436620250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BAŠAK d.o.o. zastupanog po punomoćniku ZDRAVKO BAŠAK</item>
    </izvorni_sadrzaj>
    <derivirana_varijabla naziv="DomainObject.Predmet.ProtuStrankaListFormated_1">
      <item>BAŠAK d.o.o. zastupanog po punomoćniku ZDRAVKO BAŠAK</item>
    </derivirana_varijabla>
  </DomainObject.Predmet.ProtuStrankaListFormated>
  <DomainObject.Predmet.ProtuStrankaListFormatedOIB>
    <izvorni_sadrzaj>
      <item>BAŠAK d.o.o., OIB 99436620250 zastupanog po punomoćniku ZDRAVKO BAŠAK</item>
    </izvorni_sadrzaj>
    <derivirana_varijabla naziv="DomainObject.Predmet.ProtuStrankaListFormatedOIB_1">
      <item>BAŠAK d.o.o., OIB 99436620250 zastupanog po punomoćniku ZDRAVKO BAŠAK</item>
    </derivirana_varijabla>
  </DomainObject.Predmet.ProtuStrankaListFormatedOIB>
  <DomainObject.Predmet.ProtuStrankaListFormatedWithAdress>
    <izvorni_sadrzaj>
      <item>BAŠAK d.o.o., Šipki 7, 49253 Šipki zastupanog po punomoćniku ZDRAVKO BAŠAK</item>
    </izvorni_sadrzaj>
    <derivirana_varijabla naziv="DomainObject.Predmet.ProtuStrankaListFormatedWithAdress_1">
      <item>BAŠAK d.o.o., Šipki 7, 49253 Šipki zastupanog po punomoćniku ZDRAVKO BAŠAK</item>
    </derivirana_varijabla>
  </DomainObject.Predmet.ProtuStrankaListFormatedWithAdress>
  <DomainObject.Predmet.ProtuStrankaListFormatedWithAdressOIB>
    <izvorni_sadrzaj>
      <item>BAŠAK d.o.o., OIB 99436620250, Šipki 7, 49253 Šipki zastupanog po punomoćniku ZDRAVKO BAŠAK</item>
    </izvorni_sadrzaj>
    <derivirana_varijabla naziv="DomainObject.Predmet.ProtuStrankaListFormatedWithAdressOIB_1">
      <item>BAŠAK d.o.o., OIB 99436620250, Šipki 7, 49253 Šipki zastupanog po punomoćniku ZDRAVKO BAŠAK</item>
    </derivirana_varijabla>
  </DomainObject.Predmet.ProtuStrankaListFormatedWithAdressOIB>
  <DomainObject.Predmet.ProtuStrankaListNazivFormated>
    <izvorni_sadrzaj>
      <item>BAŠAK d.o.o.</item>
    </izvorni_sadrzaj>
    <derivirana_varijabla naziv="DomainObject.Predmet.ProtuStrankaListNazivFormated_1">
      <item>BAŠAK d.o.o.</item>
    </derivirana_varijabla>
  </DomainObject.Predmet.ProtuStrankaListNazivFormated>
  <DomainObject.Predmet.ProtuStrankaListNazivFormatedOIB>
    <izvorni_sadrzaj>
      <item>BAŠAK d.o.o., OIB 99436620250</item>
    </izvorni_sadrzaj>
    <derivirana_varijabla naziv="DomainObject.Predmet.ProtuStrankaListNazivFormatedOIB_1">
      <item>BAŠAK d.o.o., OIB 99436620250</item>
    </derivirana_varijabla>
  </DomainObject.Predmet.ProtuStrankaListNazivFormatedOIB>
  <DomainObject.Predmet.OstaliListFormated>
    <izvorni_sadrzaj>
      <item>ZDRAVKO BAŠAK punomoćnik sudionika u postupku BAŠAK d.o.o.</item>
    </izvorni_sadrzaj>
    <derivirana_varijabla naziv="DomainObject.Predmet.OstaliListFormated_1">
      <item>ZDRAVKO BAŠAK punomoćnik sudionika u postupku BAŠAK d.o.o.</item>
    </derivirana_varijabla>
  </DomainObject.Predmet.OstaliListFormated>
  <DomainObject.Predmet.OstaliListFormatedOIB>
    <izvorni_sadrzaj>
      <item>ZDRAVKO BAŠAK, OIB 92339574450 punomoćnik sudionika u postupku BAŠAK d.o.o.</item>
    </izvorni_sadrzaj>
    <derivirana_varijabla naziv="DomainObject.Predmet.OstaliListFormatedOIB_1">
      <item>ZDRAVKO BAŠAK, OIB 92339574450 punomoćnik sudionika u postupku BAŠAK d.o.o.</item>
    </derivirana_varijabla>
  </DomainObject.Predmet.OstaliListFormatedOIB>
  <DomainObject.Predmet.OstaliListFormatedWithAdress>
    <izvorni_sadrzaj>
      <item>ZDRAVKO BAŠAK, ŠIPKI 7, 49250 Šipki punomoćnik sudionika u postupku BAŠAK d.o.o.</item>
    </izvorni_sadrzaj>
    <derivirana_varijabla naziv="DomainObject.Predmet.OstaliListFormatedWithAdress_1">
      <item>ZDRAVKO BAŠAK, ŠIPKI 7, 49250 Šipki punomoćnik sudionika u postupku BAŠAK d.o.o.</item>
    </derivirana_varijabla>
  </DomainObject.Predmet.OstaliListFormatedWithAdress>
  <DomainObject.Predmet.OstaliListFormatedWithAdressOIB>
    <izvorni_sadrzaj>
      <item>ZDRAVKO BAŠAK, OIB 92339574450, ŠIPKI 7, 49250 Šipki punomoćnik sudionika u postupku BAŠAK d.o.o.</item>
    </izvorni_sadrzaj>
    <derivirana_varijabla naziv="DomainObject.Predmet.OstaliListFormatedWithAdressOIB_1">
      <item>ZDRAVKO BAŠAK, OIB 92339574450, ŠIPKI 7, 49250 Šipki punomoćnik sudionika u postupku BAŠAK d.o.o.</item>
    </derivirana_varijabla>
  </DomainObject.Predmet.OstaliListFormatedWithAdressOIB>
  <DomainObject.Predmet.OstaliListNazivFormated>
    <izvorni_sadrzaj>
      <item>ZDRAVKO BAŠAK</item>
    </izvorni_sadrzaj>
    <derivirana_varijabla naziv="DomainObject.Predmet.OstaliListNazivFormated_1">
      <item>ZDRAVKO BAŠAK</item>
    </derivirana_varijabla>
  </DomainObject.Predmet.OstaliListNazivFormated>
  <DomainObject.Predmet.OstaliListNazivFormatedOIB>
    <izvorni_sadrzaj>
      <item>ZDRAVKO BAŠAK, OIB 92339574450</item>
    </izvorni_sadrzaj>
    <derivirana_varijabla naziv="DomainObject.Predmet.OstaliListNazivFormatedOIB_1">
      <item>ZDRAVKO BAŠAK, OIB 92339574450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BAŠAK d.o.o.</izvorni_sadrzaj>
    <derivirana_varijabla naziv="DomainObject.Predmet.ProtustrankaIDrugi_1">BAŠAK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BAŠAK d.o.o., OIB 99436620250, Šipki 7, 49253 Šipki</izvorni_sadrzaj>
    <derivirana_varijabla naziv="DomainObject.Predmet.ProtustrankaIDrugiAdressOIB_1">BAŠAK d.o.o., OIB 99436620250, Šipki 7, 49253 Šipki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BAŠAK d.o.o.</item>
      <item>ZDRAVKO BAŠAK</item>
    </izvorni_sadrzaj>
    <derivirana_varijabla naziv="DomainObject.Predmet.SudioniciListNaziv_1">
      <item>FINA Regionalni centar Zagreb</item>
      <item>BAŠAK d.o.o.</item>
      <item>ZDRAVKO BAŠAK</item>
    </derivirana_varijabla>
  </DomainObject.Predmet.SudioniciListNaziv>
  <DomainObject.Predmet.SudioniciListAdressOIB>
    <izvorni_sadrzaj>
      <item>FINA Regionalni centar Zagreb, OIB 85821130368, Trg svibanjskih žrtava 1995. 1,10000 Zagreb</item>
      <item>BAŠAK d.o.o., OIB 99436620250, Šipki 7,49253 Šipki</item>
      <item>ZDRAVKO BAŠAK, OIB 92339574450, ŠIPKI 7,49250 Šipki</item>
    </izvorni_sadrzaj>
    <derivirana_varijabla naziv="DomainObject.Predmet.SudioniciListAdressOIB_1">
      <item>FINA Regionalni centar Zagreb, OIB 85821130368, Trg svibanjskih žrtava 1995. 1,10000 Zagreb</item>
      <item>BAŠAK d.o.o., OIB 99436620250, Šipki 7,49253 Šipki</item>
      <item>ZDRAVKO BAŠAK, OIB 92339574450, ŠIPKI 7,49250 Šipki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99436620250</item>
      <item>, OIB 92339574450</item>
    </izvorni_sadrzaj>
    <derivirana_varijabla naziv="DomainObject.Predmet.SudioniciListNazivOIB_1">
      <item>, OIB 85821130368</item>
      <item>, OIB 99436620250</item>
      <item>, OIB 92339574450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1685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2016-01-07T10:21:00Z</dcterms:created>
  <dc:creator>Maja Jurovicki</dc:creator>
  <cp:lastModifiedBy>Melanija Krilčić</cp:lastModifiedBy>
  <cp:lastPrinted>2016-01-22T12:15:00Z</cp:lastPrinted>
  <dcterms:modified xmlns:xsi="http://www.w3.org/2001/XMLSchema-instance" xsi:type="dcterms:W3CDTF">2016-01-22T12:16:00Z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