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f449" w14:paraId="0f5f449" w:rsidRDefault="00D50B30" w:rsidP="00D50B30" w:rsidR="00D50B30" w:rsidRPr="00D50B30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St-1048/15-97</w:t>
      </w:r>
    </w:p>
    <w:p w:rsidRDefault="00D50B30" w:rsidP="00D50B30" w:rsidR="00D50B30" w:rsidRPr="00A14E28">
      <w:pPr>
        <w:jc w:val="right"/>
        <w:rPr>
          <w:rStyle w:val="Naglaeno"/>
          <w:b w:val="false"/>
        </w:rPr>
      </w:pPr>
    </w:p>
    <w:p w:rsidRDefault="00D50B30" w:rsidP="00D50B30" w:rsidR="00D50B3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0B30" w:rsidP="00D50B30" w:rsidR="00D50B30"/>
    <w:p w:rsidRDefault="00D50B30" w:rsidP="00D50B30" w:rsidR="00D50B3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50B30" w:rsidP="00D50B30" w:rsidR="00D50B3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50B30" w:rsidP="00D50B30" w:rsidR="00D50B30"/>
    <w:p w:rsidRDefault="00D50B30" w:rsidP="00D50B30" w:rsidR="00D50B30"/>
    <w:p w:rsidRDefault="0024141E" w:rsidP="00D50B30" w:rsidR="0024141E"/>
    <w:p w:rsidRDefault="00D50B30" w:rsidP="00D50B30" w:rsidR="00D50B30">
      <w:pPr>
        <w:jc w:val="center"/>
      </w:pPr>
      <w:r>
        <w:t>R E P U B L I K A   H R V A T S K A</w:t>
      </w:r>
    </w:p>
    <w:p w:rsidRDefault="00D50B30" w:rsidP="00D50B30" w:rsidR="00D50B30">
      <w:pPr>
        <w:jc w:val="center"/>
      </w:pPr>
      <w:r>
        <w:t>R J E Š E N J E</w:t>
      </w:r>
    </w:p>
    <w:p w:rsidRDefault="00D50B30" w:rsidP="00D50B30" w:rsidR="00D50B30">
      <w:pPr>
        <w:rPr>
          <w:b/>
        </w:rPr>
      </w:pPr>
    </w:p>
    <w:p w:rsidRDefault="00D50B30" w:rsidP="00D50B30" w:rsidR="00D50B30">
      <w:pPr>
        <w:rPr>
          <w:b/>
        </w:rPr>
      </w:pPr>
    </w:p>
    <w:p w:rsidRDefault="00D50B30" w:rsidP="00D50B30" w:rsidR="00D50B30">
      <w:pPr>
        <w:pStyle w:val="Tijeloteksta"/>
        <w:ind w:firstLine="720"/>
      </w:pPr>
      <w:r>
        <w:t xml:space="preserve">Trgovački sud u Osijeku, po sucu pojedincu Jadranki Herman kao stečajnom sucu, u stečajnom postupku nad dužnikom AUTO VIOLA d.o.o. za trgovinu i usluge, u stečaju, Osijek, Trpimirova 26, MBS 030066035, OIB 97121503231, dana 25. rujna 2018.  </w:t>
      </w:r>
    </w:p>
    <w:p w:rsidRDefault="00D50B30" w:rsidP="00D50B30" w:rsidR="00D50B30">
      <w:pPr>
        <w:pStyle w:val="Tijeloteksta"/>
        <w:ind w:firstLine="720"/>
      </w:pPr>
    </w:p>
    <w:p w:rsidRDefault="00D50B30" w:rsidP="00D50B30" w:rsidR="00D50B30" w:rsidRPr="004E2336">
      <w:pPr>
        <w:pStyle w:val="Tijeloteksta"/>
        <w:ind w:firstLine="720"/>
      </w:pPr>
      <w:r>
        <w:t xml:space="preserve">                  </w:t>
      </w:r>
    </w:p>
    <w:p w:rsidRDefault="00D50B30" w:rsidP="00D50B30" w:rsidR="00D50B30" w:rsidRPr="005D03D2">
      <w:pPr>
        <w:jc w:val="center"/>
      </w:pPr>
      <w:r w:rsidRPr="005D03D2">
        <w:t>r i j e š i o   j e</w:t>
      </w:r>
    </w:p>
    <w:p w:rsidRDefault="00C67AB5" w:rsidP="00C2390C" w:rsidR="00C67AB5"/>
    <w:p w:rsidRDefault="00D62A5A" w:rsidP="00C2390C" w:rsidR="00D62A5A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D50B30">
        <w:t xml:space="preserve">Prihvaća se ponuda ponuditelja </w:t>
      </w:r>
      <w:r w:rsidR="008B632E">
        <w:t>ANI d.o.o. Višnjevac, Nikole Šubića Zrinskog 101, OIB 93420984261</w:t>
      </w:r>
      <w:r w:rsidR="00EE2B76">
        <w:t>,</w:t>
      </w:r>
      <w:r w:rsidR="008B632E">
        <w:t xml:space="preserve"> za nekretnine u vlasništvu stečajnog dužnika </w:t>
      </w:r>
      <w:r w:rsidR="00D50B30">
        <w:t>AUTO VIOLA d.o.o. za trgovinu i usluge, u stečaju, Osijek, Trpimirova 26, MBS 030066035, OIB 97121503231</w:t>
      </w:r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D50B30" w:rsidP="00C7524D" w:rsidR="00D91B1D">
      <w:pPr>
        <w:pStyle w:val="Odlomakpopisa"/>
        <w:numPr>
          <w:ilvl w:val="0"/>
          <w:numId w:val="16"/>
        </w:numPr>
        <w:jc w:val="both"/>
      </w:pPr>
      <w:r w:rsidRPr="00D50B30">
        <w:t>Zk</w:t>
      </w:r>
      <w:r>
        <w:t>. ul. 17609 k.o. Osijek i to kč.br. 9846/3, u naravi salon i servis automobila, ekonomsko dvorište, Ulica kne</w:t>
      </w:r>
      <w:r w:rsidR="00C7524D">
        <w:t>za Trpimira broj 26 sa 6443 m2,</w:t>
      </w:r>
    </w:p>
    <w:p w:rsidRDefault="00C7524D" w:rsidP="00C7524D" w:rsidR="00C7524D">
      <w:pPr>
        <w:ind w:left="708"/>
        <w:jc w:val="both"/>
      </w:pPr>
      <w:r>
        <w:t>za iznos po utvrđenoj vrijednosti  od 4.947.600,00 kn, te mu se ujedno i dosuđuju ove nekretnine.</w:t>
      </w:r>
    </w:p>
    <w:p w:rsidRDefault="00C7524D" w:rsidP="00C7524D" w:rsidR="00C7524D">
      <w:pPr>
        <w:ind w:left="708"/>
        <w:jc w:val="both"/>
      </w:pPr>
    </w:p>
    <w:p w:rsidRDefault="00C7524D" w:rsidP="00C7524D" w:rsidR="00C7524D">
      <w:pPr>
        <w:ind w:left="708"/>
        <w:jc w:val="both"/>
      </w:pPr>
      <w:r w:rsidRPr="00C7524D">
        <w:rPr>
          <w:b/>
        </w:rPr>
        <w:t xml:space="preserve">II </w:t>
      </w:r>
      <w:r>
        <w:t xml:space="preserve">ANI d.o.o. Višnjevac, Nikole Šubića Zrinskog 101, OIB 93420984261, kao kupac nekretnina iz točke  I  izreke ovog rješenja </w:t>
      </w:r>
      <w:r w:rsidR="00EE2B76">
        <w:t xml:space="preserve">dužan je platiti dio kupovnine u iznosu od 538.915,98 kn za podmirenje troškova </w:t>
      </w:r>
      <w:r w:rsidR="00451203">
        <w:t xml:space="preserve"> stečajnog postupka (troškovi utvrđenja predmeta razlučnog prava i troškovi </w:t>
      </w:r>
      <w:r w:rsidR="00EE2B76">
        <w:t>unovčenja</w:t>
      </w:r>
      <w:r w:rsidR="00451203">
        <w:t>)</w:t>
      </w:r>
      <w:r w:rsidR="00EE2B76">
        <w:t xml:space="preserve"> u roku o</w:t>
      </w:r>
      <w:r w:rsidR="00451203">
        <w:t>d 30 dana, od dana pravomoćnosti ovog rješenja na žiro račun Trgovačkog suda u Osijeku broj HR31 2390 0011 3000 0020 0 s pozivom na  broj HR05 272-1048-2015 kod Hrvatske poštanske banke, dok se s preostalim dijelom oslobađa plaćanja kupovnine.</w:t>
      </w:r>
    </w:p>
    <w:p w:rsidRDefault="00313A61" w:rsidP="00C7524D" w:rsidR="00313A61">
      <w:pPr>
        <w:ind w:left="708"/>
        <w:jc w:val="both"/>
      </w:pPr>
    </w:p>
    <w:p w:rsidRDefault="00313A61" w:rsidP="00C7524D" w:rsidR="00313A61">
      <w:pPr>
        <w:ind w:left="708"/>
        <w:jc w:val="both"/>
      </w:pPr>
      <w:r w:rsidRPr="00313A61">
        <w:rPr>
          <w:b/>
        </w:rPr>
        <w:t>III</w:t>
      </w:r>
      <w:r>
        <w:t xml:space="preserve"> Ako kupac ANI d.o.o. Višnjevac, Nikole Šubića Zrinskog 101, OIB 93420984261, u određenom mu roku ne uplati dio kupovnine određene u točki  II  ovog rješenja </w:t>
      </w:r>
      <w:r w:rsidR="00B420D5">
        <w:t xml:space="preserve"> smatrat će se da je odustao od kupovine te će se nekretnina dosuditi</w:t>
      </w:r>
      <w:r w:rsidR="00E613F4">
        <w:t xml:space="preserve"> i </w:t>
      </w:r>
      <w:r w:rsidR="00B420D5">
        <w:t xml:space="preserve"> kupcima koji su ponudili nižu cijenu, redom prema v</w:t>
      </w:r>
      <w:r w:rsidR="00E613F4">
        <w:t xml:space="preserve">eličini cijene koju su ponudili. U tom slučaju sud će donijeti posebno rješenje o dosudi svakom sljedećom kupcu koji je ispunio uvjete da mu se nekretnine dosude, u kojem će odrediti rok za polaganje kupovnine. Sud će u tom rješenju najprije oglasiti nevažećom dosudu kupcu koji je ponudio višu cijenu. </w:t>
      </w:r>
    </w:p>
    <w:p w:rsidRDefault="005D194D" w:rsidP="00C7524D" w:rsidR="005D194D">
      <w:pPr>
        <w:ind w:left="708"/>
        <w:jc w:val="both"/>
        <w:rPr>
          <w:b/>
        </w:rPr>
      </w:pPr>
    </w:p>
    <w:p w:rsidRDefault="00B420D5" w:rsidP="00C7524D" w:rsidR="005D194D">
      <w:pPr>
        <w:ind w:left="708"/>
        <w:jc w:val="both"/>
      </w:pPr>
      <w:r>
        <w:rPr>
          <w:b/>
        </w:rPr>
        <w:t>IV</w:t>
      </w:r>
      <w:r w:rsidR="005D194D" w:rsidRPr="005D194D">
        <w:t xml:space="preserve"> Kupac</w:t>
      </w:r>
      <w:r w:rsidR="005D194D">
        <w:rPr>
          <w:b/>
        </w:rPr>
        <w:t xml:space="preserve"> </w:t>
      </w:r>
      <w:r w:rsidR="005D194D" w:rsidRPr="005D194D">
        <w:t xml:space="preserve">je dužan platiti sve poreze, pristojbe kao i ostale troškove vezane s prodajom i prijenosom vlasništva nekretnina iz točke  I  izreke ovog rješenja. </w:t>
      </w:r>
    </w:p>
    <w:p w:rsidRDefault="0024141E" w:rsidP="00C7524D" w:rsidR="0024141E">
      <w:pPr>
        <w:ind w:left="708"/>
        <w:jc w:val="both"/>
      </w:pPr>
    </w:p>
    <w:p w:rsidRDefault="0024141E" w:rsidP="0024141E" w:rsidR="0024141E">
      <w:pPr>
        <w:ind w:left="708"/>
        <w:jc w:val="center"/>
      </w:pPr>
      <w:r>
        <w:lastRenderedPageBreak/>
        <w:t>2</w:t>
      </w:r>
    </w:p>
    <w:p w:rsidRDefault="0024141E" w:rsidP="0024141E" w:rsidR="0024141E" w:rsidRPr="00D50B30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St-1048/15-97</w:t>
      </w:r>
    </w:p>
    <w:p w:rsidRDefault="0024141E" w:rsidP="0024141E" w:rsidR="0024141E">
      <w:pPr>
        <w:ind w:left="708"/>
        <w:jc w:val="center"/>
      </w:pPr>
    </w:p>
    <w:p w:rsidRDefault="0024141E" w:rsidP="0024141E" w:rsidR="0024141E">
      <w:pPr>
        <w:ind w:left="708"/>
        <w:jc w:val="center"/>
      </w:pPr>
    </w:p>
    <w:p w:rsidRDefault="005D194D" w:rsidP="00C7524D" w:rsidR="005D194D">
      <w:pPr>
        <w:ind w:left="708"/>
        <w:jc w:val="both"/>
      </w:pPr>
    </w:p>
    <w:p w:rsidRDefault="005D194D" w:rsidP="00C7524D" w:rsidR="005D194D">
      <w:pPr>
        <w:ind w:left="708"/>
        <w:jc w:val="both"/>
      </w:pPr>
      <w:r w:rsidRPr="00313A61">
        <w:rPr>
          <w:b/>
        </w:rPr>
        <w:t>V</w:t>
      </w:r>
      <w:r>
        <w:t xml:space="preserve"> Nakon pravomoćnosti ovog rješenja i nakon što kupac položi dio kupovnine iz točke II  </w:t>
      </w:r>
      <w:r w:rsidR="00313A61">
        <w:t xml:space="preserve">izreke ovog rješenja, u Zemljišnu knjigu upisat će se u njegovu korist pravo vlasništva na dosuđenim nekretninama, te će se brisati svi upisani tereti u zemljišnim knjigama. </w:t>
      </w:r>
    </w:p>
    <w:p w:rsidRDefault="004D77DA" w:rsidP="00C7524D" w:rsidR="004D77DA" w:rsidRPr="004D77DA">
      <w:pPr>
        <w:ind w:left="708"/>
        <w:jc w:val="both"/>
        <w:rPr>
          <w:b/>
        </w:rPr>
      </w:pPr>
    </w:p>
    <w:p w:rsidRDefault="004D77DA" w:rsidP="00C7524D" w:rsidR="004D77DA" w:rsidRPr="005D194D">
      <w:pPr>
        <w:ind w:left="708"/>
        <w:jc w:val="both"/>
      </w:pPr>
      <w:r w:rsidRPr="004D77DA">
        <w:rPr>
          <w:b/>
        </w:rPr>
        <w:t>VI</w:t>
      </w:r>
      <w:r>
        <w:t xml:space="preserve"> Nakon što kupac uplati iznos iz točke II i nakon pravomoćnosti ovog rješenja nekretnina će se predati kupcu temeljem posebnog zaključka. </w:t>
      </w:r>
    </w:p>
    <w:p w:rsidRDefault="007D3A38" w:rsidP="00AA27C4" w:rsidR="007D3A38">
      <w:pPr>
        <w:jc w:val="both"/>
      </w:pPr>
    </w:p>
    <w:p w:rsidRDefault="00BE6CAD" w:rsidP="00BE6CAD" w:rsidR="007D3A38" w:rsidRPr="007D3A38">
      <w:pPr>
        <w:jc w:val="both"/>
        <w:rPr>
          <w:b/>
        </w:rPr>
      </w:pPr>
      <w:r>
        <w:rPr>
          <w:b/>
        </w:rPr>
        <w:tab/>
      </w:r>
      <w:r w:rsidR="00AA27C4">
        <w:rPr>
          <w:b/>
        </w:rPr>
        <w:t>VII</w:t>
      </w:r>
      <w:r w:rsidR="00227F53" w:rsidRPr="008562E6">
        <w:rPr>
          <w:b/>
        </w:rPr>
        <w:t xml:space="preserve"> </w:t>
      </w:r>
      <w:r w:rsidR="00227F53">
        <w:rPr>
          <w:b/>
        </w:rPr>
        <w:t xml:space="preserve"> O</w:t>
      </w:r>
      <w:r w:rsidR="007D3A38">
        <w:t xml:space="preserve">vo rješenje će se objaviti na </w:t>
      </w:r>
      <w:r w:rsidR="00F643DF">
        <w:t>e-</w:t>
      </w:r>
      <w:r w:rsidR="007D3A38">
        <w:t>oglasnoj ploči suda.</w:t>
      </w:r>
    </w:p>
    <w:p w:rsidRDefault="00AE22BB" w:rsidP="00AE22BB" w:rsidR="00AE22BB">
      <w:pPr>
        <w:ind w:firstLine="3" w:left="1062"/>
        <w:jc w:val="both"/>
      </w:pPr>
    </w:p>
    <w:p w:rsidRDefault="00AA27C4" w:rsidP="00BE6CAD" w:rsidR="00C2390C">
      <w:pPr>
        <w:ind w:left="708"/>
        <w:jc w:val="both"/>
      </w:pPr>
      <w:r>
        <w:rPr>
          <w:b/>
        </w:rPr>
        <w:t>VIII</w:t>
      </w:r>
      <w:r w:rsidR="00AE22BB" w:rsidRPr="00AE22BB">
        <w:rPr>
          <w:b/>
        </w:rPr>
        <w:t xml:space="preserve"> </w:t>
      </w:r>
      <w:r w:rsidR="00075F66">
        <w:t xml:space="preserve">Nalaže se </w:t>
      </w:r>
      <w:r w:rsidR="00411F1E">
        <w:t>Općinsko</w:t>
      </w:r>
      <w:r w:rsidR="0063454B">
        <w:t>m</w:t>
      </w:r>
      <w:r w:rsidR="00227F53">
        <w:t xml:space="preserve"> sudu u Osijeku</w:t>
      </w:r>
      <w:r w:rsidR="0063454B">
        <w:t xml:space="preserve"> Zemljišno-knjižni odjel</w:t>
      </w:r>
      <w:r w:rsidR="00F643DF">
        <w:t xml:space="preserve"> </w:t>
      </w:r>
      <w:r w:rsidR="007A454B">
        <w:t>Osijek</w:t>
      </w:r>
      <w:r w:rsidR="00227F53">
        <w:t xml:space="preserve"> </w:t>
      </w:r>
      <w:r w:rsidR="00075F66">
        <w:t>zabilježiti u zemljišnim knjigama dosudu</w:t>
      </w:r>
      <w:r w:rsidR="00CC6783">
        <w:t xml:space="preserve"> nekretnina navedenih u točki I</w:t>
      </w:r>
      <w:r w:rsidR="00075F66">
        <w:t xml:space="preserve"> ovog rješenja. </w:t>
      </w:r>
    </w:p>
    <w:p w:rsidRDefault="003368E5" w:rsidP="00C2390C" w:rsidR="003368E5"/>
    <w:p w:rsidRDefault="00227F53" w:rsidP="00C2390C" w:rsidR="00227F53"/>
    <w:p w:rsidRDefault="00C2390C" w:rsidP="009C12FA" w:rsidR="00C2390C">
      <w:pPr>
        <w:jc w:val="center"/>
      </w:pPr>
      <w:r w:rsidRPr="004134D2">
        <w:t>Obrazloženje</w:t>
      </w:r>
    </w:p>
    <w:p w:rsidRDefault="009C12FA" w:rsidP="009C12FA" w:rsidR="009C12FA">
      <w:pPr>
        <w:jc w:val="center"/>
      </w:pPr>
    </w:p>
    <w:p w:rsidRDefault="00030EF4" w:rsidP="007A454B" w:rsidR="00030EF4"/>
    <w:p w:rsidRDefault="00DF51A3" w:rsidP="00030EF4" w:rsidR="00DF51A3">
      <w:pPr>
        <w:ind w:firstLine="708"/>
        <w:jc w:val="both"/>
      </w:pPr>
      <w:r>
        <w:t xml:space="preserve"> Dana 18.5.2018. u spis je zaprimljen podnesak razlučnog vjerovnika ANI d.o.o. Višnjevac, Nikole Šubića Zrinskog 101, OIB 93420984261, u kojem navodi da u skladu s čl. 247. st. 7. Stečajnog zakona kao prvi razlučni vjerovnik u prednosnom redu kupuje nek</w:t>
      </w:r>
      <w:r w:rsidR="00415782">
        <w:t>r</w:t>
      </w:r>
      <w:r>
        <w:t>etnine navedene u točci I  ovog rješenja i da stavlja u prijeboj svoju tražbinu s pr</w:t>
      </w:r>
      <w:r w:rsidR="00415782">
        <w:t>otut</w:t>
      </w:r>
      <w:r>
        <w:t>ražbinom stečajnog dužnika po osnovi cijene u visini utvrđene vrijednosti nekretnina, a koja utvrđena vrijednost iznosi 4.947.600,00 kn</w:t>
      </w:r>
      <w:r w:rsidR="00FE687D">
        <w:t>.</w:t>
      </w:r>
    </w:p>
    <w:p w:rsidRDefault="00FE687D" w:rsidP="00030EF4" w:rsidR="00FE687D">
      <w:pPr>
        <w:ind w:firstLine="708"/>
        <w:jc w:val="both"/>
      </w:pPr>
    </w:p>
    <w:p w:rsidRDefault="00FE687D" w:rsidP="00030EF4" w:rsidR="00FE687D">
      <w:pPr>
        <w:ind w:firstLine="708"/>
        <w:jc w:val="both"/>
      </w:pPr>
      <w:r>
        <w:t>Financijska agencija, koja je po zahtjevu ovog suda provodila elektroničku javnu dražbu za predmetne nekretnine dostavila je ovom sudu dana 20.8.2018. izvješće o provedenoj elektroničkoj javnoj dražbi iz kojeg proizlazi da je za nekretninu pod točkom I, na provedenoj drugoj elektroničkoj javn</w:t>
      </w:r>
      <w:r w:rsidR="00415782">
        <w:t xml:space="preserve">oj dražbi valjanu ponudu istaknuo </w:t>
      </w:r>
      <w:r>
        <w:t xml:space="preserve"> jedan ponuditelj i to  KorBox d.o.o. Zagreb, Trgovačka 6, OIB 54253942164</w:t>
      </w:r>
      <w:r w:rsidR="00415782">
        <w:t>, i to u iznosu od 2.488.800,00 kn.</w:t>
      </w:r>
    </w:p>
    <w:p w:rsidRDefault="00415782" w:rsidP="00030EF4" w:rsidR="00415782">
      <w:pPr>
        <w:ind w:firstLine="708"/>
        <w:jc w:val="both"/>
      </w:pPr>
    </w:p>
    <w:p w:rsidRDefault="00415782" w:rsidP="00030EF4" w:rsidR="00880289">
      <w:pPr>
        <w:ind w:firstLine="708"/>
        <w:jc w:val="both"/>
      </w:pPr>
      <w:r>
        <w:t xml:space="preserve">Ponuditelj ANI d.o.o. Višnjevac, Nikole Šubića Zrinskog 101, OIB 93420984261, kao razlučni vjerovnik istaknuo je ponudu za nekretninu upisanu u zk.ul. </w:t>
      </w:r>
      <w:r w:rsidR="00880289">
        <w:t>17609 k.o. Osijek k.č.br. 9846/3, u iznosu od 4.947.600,00 kn.</w:t>
      </w:r>
    </w:p>
    <w:p w:rsidRDefault="00880289" w:rsidP="00030EF4" w:rsidR="00880289">
      <w:pPr>
        <w:ind w:firstLine="708"/>
        <w:jc w:val="both"/>
      </w:pPr>
    </w:p>
    <w:p w:rsidRDefault="00880289" w:rsidP="00030EF4" w:rsidR="00415782">
      <w:pPr>
        <w:ind w:firstLine="708"/>
        <w:jc w:val="both"/>
      </w:pPr>
      <w:r>
        <w:t xml:space="preserve">Iz naprijed navedenog proizlazi da je najpovoljniju ponudu za nekretnine navedene pod točkom I izreke ovog rješenja istaknuo </w:t>
      </w:r>
      <w:r w:rsidR="00AB3C30">
        <w:t xml:space="preserve">ANI d.o.o. Višnjevac, Nikole Šubića Zrinskog 101, OIB 93420984261, stoga je sud prihvatio ovu ponudu, te je dosudio nekretnine kao u točci  I  izreke ovog rješenja. </w:t>
      </w:r>
    </w:p>
    <w:p w:rsidRDefault="00AB3C30" w:rsidP="00030EF4" w:rsidR="00AB3C30">
      <w:pPr>
        <w:ind w:firstLine="708"/>
        <w:jc w:val="both"/>
      </w:pPr>
    </w:p>
    <w:p w:rsidRDefault="00AB3C30" w:rsidP="00030EF4" w:rsidR="00AB3C30">
      <w:pPr>
        <w:ind w:firstLine="708"/>
        <w:jc w:val="both"/>
      </w:pPr>
      <w:r>
        <w:t xml:space="preserve">Stečajna upraviteljica </w:t>
      </w:r>
      <w:r w:rsidR="009956A4">
        <w:t xml:space="preserve"> svojim podneskom</w:t>
      </w:r>
      <w:r>
        <w:t xml:space="preserve"> 24.9.2018.</w:t>
      </w:r>
      <w:r w:rsidR="009956A4">
        <w:t xml:space="preserve">, sukladno odredbi čl. 254. Stečajnog zakona (Narodne novine broj 71/15 i 104/17) dostavila je obračun troškova unovčenja predmeta razlučnog prava i troškove unovčenja predmetnih nekretnina. </w:t>
      </w:r>
    </w:p>
    <w:p w:rsidRDefault="00E350F2" w:rsidP="00030EF4" w:rsidR="00E350F2">
      <w:pPr>
        <w:ind w:firstLine="708"/>
        <w:jc w:val="both"/>
      </w:pPr>
    </w:p>
    <w:p w:rsidRDefault="00E350F2" w:rsidP="00030EF4" w:rsidR="00E350F2">
      <w:pPr>
        <w:ind w:firstLine="708"/>
        <w:jc w:val="both"/>
      </w:pPr>
      <w:r>
        <w:t>Sukladno čl. 248. Stečajnog zakona, a u vezi s čl. 107. st. 3. Ovršnog zakona (Narodne novine broj 112/12, 25/13, 93/14, 55/16 i 73/17) sud je obvezao ponuditelja platiti dio kupovnine u ukupnom iznosu od 538.915,98 kn za podmirenje troškov</w:t>
      </w:r>
      <w:r w:rsidR="003C2CD9">
        <w:t>a iz čl. 254. Stečajnog zakona i to kako slijedi:</w:t>
      </w:r>
    </w:p>
    <w:p w:rsidRDefault="0024141E" w:rsidP="0024141E" w:rsidR="0024141E">
      <w:pPr>
        <w:ind w:firstLine="708"/>
        <w:jc w:val="center"/>
      </w:pPr>
      <w:r>
        <w:lastRenderedPageBreak/>
        <w:t>3</w:t>
      </w:r>
    </w:p>
    <w:p w:rsidRDefault="0024141E" w:rsidP="0024141E" w:rsidR="0024141E" w:rsidRPr="00D50B30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St-1048/15-97</w:t>
      </w:r>
    </w:p>
    <w:p w:rsidRDefault="0024141E" w:rsidP="0024141E" w:rsidR="0024141E">
      <w:pPr>
        <w:ind w:firstLine="708"/>
        <w:jc w:val="center"/>
      </w:pPr>
    </w:p>
    <w:p w:rsidRDefault="0024141E" w:rsidP="0024141E" w:rsidR="0024141E">
      <w:pPr>
        <w:ind w:firstLine="708"/>
        <w:jc w:val="center"/>
      </w:pPr>
    </w:p>
    <w:p w:rsidRDefault="0024141E" w:rsidP="0024141E" w:rsidR="0024141E">
      <w:pPr>
        <w:ind w:firstLine="708"/>
        <w:jc w:val="center"/>
      </w:pPr>
    </w:p>
    <w:p w:rsidRDefault="0024141E" w:rsidP="0024141E" w:rsidR="0024141E">
      <w:pPr>
        <w:ind w:firstLine="708"/>
        <w:jc w:val="center"/>
      </w:pPr>
    </w:p>
    <w:p w:rsidRDefault="00C40EC8" w:rsidP="0024141E" w:rsidR="00C40EC8">
      <w:pPr>
        <w:ind w:firstLine="708"/>
        <w:jc w:val="center"/>
      </w:pPr>
    </w:p>
    <w:p w:rsidRDefault="00227F53" w:rsidP="00227F53" w:rsidR="00227F53">
      <w:pPr>
        <w:jc w:val="both"/>
        <w:rPr>
          <w:bCs/>
        </w:rPr>
      </w:pPr>
    </w:p>
    <w:p w:rsidRDefault="00227F53" w:rsidP="003368E5" w:rsidR="008562E6" w:rsidRPr="003368E5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čl. 254. st. 2 Stečajnog zakona:</w:t>
      </w:r>
    </w:p>
    <w:p w:rsidRDefault="00227F53" w:rsidP="00227F53" w:rsidR="00227F53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utvrđenja predmeta razlučnog prava, u paušalnom iznosu od 5 % od kupovnine -  </w:t>
      </w:r>
      <w:r w:rsidR="00E17152">
        <w:rPr>
          <w:bCs/>
        </w:rPr>
        <w:t xml:space="preserve">247.380,00 kn.          </w:t>
      </w:r>
    </w:p>
    <w:p w:rsidRDefault="009C0B79" w:rsidP="00227F53" w:rsidR="009C0B79">
      <w:pPr>
        <w:jc w:val="both"/>
        <w:rPr>
          <w:bCs/>
        </w:rPr>
      </w:pPr>
    </w:p>
    <w:p w:rsidRDefault="00227F53" w:rsidP="00227F53" w:rsidR="00227F53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čl. 254. st. 3. Stečajnog zakona – troškovi unovčenja:</w:t>
      </w:r>
    </w:p>
    <w:p w:rsidRDefault="00227F53" w:rsidP="00227F53" w:rsidR="00227F53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oglašavanja FINE u iznosu od </w:t>
      </w:r>
      <w:r w:rsidR="00E17152">
        <w:rPr>
          <w:bCs/>
        </w:rPr>
        <w:t>4.4</w:t>
      </w:r>
      <w:r w:rsidR="004D5220">
        <w:rPr>
          <w:bCs/>
        </w:rPr>
        <w:t>00,00</w:t>
      </w:r>
      <w:r>
        <w:rPr>
          <w:bCs/>
        </w:rPr>
        <w:t xml:space="preserve"> kn </w:t>
      </w:r>
    </w:p>
    <w:p w:rsidRDefault="00227F53" w:rsidP="00227F53" w:rsidR="00E17152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</w:t>
      </w:r>
      <w:r w:rsidR="00E17152">
        <w:rPr>
          <w:bCs/>
        </w:rPr>
        <w:t xml:space="preserve"> procjene vrijednosti nekretnina u iznosu od 17.500,00 kn</w:t>
      </w:r>
    </w:p>
    <w:p w:rsidRDefault="004D5220" w:rsidP="00E17152" w:rsidR="009E7B75">
      <w:pPr>
        <w:pStyle w:val="Odlomakpopisa"/>
        <w:numPr>
          <w:ilvl w:val="0"/>
          <w:numId w:val="13"/>
        </w:numPr>
        <w:jc w:val="both"/>
        <w:rPr>
          <w:bCs/>
        </w:rPr>
      </w:pPr>
      <w:r w:rsidRPr="00E17152">
        <w:rPr>
          <w:bCs/>
        </w:rPr>
        <w:t xml:space="preserve">troškovi </w:t>
      </w:r>
      <w:r w:rsidR="009E7B75" w:rsidRPr="00E17152">
        <w:rPr>
          <w:bCs/>
        </w:rPr>
        <w:t>knjigovodstva kod dužnika 1</w:t>
      </w:r>
      <w:r w:rsidR="00E17152">
        <w:rPr>
          <w:bCs/>
        </w:rPr>
        <w:t>2.4</w:t>
      </w:r>
      <w:r w:rsidR="009E7B75" w:rsidRPr="00E17152">
        <w:rPr>
          <w:bCs/>
        </w:rPr>
        <w:t>00,00 kn</w:t>
      </w:r>
    </w:p>
    <w:p w:rsidRDefault="00E17152" w:rsidP="00E17152" w:rsidR="00E17152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odvjetnički troškovi UP-142/17</w:t>
      </w:r>
      <w:r w:rsidR="004A574B">
        <w:rPr>
          <w:bCs/>
        </w:rPr>
        <w:t>, Povrv-38/17, odnose se na auto salon u Osijeku – 3.846,35 kn</w:t>
      </w:r>
    </w:p>
    <w:p w:rsidRDefault="004A574B" w:rsidP="005D746B" w:rsidR="004A574B" w:rsidRPr="005D746B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 ovrhe i naknada za ovrhu FINI, Povrv-38/17 – 380,00 kn</w:t>
      </w:r>
    </w:p>
    <w:p w:rsidRDefault="009E7B75" w:rsidP="00227F53" w:rsidR="009E7B7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putni</w:t>
      </w:r>
      <w:r w:rsidR="005D746B">
        <w:rPr>
          <w:bCs/>
        </w:rPr>
        <w:t xml:space="preserve"> troškovi stečajnog upravitelja, poštarina, biljezi, ukupno 1.580,20 kn</w:t>
      </w:r>
    </w:p>
    <w:p w:rsidRDefault="00922325" w:rsidP="00227F53" w:rsidR="0092232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nagrada stečajnoj upraviteljici u iznosu od 434.002,25 kn bruto</w:t>
      </w:r>
    </w:p>
    <w:p w:rsidRDefault="00D02900" w:rsidP="005D746B" w:rsidR="005D746B">
      <w:pPr>
        <w:ind w:left="720"/>
        <w:jc w:val="both"/>
        <w:rPr>
          <w:bCs/>
        </w:rPr>
      </w:pPr>
      <w:r>
        <w:rPr>
          <w:bCs/>
        </w:rPr>
        <w:t xml:space="preserve">ukupno stvarni troškovi </w:t>
      </w:r>
      <w:r w:rsidR="00835184">
        <w:rPr>
          <w:bCs/>
        </w:rPr>
        <w:t>474.108,70 kn</w:t>
      </w:r>
      <w:r w:rsidR="003006AE">
        <w:rPr>
          <w:bCs/>
        </w:rPr>
        <w:t xml:space="preserve"> </w:t>
      </w:r>
      <w:r w:rsidR="003006AE" w:rsidRPr="003006AE">
        <w:rPr>
          <w:b/>
          <w:bCs/>
        </w:rPr>
        <w:t>(82,94% = 393.225,76 kn).</w:t>
      </w:r>
    </w:p>
    <w:p w:rsidRDefault="00D02900" w:rsidP="005D746B" w:rsidR="00D02900">
      <w:pPr>
        <w:ind w:left="720"/>
        <w:jc w:val="both"/>
        <w:rPr>
          <w:bCs/>
        </w:rPr>
      </w:pPr>
    </w:p>
    <w:p w:rsidRDefault="00080AFC" w:rsidP="00BF5566" w:rsidR="00BF5566">
      <w:pPr>
        <w:ind w:firstLine="708"/>
        <w:jc w:val="both"/>
        <w:rPr>
          <w:bCs/>
        </w:rPr>
      </w:pPr>
      <w:r>
        <w:rPr>
          <w:bCs/>
        </w:rPr>
        <w:t xml:space="preserve">Ukupno unovčena stečajna masa stečajnog dužnika iznosi 5.965.037,50 kn a predmetne nekretnine unovčene za iznos od 4.947.600,00 kn čine 82,94 % unovčene stečajne mase. </w:t>
      </w:r>
      <w:r w:rsidR="00D02900" w:rsidRPr="00964110">
        <w:rPr>
          <w:bCs/>
        </w:rPr>
        <w:t>S</w:t>
      </w:r>
      <w:r w:rsidR="00835184" w:rsidRPr="00964110">
        <w:rPr>
          <w:bCs/>
        </w:rPr>
        <w:t>tvarne troškove unovčenja</w:t>
      </w:r>
      <w:r w:rsidR="00D02900" w:rsidRPr="00964110">
        <w:rPr>
          <w:bCs/>
        </w:rPr>
        <w:t xml:space="preserve"> (čl. 254. st. 3. Stečajnog zakona)</w:t>
      </w:r>
      <w:r w:rsidR="00835184" w:rsidRPr="00964110">
        <w:rPr>
          <w:bCs/>
        </w:rPr>
        <w:t xml:space="preserve"> kupac kao razlučni vjerovnik snosi u iznosu od </w:t>
      </w:r>
      <w:r w:rsidR="00835184" w:rsidRPr="003006AE">
        <w:rPr>
          <w:b/>
          <w:bCs/>
        </w:rPr>
        <w:t>82,94%</w:t>
      </w:r>
      <w:r w:rsidR="00964110" w:rsidRPr="003006AE">
        <w:rPr>
          <w:b/>
          <w:bCs/>
        </w:rPr>
        <w:t xml:space="preserve"> ili 393.225,76</w:t>
      </w:r>
      <w:r w:rsidR="00964110" w:rsidRPr="00964110">
        <w:rPr>
          <w:bCs/>
        </w:rPr>
        <w:t xml:space="preserve"> kn, </w:t>
      </w:r>
      <w:r w:rsidR="00557B63" w:rsidRPr="00964110">
        <w:rPr>
          <w:bCs/>
        </w:rPr>
        <w:t xml:space="preserve">u kojem postotku predmetna nekretnina sudjeluje u </w:t>
      </w:r>
      <w:r w:rsidR="00BF5566" w:rsidRPr="00964110">
        <w:rPr>
          <w:bCs/>
        </w:rPr>
        <w:t>ukupnoj stečajnoj masi dužnika</w:t>
      </w:r>
      <w:r w:rsidR="00964110">
        <w:rPr>
          <w:bCs/>
        </w:rPr>
        <w:t xml:space="preserve">. </w:t>
      </w:r>
    </w:p>
    <w:p w:rsidRDefault="00080AFC" w:rsidP="00BF5566" w:rsidR="00080AFC">
      <w:pPr>
        <w:ind w:firstLine="708"/>
        <w:jc w:val="both"/>
        <w:rPr>
          <w:bCs/>
        </w:rPr>
      </w:pPr>
    </w:p>
    <w:p w:rsidRDefault="00F03D2D" w:rsidP="00BF5566" w:rsidR="00080AFC" w:rsidRPr="00964110">
      <w:pPr>
        <w:ind w:firstLine="708"/>
        <w:jc w:val="both"/>
        <w:rPr>
          <w:bCs/>
        </w:rPr>
      </w:pPr>
      <w:r>
        <w:rPr>
          <w:bCs/>
        </w:rPr>
        <w:t>T</w:t>
      </w:r>
      <w:r w:rsidR="00080AFC">
        <w:rPr>
          <w:bCs/>
        </w:rPr>
        <w:t>rošak</w:t>
      </w:r>
      <w:r>
        <w:rPr>
          <w:bCs/>
        </w:rPr>
        <w:t xml:space="preserve"> unovčenja osim troška oglašavanja FINE, troška</w:t>
      </w:r>
      <w:r w:rsidR="00080AFC">
        <w:rPr>
          <w:bCs/>
        </w:rPr>
        <w:t xml:space="preserve"> procjen</w:t>
      </w:r>
      <w:r>
        <w:rPr>
          <w:bCs/>
        </w:rPr>
        <w:t>e vrijednosti nekretnina, troška knjigovodstva, troška</w:t>
      </w:r>
      <w:r w:rsidR="00080AFC">
        <w:rPr>
          <w:bCs/>
        </w:rPr>
        <w:t xml:space="preserve"> odvjetnika, putnih troškova stečajnog upravitelja</w:t>
      </w:r>
      <w:r>
        <w:rPr>
          <w:bCs/>
        </w:rPr>
        <w:t xml:space="preserve"> čini i trošak nagrade stečajnog upravitelja. Nagrada stečajnom upravitelju propisana je zakonom, odnosno sljedećim obračunom: iznos od 16.000,00 kn na stečajnu masu od 100.000,00 kn (16 %), iznos od 24.000,00 kn</w:t>
      </w:r>
      <w:r w:rsidR="008B0AE1">
        <w:rPr>
          <w:bCs/>
        </w:rPr>
        <w:t xml:space="preserve"> na stečajnu masu od 200.000,00 kn (12%), iznos od 20.000,00 kn na stečajnu masu od 200.000,00 kn (10</w:t>
      </w:r>
      <w:r>
        <w:rPr>
          <w:bCs/>
        </w:rPr>
        <w:t>%)</w:t>
      </w:r>
      <w:r w:rsidR="008B0AE1">
        <w:rPr>
          <w:bCs/>
        </w:rPr>
        <w:t>, iznos od 4</w:t>
      </w:r>
      <w:r>
        <w:rPr>
          <w:bCs/>
        </w:rPr>
        <w:t>0.000,00 kn</w:t>
      </w:r>
      <w:r w:rsidR="008B0AE1">
        <w:rPr>
          <w:bCs/>
        </w:rPr>
        <w:t xml:space="preserve"> na stečajnu masu od 500.000,00 kn (8%), iznos od 280.000,00 kn na stečajnu masu od 4.000.000,00 kn (</w:t>
      </w:r>
      <w:r w:rsidR="00C06E19">
        <w:rPr>
          <w:bCs/>
        </w:rPr>
        <w:t>7%), iznos od 54.002,25 kn na stečajnu masu od 900.037,50 kn (6%), a sve sukladno Uredbi o kriterijima i načinu obračuna i plaćanja nagrade stečajnim upraviteljima (Narodne novine broj 105/15).</w:t>
      </w:r>
    </w:p>
    <w:p w:rsidRDefault="00227F53" w:rsidP="00E350F2" w:rsidR="00227F53" w:rsidRPr="00E350F2">
      <w:pPr>
        <w:jc w:val="both"/>
        <w:rPr>
          <w:bCs/>
        </w:rPr>
      </w:pPr>
    </w:p>
    <w:p w:rsidRDefault="00922325" w:rsidP="00922325" w:rsidR="00FD61CF">
      <w:pPr>
        <w:jc w:val="both"/>
        <w:rPr>
          <w:bCs/>
        </w:rPr>
      </w:pPr>
      <w:r>
        <w:rPr>
          <w:bCs/>
        </w:rPr>
        <w:tab/>
        <w:t>Nadalje, prema prijedlogu stečajne upraviteljice iz podneska od 24.9.2018. iznos stvarnih troškova, iz čl. 25</w:t>
      </w:r>
      <w:r w:rsidR="003806F4">
        <w:rPr>
          <w:bCs/>
        </w:rPr>
        <w:t>4. st. 3. Stečajnog zakona kupcu kao razlučnom vjerovniku umanjuje se za iznos plaćene najamnine za 26 mjeseci što ukupno iznosi 65.000,00 kn</w:t>
      </w:r>
      <w:r w:rsidR="00557B63">
        <w:rPr>
          <w:bCs/>
        </w:rPr>
        <w:t xml:space="preserve">, </w:t>
      </w:r>
      <w:r w:rsidR="003806F4">
        <w:rPr>
          <w:bCs/>
        </w:rPr>
        <w:t>kao i za iznos plaćene komunalne naknade i naknade za uređenje voda za dužnika AUTO VIOLA d.o.o. u stečaju za razdoblje ožujak, travanj, svibanj, lipanj i srpanj 2016., rješenjem o ovrsi Grada Osijeka Klasa:UP/I-415-05/17-02/15, Ur.broj:</w:t>
      </w:r>
      <w:r w:rsidR="00557B63">
        <w:rPr>
          <w:bCs/>
        </w:rPr>
        <w:t>2158/01-05-00/01-17-1 od 18.5.2017.</w:t>
      </w:r>
      <w:r w:rsidR="00BF5566">
        <w:rPr>
          <w:bCs/>
        </w:rPr>
        <w:t>, od 36.689,78 kn, što ukupno iznosi 101.689,78 kn.</w:t>
      </w:r>
    </w:p>
    <w:p w:rsidRDefault="00BF5566" w:rsidP="00922325" w:rsidR="00BF5566">
      <w:pPr>
        <w:jc w:val="both"/>
        <w:rPr>
          <w:bCs/>
        </w:rPr>
      </w:pPr>
    </w:p>
    <w:p w:rsidRDefault="00BF5566" w:rsidP="00922325" w:rsidR="00BF5566">
      <w:pPr>
        <w:jc w:val="both"/>
        <w:rPr>
          <w:bCs/>
        </w:rPr>
      </w:pPr>
      <w:r>
        <w:rPr>
          <w:bCs/>
        </w:rPr>
        <w:tab/>
      </w:r>
      <w:r w:rsidR="009B240B">
        <w:rPr>
          <w:bCs/>
        </w:rPr>
        <w:t>Slijedom navedenog za podmirenje stvarnih troškova unovčenja</w:t>
      </w:r>
      <w:r w:rsidR="0071296A">
        <w:rPr>
          <w:bCs/>
        </w:rPr>
        <w:t xml:space="preserve"> čl. 254. st. 3. Stečajnog zakona kupca</w:t>
      </w:r>
      <w:r w:rsidR="009B240B">
        <w:rPr>
          <w:bCs/>
        </w:rPr>
        <w:t xml:space="preserve"> kao razlučnog vjerovnika obvezuje se na podmirenje stvarnih troškova unovčenja u ukupnom iznosu od 291.535,98 kn. </w:t>
      </w:r>
    </w:p>
    <w:p w:rsidRDefault="0071296A" w:rsidP="00922325" w:rsidR="0071296A">
      <w:pPr>
        <w:jc w:val="both"/>
        <w:rPr>
          <w:bCs/>
        </w:rPr>
      </w:pPr>
    </w:p>
    <w:p w:rsidRDefault="00C40EC8" w:rsidP="00C40EC8" w:rsidR="00C40EC8">
      <w:pPr>
        <w:jc w:val="center"/>
        <w:rPr>
          <w:bCs/>
        </w:rPr>
      </w:pPr>
      <w:r>
        <w:rPr>
          <w:bCs/>
        </w:rPr>
        <w:lastRenderedPageBreak/>
        <w:t>4</w:t>
      </w:r>
    </w:p>
    <w:p w:rsidRDefault="00C40EC8" w:rsidP="00C40EC8" w:rsidR="00C40EC8" w:rsidRPr="00D50B30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St-1048/15-97</w:t>
      </w:r>
    </w:p>
    <w:p w:rsidRDefault="00C40EC8" w:rsidP="00C40EC8" w:rsidR="00C40EC8">
      <w:pPr>
        <w:jc w:val="center"/>
        <w:rPr>
          <w:bCs/>
        </w:rPr>
      </w:pPr>
    </w:p>
    <w:p w:rsidRDefault="00C40EC8" w:rsidP="00C40EC8" w:rsidR="00C40EC8">
      <w:pPr>
        <w:jc w:val="center"/>
        <w:rPr>
          <w:bCs/>
        </w:rPr>
      </w:pPr>
    </w:p>
    <w:p w:rsidRDefault="00C40EC8" w:rsidP="00C40EC8" w:rsidR="00C40EC8">
      <w:pPr>
        <w:jc w:val="center"/>
        <w:rPr>
          <w:bCs/>
        </w:rPr>
      </w:pPr>
    </w:p>
    <w:p w:rsidRDefault="00C40EC8" w:rsidP="00C40EC8" w:rsidR="00C40EC8">
      <w:pPr>
        <w:jc w:val="center"/>
        <w:rPr>
          <w:bCs/>
        </w:rPr>
      </w:pPr>
    </w:p>
    <w:p w:rsidRDefault="0071296A" w:rsidP="00922325" w:rsidR="0071296A">
      <w:pPr>
        <w:jc w:val="both"/>
        <w:rPr>
          <w:bCs/>
        </w:rPr>
      </w:pPr>
      <w:r>
        <w:rPr>
          <w:bCs/>
        </w:rPr>
        <w:tab/>
        <w:t>Ukupni troškovi koji terete predmetne nekretnine temeljem čl. 254. st. 2. i 3. Stečajnog zakona iznose 538.915,98 kn.</w:t>
      </w:r>
    </w:p>
    <w:p w:rsidRDefault="00B967D0" w:rsidP="00922325" w:rsidR="00B967D0">
      <w:pPr>
        <w:jc w:val="both"/>
        <w:rPr>
          <w:bCs/>
        </w:rPr>
      </w:pPr>
    </w:p>
    <w:p w:rsidRDefault="00B967D0" w:rsidP="00922325" w:rsidR="00E350F2">
      <w:pPr>
        <w:jc w:val="both"/>
        <w:rPr>
          <w:bCs/>
        </w:rPr>
      </w:pPr>
      <w:r>
        <w:rPr>
          <w:bCs/>
        </w:rPr>
        <w:tab/>
        <w:t xml:space="preserve">Slijedom navedenog sud je odlučio kao u izreci rješenja sukladno čl. 103., 105. i 108. Ovršnog zakona, a sve u skladu s čl. 247. Stečajnog zakona. </w:t>
      </w:r>
    </w:p>
    <w:p w:rsidRDefault="00227F53" w:rsidP="00B967D0" w:rsidR="00227F53" w:rsidRPr="00B967D0">
      <w:pPr>
        <w:jc w:val="both"/>
        <w:rPr>
          <w:bCs/>
        </w:rPr>
      </w:pPr>
    </w:p>
    <w:p w:rsidRDefault="00227F53" w:rsidP="00227F53" w:rsidR="00227F53">
      <w:pPr>
        <w:rPr>
          <w:b/>
        </w:rPr>
      </w:pPr>
    </w:p>
    <w:p w:rsidRDefault="00227F53" w:rsidP="00227F53" w:rsidR="00227F53">
      <w:pPr>
        <w:jc w:val="center"/>
      </w:pPr>
      <w:r>
        <w:t>U Osijeku</w:t>
      </w:r>
      <w:r w:rsidR="00685C30">
        <w:t xml:space="preserve"> 25. rujan </w:t>
      </w:r>
      <w:r w:rsidR="00D52695">
        <w:t xml:space="preserve"> 2018. </w:t>
      </w:r>
    </w:p>
    <w:p w:rsidRDefault="00227F53" w:rsidP="00227F53" w:rsidR="00227F53">
      <w:pPr>
        <w:jc w:val="center"/>
      </w:pPr>
    </w:p>
    <w:p w:rsidRDefault="00227F53" w:rsidP="00227F53" w:rsidR="00227F53">
      <w:pPr>
        <w:jc w:val="center"/>
      </w:pPr>
    </w:p>
    <w:p w:rsidRDefault="00227F53" w:rsidP="00227F53" w:rsidR="00227F53">
      <w:r>
        <w:t>Zapisničar</w:t>
      </w:r>
    </w:p>
    <w:p w:rsidRDefault="00227F53" w:rsidP="00227F53" w:rsidR="00227F53">
      <w:r>
        <w:t>Maja Kocijan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67D0">
        <w:t xml:space="preserve">   S</w:t>
      </w:r>
      <w:r>
        <w:t>TEČAJNI SUDAC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967D0">
        <w:t xml:space="preserve">  </w:t>
      </w:r>
      <w:r>
        <w:t>Jadranka Herman</w:t>
      </w:r>
    </w:p>
    <w:p w:rsidRDefault="00227F53" w:rsidP="00227F53" w:rsidR="00227F53"/>
    <w:p w:rsidRDefault="00227F53" w:rsidP="00227F53" w:rsidR="00227F53"/>
    <w:p w:rsidRDefault="00227F53" w:rsidP="00227F53" w:rsidR="00227F53">
      <w:r>
        <w:t>UPUTA O PRAVNOM LIJEKU:</w:t>
      </w:r>
    </w:p>
    <w:p w:rsidRDefault="00227F53" w:rsidP="00227F53" w:rsidR="00227F53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227F53" w:rsidP="00227F53" w:rsidR="00227F53"/>
    <w:p w:rsidRDefault="00227F53" w:rsidP="00227F53" w:rsidR="00227F53"/>
    <w:p w:rsidRDefault="00227F53" w:rsidP="00227F53" w:rsidR="00227F53" w:rsidRPr="00EA6832">
      <w:r w:rsidRPr="00EA6832">
        <w:t>DNA: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stečaj</w:t>
      </w:r>
      <w:r w:rsidR="001C4BA0">
        <w:t>ni upravitelj</w:t>
      </w:r>
      <w:r w:rsidR="00685C30">
        <w:t xml:space="preserve"> Vinka Ivanković</w:t>
      </w:r>
    </w:p>
    <w:p w:rsidRDefault="00227F53" w:rsidP="00227F53" w:rsidR="00227F53">
      <w:pPr>
        <w:numPr>
          <w:ilvl w:val="0"/>
          <w:numId w:val="3"/>
        </w:numPr>
        <w:jc w:val="both"/>
      </w:pPr>
      <w:r w:rsidRPr="00EA6832">
        <w:t xml:space="preserve">kupac, razlučni vj. - </w:t>
      </w:r>
      <w:r w:rsidR="00685C30">
        <w:t>ANI d.o.o. Višnjevac, Nikole Šubića Zrinskog 101</w:t>
      </w:r>
    </w:p>
    <w:p w:rsidRDefault="0024141E" w:rsidP="0024141E" w:rsidR="0024141E" w:rsidRPr="005D36A0">
      <w:pPr>
        <w:pStyle w:val="Tijeloteksta"/>
        <w:numPr>
          <w:ilvl w:val="0"/>
          <w:numId w:val="3"/>
        </w:numPr>
      </w:pPr>
      <w:r>
        <w:t xml:space="preserve">razlučni vjerovnik </w:t>
      </w:r>
      <w:r>
        <w:rPr>
          <w:color w:val="000000"/>
        </w:rPr>
        <w:t xml:space="preserve">VB Leasing d.o.o. Zagreb, Horvatova 82  </w:t>
      </w:r>
    </w:p>
    <w:p w:rsidRDefault="0024141E" w:rsidP="0024141E" w:rsidR="0024141E" w:rsidRPr="008C7B0D">
      <w:pPr>
        <w:pStyle w:val="Tijeloteksta"/>
        <w:numPr>
          <w:ilvl w:val="0"/>
          <w:numId w:val="3"/>
        </w:numPr>
      </w:pPr>
      <w:r>
        <w:rPr>
          <w:color w:val="000000"/>
        </w:rPr>
        <w:t>razlučni vjerovnik Vlaović Goran, Zagreb, Tuškanac 10</w:t>
      </w:r>
    </w:p>
    <w:p w:rsidRDefault="0024141E" w:rsidP="0024141E" w:rsidR="0024141E" w:rsidRPr="008C7B0D">
      <w:pPr>
        <w:pStyle w:val="Tijeloteksta"/>
        <w:numPr>
          <w:ilvl w:val="0"/>
          <w:numId w:val="3"/>
        </w:numPr>
      </w:pPr>
      <w:r>
        <w:rPr>
          <w:color w:val="000000"/>
        </w:rPr>
        <w:t>razlučni vjerovnik Hrvatske vode, pravna osoba za upravljanje vodama Zagreb, Ulica Grada Vukovara 220</w:t>
      </w:r>
    </w:p>
    <w:p w:rsidRDefault="0024141E" w:rsidP="0024141E" w:rsidR="0024141E" w:rsidRPr="001C4BA0">
      <w:pPr>
        <w:pStyle w:val="Tijeloteksta"/>
        <w:numPr>
          <w:ilvl w:val="0"/>
          <w:numId w:val="3"/>
        </w:numPr>
      </w:pPr>
      <w:r>
        <w:rPr>
          <w:color w:val="000000"/>
        </w:rPr>
        <w:t>razlučni vjerovnik RH MF Porezna uprava Područni ured Slavonije i Baranje</w:t>
      </w:r>
    </w:p>
    <w:p w:rsidRDefault="001C4BA0" w:rsidP="00227F53" w:rsidR="001C4BA0">
      <w:pPr>
        <w:numPr>
          <w:ilvl w:val="0"/>
          <w:numId w:val="3"/>
        </w:numPr>
        <w:jc w:val="both"/>
      </w:pPr>
      <w:r>
        <w:t>KorBox d.o.o. Zagreb, Trgovačka 6</w:t>
      </w:r>
    </w:p>
    <w:p w:rsidRDefault="00227F53" w:rsidP="00227F53" w:rsidR="00227F53" w:rsidRPr="00EA6832">
      <w:pPr>
        <w:numPr>
          <w:ilvl w:val="0"/>
          <w:numId w:val="3"/>
        </w:numPr>
      </w:pPr>
      <w:r>
        <w:t>Općinski  sud u Osijek</w:t>
      </w:r>
      <w:r w:rsidR="00DA706E">
        <w:t>u Zemljišno-knjižni odjel Osijek –</w:t>
      </w:r>
      <w:r w:rsidR="00DA706E" w:rsidRPr="00DA706E">
        <w:rPr>
          <w:b/>
        </w:rPr>
        <w:t xml:space="preserve"> po</w:t>
      </w:r>
      <w:r w:rsidR="00DA706E">
        <w:t xml:space="preserve"> </w:t>
      </w:r>
      <w:r w:rsidRPr="00BB0909">
        <w:rPr>
          <w:b/>
        </w:rPr>
        <w:t>pravomoćnosti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RH MF Porezna u</w:t>
      </w:r>
      <w:r>
        <w:t>prava Osijek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e-oglasna ploča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Financijska agencija radi objave na mrežnim stranicama</w:t>
      </w:r>
      <w:r>
        <w:t xml:space="preserve"> </w:t>
      </w:r>
      <w:r w:rsidRPr="00E87939">
        <w:rPr>
          <w:b/>
        </w:rPr>
        <w:t>– po pravomoćosti</w:t>
      </w:r>
    </w:p>
    <w:p w:rsidRDefault="00227F53" w:rsidP="00227F53" w:rsidR="00227F53" w:rsidRPr="00EA6832">
      <w:pPr>
        <w:numPr>
          <w:ilvl w:val="0"/>
          <w:numId w:val="3"/>
        </w:numPr>
      </w:pPr>
      <w:r>
        <w:t xml:space="preserve">kal. </w:t>
      </w:r>
      <w:r w:rsidR="00DA706E">
        <w:t xml:space="preserve"> </w:t>
      </w:r>
      <w:r w:rsidR="00C40EC8">
        <w:t>16/10</w:t>
      </w:r>
    </w:p>
    <w:p w:rsidRDefault="00075F66" w:rsidP="00227F53" w:rsidR="00075F66" w:rsidRPr="00EA6832">
      <w:pPr>
        <w:ind w:left="720"/>
      </w:pPr>
    </w:p>
    <w:sectPr w:rsidSect="00676909" w:rsidR="00075F66" w:rsidRPr="00EA6832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FC95C93"/>
    <w:multiLevelType w:val="hybridMultilevel"/>
    <w:tmpl w:val="77ECFBF2"/>
    <w:lvl w:tplc="8E224188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3"/>
  </w:num>
  <w:num w:numId="5">
    <w:abstractNumId w:val="7"/>
  </w:num>
  <w:num w:numId="6">
    <w:abstractNumId w:val="10"/>
  </w:num>
  <w:num w:numId="7">
    <w:abstractNumId w:val="6"/>
  </w:num>
  <w:num w:numId="8">
    <w:abstractNumId w:val="16"/>
  </w:num>
  <w:num w:numId="9">
    <w:abstractNumId w:val="3"/>
  </w:num>
  <w:num w:numId="10">
    <w:abstractNumId w:val="8"/>
  </w:num>
  <w:num w:numId="11">
    <w:abstractNumId w:val="1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5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30EF4"/>
    <w:rsid w:val="00035864"/>
    <w:rsid w:val="00036441"/>
    <w:rsid w:val="0004469B"/>
    <w:rsid w:val="00045B65"/>
    <w:rsid w:val="000477CD"/>
    <w:rsid w:val="00050860"/>
    <w:rsid w:val="000535EA"/>
    <w:rsid w:val="00064D86"/>
    <w:rsid w:val="000656B6"/>
    <w:rsid w:val="00074A89"/>
    <w:rsid w:val="00075F66"/>
    <w:rsid w:val="00077C9D"/>
    <w:rsid w:val="00080AFC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163A9"/>
    <w:rsid w:val="00125C3A"/>
    <w:rsid w:val="001344A4"/>
    <w:rsid w:val="00140EA9"/>
    <w:rsid w:val="001437B2"/>
    <w:rsid w:val="00173F18"/>
    <w:rsid w:val="00175FEE"/>
    <w:rsid w:val="00177EC7"/>
    <w:rsid w:val="00182C63"/>
    <w:rsid w:val="00194C98"/>
    <w:rsid w:val="001973FB"/>
    <w:rsid w:val="001A4683"/>
    <w:rsid w:val="001B49A2"/>
    <w:rsid w:val="001B5F20"/>
    <w:rsid w:val="001B6AF0"/>
    <w:rsid w:val="001C4BA0"/>
    <w:rsid w:val="001C6FD0"/>
    <w:rsid w:val="001C73F4"/>
    <w:rsid w:val="001C7F1E"/>
    <w:rsid w:val="001D28D3"/>
    <w:rsid w:val="001D40E6"/>
    <w:rsid w:val="001D453E"/>
    <w:rsid w:val="001E07B5"/>
    <w:rsid w:val="001E375C"/>
    <w:rsid w:val="001E44A1"/>
    <w:rsid w:val="002018F2"/>
    <w:rsid w:val="00204C74"/>
    <w:rsid w:val="002063E3"/>
    <w:rsid w:val="00220ADF"/>
    <w:rsid w:val="002248A3"/>
    <w:rsid w:val="00227F53"/>
    <w:rsid w:val="0024141E"/>
    <w:rsid w:val="002421DD"/>
    <w:rsid w:val="00247752"/>
    <w:rsid w:val="0025000D"/>
    <w:rsid w:val="00253931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27D3"/>
    <w:rsid w:val="00283C86"/>
    <w:rsid w:val="0028444E"/>
    <w:rsid w:val="0028507D"/>
    <w:rsid w:val="002A03A6"/>
    <w:rsid w:val="002A2AF5"/>
    <w:rsid w:val="002A36D6"/>
    <w:rsid w:val="002B535D"/>
    <w:rsid w:val="002B7AFF"/>
    <w:rsid w:val="002C7279"/>
    <w:rsid w:val="002D2610"/>
    <w:rsid w:val="002D7681"/>
    <w:rsid w:val="002E5172"/>
    <w:rsid w:val="002F4AAF"/>
    <w:rsid w:val="002F66FE"/>
    <w:rsid w:val="003006AE"/>
    <w:rsid w:val="00302CF0"/>
    <w:rsid w:val="003069C0"/>
    <w:rsid w:val="00313A61"/>
    <w:rsid w:val="0031762F"/>
    <w:rsid w:val="00320C64"/>
    <w:rsid w:val="00324BFD"/>
    <w:rsid w:val="00326DF4"/>
    <w:rsid w:val="003276D7"/>
    <w:rsid w:val="003337A6"/>
    <w:rsid w:val="00334297"/>
    <w:rsid w:val="00336218"/>
    <w:rsid w:val="003368E5"/>
    <w:rsid w:val="00342079"/>
    <w:rsid w:val="0035269A"/>
    <w:rsid w:val="00357636"/>
    <w:rsid w:val="003612A7"/>
    <w:rsid w:val="0037351D"/>
    <w:rsid w:val="00375C7E"/>
    <w:rsid w:val="00377B6C"/>
    <w:rsid w:val="003806F4"/>
    <w:rsid w:val="003822DC"/>
    <w:rsid w:val="003832CA"/>
    <w:rsid w:val="003841E4"/>
    <w:rsid w:val="00386B5D"/>
    <w:rsid w:val="003879D1"/>
    <w:rsid w:val="00387DBE"/>
    <w:rsid w:val="003924AF"/>
    <w:rsid w:val="00397238"/>
    <w:rsid w:val="003A56C0"/>
    <w:rsid w:val="003A610E"/>
    <w:rsid w:val="003B0C94"/>
    <w:rsid w:val="003B1074"/>
    <w:rsid w:val="003C01DF"/>
    <w:rsid w:val="003C2CD9"/>
    <w:rsid w:val="003C5387"/>
    <w:rsid w:val="003D02B1"/>
    <w:rsid w:val="003D3294"/>
    <w:rsid w:val="003E2624"/>
    <w:rsid w:val="003E3CB4"/>
    <w:rsid w:val="003E551A"/>
    <w:rsid w:val="003E7C98"/>
    <w:rsid w:val="003F0249"/>
    <w:rsid w:val="00411F1E"/>
    <w:rsid w:val="004134D2"/>
    <w:rsid w:val="00415782"/>
    <w:rsid w:val="0041638D"/>
    <w:rsid w:val="00416A20"/>
    <w:rsid w:val="00417A37"/>
    <w:rsid w:val="00421D71"/>
    <w:rsid w:val="00423F56"/>
    <w:rsid w:val="004351D0"/>
    <w:rsid w:val="00436570"/>
    <w:rsid w:val="00447CD5"/>
    <w:rsid w:val="00451203"/>
    <w:rsid w:val="00453CB3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24DE"/>
    <w:rsid w:val="004A36EC"/>
    <w:rsid w:val="004A574B"/>
    <w:rsid w:val="004A6F2C"/>
    <w:rsid w:val="004B490A"/>
    <w:rsid w:val="004B53D5"/>
    <w:rsid w:val="004C3969"/>
    <w:rsid w:val="004D16C5"/>
    <w:rsid w:val="004D5220"/>
    <w:rsid w:val="004D5A26"/>
    <w:rsid w:val="004D77DA"/>
    <w:rsid w:val="004E1973"/>
    <w:rsid w:val="004E3082"/>
    <w:rsid w:val="004E466C"/>
    <w:rsid w:val="004E6341"/>
    <w:rsid w:val="004F00AF"/>
    <w:rsid w:val="004F18B6"/>
    <w:rsid w:val="004F5FE8"/>
    <w:rsid w:val="005009CD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4E59"/>
    <w:rsid w:val="00556098"/>
    <w:rsid w:val="00556390"/>
    <w:rsid w:val="005578ED"/>
    <w:rsid w:val="00557B63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194D"/>
    <w:rsid w:val="005D2A79"/>
    <w:rsid w:val="005D38AB"/>
    <w:rsid w:val="005D746B"/>
    <w:rsid w:val="005D7EC1"/>
    <w:rsid w:val="005E0CFB"/>
    <w:rsid w:val="005E3576"/>
    <w:rsid w:val="005E71A0"/>
    <w:rsid w:val="00613D0A"/>
    <w:rsid w:val="006204E2"/>
    <w:rsid w:val="006207DD"/>
    <w:rsid w:val="006244AA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535F"/>
    <w:rsid w:val="00676909"/>
    <w:rsid w:val="00685C30"/>
    <w:rsid w:val="0069656A"/>
    <w:rsid w:val="00697B97"/>
    <w:rsid w:val="006A1C6D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E34CC"/>
    <w:rsid w:val="006F4D5A"/>
    <w:rsid w:val="00711561"/>
    <w:rsid w:val="0071296A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461C"/>
    <w:rsid w:val="00766D29"/>
    <w:rsid w:val="0077329E"/>
    <w:rsid w:val="007757C0"/>
    <w:rsid w:val="0078009A"/>
    <w:rsid w:val="00791B31"/>
    <w:rsid w:val="00791ED6"/>
    <w:rsid w:val="00796AED"/>
    <w:rsid w:val="007A4540"/>
    <w:rsid w:val="007A454B"/>
    <w:rsid w:val="007A5699"/>
    <w:rsid w:val="007C134B"/>
    <w:rsid w:val="007C4F97"/>
    <w:rsid w:val="007C73C4"/>
    <w:rsid w:val="007D3A38"/>
    <w:rsid w:val="007E6CEA"/>
    <w:rsid w:val="007E7376"/>
    <w:rsid w:val="00817C66"/>
    <w:rsid w:val="008246BF"/>
    <w:rsid w:val="00835184"/>
    <w:rsid w:val="00855681"/>
    <w:rsid w:val="008562E6"/>
    <w:rsid w:val="00860129"/>
    <w:rsid w:val="00871F26"/>
    <w:rsid w:val="00875548"/>
    <w:rsid w:val="008774D2"/>
    <w:rsid w:val="00880289"/>
    <w:rsid w:val="00880517"/>
    <w:rsid w:val="00880AA6"/>
    <w:rsid w:val="00885D88"/>
    <w:rsid w:val="008A13EF"/>
    <w:rsid w:val="008A2050"/>
    <w:rsid w:val="008A224F"/>
    <w:rsid w:val="008A32E9"/>
    <w:rsid w:val="008A66B9"/>
    <w:rsid w:val="008B0AE1"/>
    <w:rsid w:val="008B38AD"/>
    <w:rsid w:val="008B632E"/>
    <w:rsid w:val="008C7029"/>
    <w:rsid w:val="00901EF5"/>
    <w:rsid w:val="009060A4"/>
    <w:rsid w:val="00906CA5"/>
    <w:rsid w:val="00912CF5"/>
    <w:rsid w:val="00914713"/>
    <w:rsid w:val="00915DBD"/>
    <w:rsid w:val="00922325"/>
    <w:rsid w:val="009334C9"/>
    <w:rsid w:val="00933614"/>
    <w:rsid w:val="00937840"/>
    <w:rsid w:val="00945681"/>
    <w:rsid w:val="009525D4"/>
    <w:rsid w:val="00956A4A"/>
    <w:rsid w:val="00964110"/>
    <w:rsid w:val="009664C4"/>
    <w:rsid w:val="0096676C"/>
    <w:rsid w:val="00980452"/>
    <w:rsid w:val="00980E4D"/>
    <w:rsid w:val="00982BE4"/>
    <w:rsid w:val="009956A4"/>
    <w:rsid w:val="00995C51"/>
    <w:rsid w:val="009A1DEE"/>
    <w:rsid w:val="009A412B"/>
    <w:rsid w:val="009A6C6A"/>
    <w:rsid w:val="009B240B"/>
    <w:rsid w:val="009B40D7"/>
    <w:rsid w:val="009B46D8"/>
    <w:rsid w:val="009C0B79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442B"/>
    <w:rsid w:val="009E5D6D"/>
    <w:rsid w:val="009E7B75"/>
    <w:rsid w:val="009F390F"/>
    <w:rsid w:val="009F7C6E"/>
    <w:rsid w:val="00A04789"/>
    <w:rsid w:val="00A07CA2"/>
    <w:rsid w:val="00A307CD"/>
    <w:rsid w:val="00A405B5"/>
    <w:rsid w:val="00A46436"/>
    <w:rsid w:val="00A52FEA"/>
    <w:rsid w:val="00A57AB7"/>
    <w:rsid w:val="00A8702F"/>
    <w:rsid w:val="00A93BC2"/>
    <w:rsid w:val="00AA27C4"/>
    <w:rsid w:val="00AA6B6E"/>
    <w:rsid w:val="00AB3C30"/>
    <w:rsid w:val="00AB406B"/>
    <w:rsid w:val="00AB7B53"/>
    <w:rsid w:val="00AC7D6C"/>
    <w:rsid w:val="00AD0FA2"/>
    <w:rsid w:val="00AE1830"/>
    <w:rsid w:val="00AE22BB"/>
    <w:rsid w:val="00AF417C"/>
    <w:rsid w:val="00B0428F"/>
    <w:rsid w:val="00B24B41"/>
    <w:rsid w:val="00B24E86"/>
    <w:rsid w:val="00B323C2"/>
    <w:rsid w:val="00B3324D"/>
    <w:rsid w:val="00B420D5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819DA"/>
    <w:rsid w:val="00B82540"/>
    <w:rsid w:val="00B95B20"/>
    <w:rsid w:val="00B967D0"/>
    <w:rsid w:val="00BA34FF"/>
    <w:rsid w:val="00BB58EC"/>
    <w:rsid w:val="00BB62ED"/>
    <w:rsid w:val="00BC6ED9"/>
    <w:rsid w:val="00BE33FF"/>
    <w:rsid w:val="00BE6CAD"/>
    <w:rsid w:val="00BF3F69"/>
    <w:rsid w:val="00BF5566"/>
    <w:rsid w:val="00C01522"/>
    <w:rsid w:val="00C06E19"/>
    <w:rsid w:val="00C11CE3"/>
    <w:rsid w:val="00C2016D"/>
    <w:rsid w:val="00C20BA0"/>
    <w:rsid w:val="00C231C7"/>
    <w:rsid w:val="00C2390C"/>
    <w:rsid w:val="00C267E5"/>
    <w:rsid w:val="00C32D29"/>
    <w:rsid w:val="00C35015"/>
    <w:rsid w:val="00C40EC8"/>
    <w:rsid w:val="00C50060"/>
    <w:rsid w:val="00C55E76"/>
    <w:rsid w:val="00C613DB"/>
    <w:rsid w:val="00C67AB5"/>
    <w:rsid w:val="00C73D0E"/>
    <w:rsid w:val="00C7524D"/>
    <w:rsid w:val="00CA01EF"/>
    <w:rsid w:val="00CB1660"/>
    <w:rsid w:val="00CC6783"/>
    <w:rsid w:val="00CE0EE4"/>
    <w:rsid w:val="00CE2259"/>
    <w:rsid w:val="00CF3ECC"/>
    <w:rsid w:val="00CF63EE"/>
    <w:rsid w:val="00D02900"/>
    <w:rsid w:val="00D212DB"/>
    <w:rsid w:val="00D23251"/>
    <w:rsid w:val="00D24D2F"/>
    <w:rsid w:val="00D50B30"/>
    <w:rsid w:val="00D52695"/>
    <w:rsid w:val="00D62A5A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A706E"/>
    <w:rsid w:val="00DB6BCC"/>
    <w:rsid w:val="00DC1616"/>
    <w:rsid w:val="00DC16F3"/>
    <w:rsid w:val="00DE356D"/>
    <w:rsid w:val="00DE5F69"/>
    <w:rsid w:val="00DF51A3"/>
    <w:rsid w:val="00E128B5"/>
    <w:rsid w:val="00E14ED4"/>
    <w:rsid w:val="00E17152"/>
    <w:rsid w:val="00E2344A"/>
    <w:rsid w:val="00E23AF8"/>
    <w:rsid w:val="00E350F2"/>
    <w:rsid w:val="00E36E0F"/>
    <w:rsid w:val="00E548D8"/>
    <w:rsid w:val="00E60C19"/>
    <w:rsid w:val="00E613F4"/>
    <w:rsid w:val="00E640EE"/>
    <w:rsid w:val="00E64467"/>
    <w:rsid w:val="00E96356"/>
    <w:rsid w:val="00EA028A"/>
    <w:rsid w:val="00EA57A3"/>
    <w:rsid w:val="00EA6832"/>
    <w:rsid w:val="00EC0019"/>
    <w:rsid w:val="00EC5CD3"/>
    <w:rsid w:val="00ED3942"/>
    <w:rsid w:val="00ED4C16"/>
    <w:rsid w:val="00EE2B76"/>
    <w:rsid w:val="00EF0F9D"/>
    <w:rsid w:val="00F03D2D"/>
    <w:rsid w:val="00F040DB"/>
    <w:rsid w:val="00F0429B"/>
    <w:rsid w:val="00F13005"/>
    <w:rsid w:val="00F1584D"/>
    <w:rsid w:val="00F37286"/>
    <w:rsid w:val="00F46E60"/>
    <w:rsid w:val="00F57FC7"/>
    <w:rsid w:val="00F6215D"/>
    <w:rsid w:val="00F643DF"/>
    <w:rsid w:val="00F734CA"/>
    <w:rsid w:val="00F73514"/>
    <w:rsid w:val="00F80EB9"/>
    <w:rsid w:val="00F82537"/>
    <w:rsid w:val="00F83779"/>
    <w:rsid w:val="00F84A60"/>
    <w:rsid w:val="00FB30A7"/>
    <w:rsid w:val="00FC2CAD"/>
    <w:rsid w:val="00FC6D6D"/>
    <w:rsid w:val="00FD5D80"/>
    <w:rsid w:val="00FD61CF"/>
    <w:rsid w:val="00FE0CCA"/>
    <w:rsid w:val="00FE6041"/>
    <w:rsid w:val="00FE687D"/>
    <w:rsid w:val="00FE761C"/>
    <w:rsid w:val="00FF069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prilogu Ovr 3737/2013 sa općinskog
suda</izvorni_sadrzaj>
    <derivirana_varijabla naziv="DomainObject.Predmet.Opis_1">u prilogu Ovr 3737/2013 sa općinskog
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VIOLA d.o.o. za trgovinu i usluge</izvorni_sadrzaj>
    <derivirana_varijabla naziv="DomainObject.Predmet.ProtustrankaFormated_1">  AUTO VIOLA d.o.o. za trgovinu i usluge</derivirana_varijabla>
  </DomainObject.Predmet.ProtustrankaFormated>
  <DomainObject.Predmet.ProtustrankaFormatedOIB>
    <izvorni_sadrzaj>  AUTO VIOLA d.o.o. za trgovinu i usluge, OIB 97121503231</izvorni_sadrzaj>
    <derivirana_varijabla naziv="DomainObject.Predmet.ProtustrankaFormatedOIB_1">  AUTO VIOLA d.o.o. za trgovinu i usluge, OIB 97121503231</derivirana_varijabla>
  </DomainObject.Predmet.ProtustrankaFormatedOIB>
  <DomainObject.Predmet.ProtustrankaFormatedWithAdress>
    <izvorni_sadrzaj> AUTO VIOLA d.o.o. za trgovinu i usluge, Trpimirova 26, 31000 Osijek</izvorni_sadrzaj>
    <derivirana_varijabla naziv="DomainObject.Predmet.ProtustrankaFormatedWithAdress_1"> AUTO VIOLA d.o.o. za trgovinu i usluge, Trpimirova 26, 31000 Osijek</derivirana_varijabla>
  </DomainObject.Predmet.ProtustrankaFormatedWithAdress>
  <DomainObject.Predmet.ProtustrankaFormatedWithAdressOIB>
    <izvorni_sadrzaj> AUTO VIOLA d.o.o. za trgovinu i usluge, OIB 97121503231, Trpimirova 26, 31000 Osijek</izvorni_sadrzaj>
    <derivirana_varijabla naziv="DomainObject.Predmet.ProtustrankaFormatedWithAdressOIB_1"> AUTO VIOLA d.o.o. za trgovinu i usluge, OIB 97121503231, Trpimirova 26, 31000 Osijek</derivirana_varijabla>
  </DomainObject.Predmet.ProtustrankaFormatedWithAdressOIB>
  <DomainObject.Predmet.ProtustrankaWithAdress>
    <izvorni_sadrzaj>AUTO VIOLA d.o.o. za trgovinu i usluge Trpimirova 26, 31000 Osijek</izvorni_sadrzaj>
    <derivirana_varijabla naziv="DomainObject.Predmet.ProtustrankaWithAdress_1">AUTO VIOLA d.o.o. za trgovinu i usluge Trpimirova 26, 31000 Osijek</derivirana_varijabla>
  </DomainObject.Predmet.ProtustrankaWithAdress>
  <DomainObject.Predmet.ProtustrankaWithAdressOIB>
    <izvorni_sadrzaj>AUTO VIOLA d.o.o. za trgovinu i usluge, OIB 97121503231, Trpimirova 26, 31000 Osijek</izvorni_sadrzaj>
    <derivirana_varijabla naziv="DomainObject.Predmet.ProtustrankaWithAdressOIB_1">AUTO VIOLA d.o.o. za trgovinu i usluge, OIB 97121503231, Trpimirova 26, 31000 Osijek</derivirana_varijabla>
  </DomainObject.Predmet.ProtustrankaWithAdressOIB>
  <DomainObject.Predmet.ProtustrankaNazivFormated>
    <izvorni_sadrzaj>AUTO VIOLA d.o.o. za trgovinu i usluge</izvorni_sadrzaj>
    <derivirana_varijabla naziv="DomainObject.Predmet.ProtustrankaNazivFormated_1">AUTO VIOLA d.o.o. za trgovinu i usluge</derivirana_varijabla>
  </DomainObject.Predmet.ProtustrankaNazivFormated>
  <DomainObject.Predmet.ProtustrankaNazivFormatedOIB>
    <izvorni_sadrzaj>AUTO VIOLA d.o.o. za trgovinu i usluge, OIB 97121503231</izvorni_sadrzaj>
    <derivirana_varijabla naziv="DomainObject.Predmet.ProtustrankaNazivFormatedOIB_1">AUTO VIOLA d.o.o. za trgovinu i usluge, OIB 97121503231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VIOLA d.o.o. za trgovinu i usluge</item>
    </izvorni_sadrzaj>
    <derivirana_varijabla naziv="DomainObject.Predmet.ProtuStrankaListFormated_1">
      <item>AUTO VIOLA d.o.o. za trgovinu i usluge</item>
    </derivirana_varijabla>
  </DomainObject.Predmet.ProtuStrankaListFormated>
  <DomainObject.Predmet.ProtuStrankaListFormatedOIB>
    <izvorni_sadrzaj>
      <item>AUTO VIOLA d.o.o. za trgovinu i usluge, OIB 97121503231</item>
    </izvorni_sadrzaj>
    <derivirana_varijabla naziv="DomainObject.Predmet.ProtuStrankaListFormatedOIB_1">
      <item>AUTO VIOLA d.o.o. za trgovinu i usluge, OIB 97121503231</item>
    </derivirana_varijabla>
  </DomainObject.Predmet.ProtuStrankaListFormatedOIB>
  <DomainObject.Predmet.ProtuStrankaListFormatedWithAdress>
    <izvorni_sadrzaj>
      <item>AUTO VIOLA d.o.o. za trgovinu i usluge, Trpimirova 26, 31000 Osijek</item>
    </izvorni_sadrzaj>
    <derivirana_varijabla naziv="DomainObject.Predmet.ProtuStrankaListFormatedWithAdress_1">
      <item>AUTO VIOLA d.o.o. za trgovinu i usluge, Trpimirova 26, 31000 Osijek</item>
    </derivirana_varijabla>
  </DomainObject.Predmet.ProtuStrankaListFormatedWithAdress>
  <DomainObject.Predmet.ProtuStrankaListFormatedWithAdressOIB>
    <izvorni_sadrzaj>
      <item>AUTO VIOLA d.o.o. za trgovinu i usluge, OIB 97121503231, Trpimirova 26, 31000 Osijek</item>
    </izvorni_sadrzaj>
    <derivirana_varijabla naziv="DomainObject.Predmet.ProtuStrankaListFormatedWithAdressOIB_1">
      <item>AUTO VIOLA d.o.o. za trgovinu i usluge, OIB 97121503231, Trpimirova 26, 31000 Osijek</item>
    </derivirana_varijabla>
  </DomainObject.Predmet.ProtuStrankaListFormatedWithAdressOIB>
  <DomainObject.Predmet.ProtuStrankaListNazivFormated>
    <izvorni_sadrzaj>
      <item>AUTO VIOLA d.o.o. za trgovinu i usluge</item>
    </izvorni_sadrzaj>
    <derivirana_varijabla naziv="DomainObject.Predmet.ProtuStrankaListNazivFormated_1">
      <item>AUTO VIOLA d.o.o. za trgovinu i usluge</item>
    </derivirana_varijabla>
  </DomainObject.Predmet.ProtuStrankaListNazivFormated>
  <DomainObject.Predmet.ProtuStrankaListNazivFormatedOIB>
    <izvorni_sadrzaj>
      <item>AUTO VIOLA d.o.o. za trgovinu i usluge, OIB 97121503231</item>
    </izvorni_sadrzaj>
    <derivirana_varijabla naziv="DomainObject.Predmet.ProtuStrankaListNazivFormatedOIB_1">
      <item>AUTO VIOLA d.o.o. za trgovinu i usluge, OIB 97121503231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VIOLA d.o.o. za trgovinu i usluge</izvorni_sadrzaj>
    <derivirana_varijabla naziv="DomainObject.Predmet.ProtustrankaIDrugi_1">AUTO VIOLA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VIOLA d.o.o. za trgovinu i usluge, OIB 97121503231, Trpimirova 26, 31000 Osijek</izvorni_sadrzaj>
    <derivirana_varijabla naziv="DomainObject.Predmet.ProtustrankaIDrugiAdressOIB_1">AUTO VIOLA d.o.o. za trgovinu i usluge, OIB 97121503231, Trpimirova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VIOLA d.o.o. za trgovinu i usluge</item>
    </izvorni_sadrzaj>
    <derivirana_varijabla naziv="DomainObject.Predmet.SudioniciListNaziv_1">
      <item>FINA RC OSIJEK</item>
      <item>AUTO VIOLA d.o.o. za trgovinu i usluge</item>
    </derivirana_varijabla>
  </DomainObject.Predmet.SudioniciListNaziv>
  <DomainObject.Predmet.SudioniciListAdressOIB>
    <izvorni_sadrzaj>
      <item>FINA RC OSIJEK, OIB 85821130368</item>
      <item>AUTO VIOLA d.o.o. za trgovinu i usluge, OIB 97121503231, Trpimirova 26,31000 Osijek</item>
    </izvorni_sadrzaj>
    <derivirana_varijabla naziv="DomainObject.Predmet.SudioniciListAdressOIB_1">
      <item>FINA RC OSIJEK, OIB 85821130368</item>
      <item>AUTO VIOLA d.o.o. za trgovinu i usluge, OIB 97121503231, Trpimirova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97121503231</item>
    </izvorni_sadrzaj>
    <derivirana_varijabla naziv="DomainObject.Predmet.SudioniciListNazivOIB_1">
      <item>, OIB 85821130368</item>
      <item>, OIB 97121503231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227EE-8A81-4C21-92B1-793E304E1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1349</properties:Words>
  <properties:Characters>7345</properties:Characters>
  <properties:Lines>194</properties:Lines>
  <properties:Paragraphs>67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8760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2018-09-25T06:00:00Z</dcterms:created>
  <dc:creator>Korisnik</dc:creator>
  <cp:lastModifiedBy>Maja Kocijan</cp:lastModifiedBy>
  <cp:lastPrinted>2018-09-25T10:26:00Z</cp:lastPrinted>
  <dcterms:modified xmlns:xsi="http://www.w3.org/2001/XMLSchema-instance" xsi:type="dcterms:W3CDTF">2018-09-25T10:31:00Z</dcterms:modified>
  <cp:revision>7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