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b3f1" w14:paraId="1f1b3f1" w:rsidRDefault="003E7D87" w:rsidP="003E7D87" w:rsidR="003E7D87" w:rsidRPr="00B82816">
      <w:pPr>
        <w15:collapsed w:val="false"/>
      </w:pPr>
      <w:bookmarkStart w:name="_GoBack" w:id="0"/>
      <w:bookmarkEnd w:id="0"/>
      <w:r w:rsidRPr="00B82816">
        <w:t>REPUBLIKA HRVATSKA</w:t>
      </w:r>
    </w:p>
    <w:p w:rsidRDefault="003E7D87" w:rsidP="003E7D87" w:rsidR="003E7D87" w:rsidRPr="00B82816">
      <w:r w:rsidRPr="00B82816">
        <w:t>Trgovački sud u Rijeci</w:t>
      </w:r>
    </w:p>
    <w:p w:rsidRDefault="003E7D87" w:rsidP="003E7D87" w:rsidR="003E7D87">
      <w:r w:rsidRPr="00B82816">
        <w:t>Zadarska 1 i 3</w:t>
      </w:r>
    </w:p>
    <w:p w:rsidRDefault="00815E09" w:rsidP="003E7D87" w:rsidR="00815E09"/>
    <w:p w:rsidRDefault="003E7D87" w:rsidP="003E7D87" w:rsidR="003E7D87">
      <w:pPr>
        <w:jc w:val="center"/>
      </w:pPr>
      <w:r w:rsidRPr="007061CB">
        <w:t>Z A P I S N I K</w:t>
      </w:r>
      <w:r>
        <w:t xml:space="preserve"> </w:t>
      </w:r>
    </w:p>
    <w:p w:rsidRDefault="003E7D87" w:rsidP="003E7D87" w:rsidR="003E7D87" w:rsidRPr="007061CB">
      <w:pPr>
        <w:jc w:val="center"/>
      </w:pPr>
      <w:r>
        <w:t>SA ZAVRŠNOG ROČIŠTA</w:t>
      </w:r>
    </w:p>
    <w:p w:rsidRDefault="003E7D87" w:rsidP="001A6ED5" w:rsidR="001A6ED5">
      <w:pPr>
        <w:jc w:val="center"/>
      </w:pPr>
      <w:r>
        <w:t xml:space="preserve">od </w:t>
      </w:r>
      <w:r w:rsidR="005444F9">
        <w:t>24</w:t>
      </w:r>
      <w:r>
        <w:t xml:space="preserve">. </w:t>
      </w:r>
      <w:r w:rsidR="005444F9">
        <w:t xml:space="preserve">listopada </w:t>
      </w:r>
      <w:r>
        <w:t>201</w:t>
      </w:r>
      <w:r w:rsidR="00C368D6">
        <w:t>8</w:t>
      </w:r>
      <w:r>
        <w:t>.</w:t>
      </w:r>
      <w:r w:rsidR="00C7213F">
        <w:t xml:space="preserve"> </w:t>
      </w:r>
      <w:r w:rsidRPr="00B82816">
        <w:t xml:space="preserve">sastavljen kod Trgovačkog suda u Rijeci, </w:t>
      </w:r>
      <w:r w:rsidR="00B27B56" w:rsidRPr="00717E05">
        <w:t xml:space="preserve">u stečajnom predmetu </w:t>
      </w:r>
      <w:r w:rsidR="001A6ED5" w:rsidRPr="00717E05">
        <w:t>nad stečajnim dužnikom</w:t>
      </w:r>
      <w:r w:rsidR="001A6ED5">
        <w:t xml:space="preserve"> </w:t>
      </w:r>
      <w:r w:rsidR="005444F9">
        <w:rPr>
          <w:rFonts w:eastAsia="MS Mincho"/>
        </w:rPr>
        <w:t xml:space="preserve">TIPOGRAFIJA d.d. Umag u stečaju, Joakima </w:t>
      </w:r>
      <w:proofErr w:type="spellStart"/>
      <w:r w:rsidR="005444F9">
        <w:rPr>
          <w:rFonts w:eastAsia="MS Mincho"/>
        </w:rPr>
        <w:t>Rakovca</w:t>
      </w:r>
      <w:proofErr w:type="spellEnd"/>
      <w:r w:rsidR="005444F9">
        <w:rPr>
          <w:rFonts w:eastAsia="MS Mincho"/>
        </w:rPr>
        <w:t xml:space="preserve"> 9, OIB: 57418678510, MBS: 040013466, kojeg zastupa stečajna upraviteljica Milena </w:t>
      </w:r>
      <w:proofErr w:type="spellStart"/>
      <w:r w:rsidR="005444F9">
        <w:rPr>
          <w:rFonts w:eastAsia="MS Mincho"/>
        </w:rPr>
        <w:t>Veljović</w:t>
      </w:r>
      <w:proofErr w:type="spellEnd"/>
      <w:r w:rsidR="005444F9">
        <w:rPr>
          <w:rFonts w:eastAsia="MS Mincho"/>
        </w:rPr>
        <w:t xml:space="preserve"> iz Pule, </w:t>
      </w:r>
      <w:proofErr w:type="spellStart"/>
      <w:r w:rsidR="005444F9">
        <w:rPr>
          <w:rFonts w:eastAsia="MS Mincho"/>
        </w:rPr>
        <w:t>Dobrilina</w:t>
      </w:r>
      <w:proofErr w:type="spellEnd"/>
      <w:r w:rsidR="005444F9">
        <w:rPr>
          <w:rFonts w:eastAsia="MS Mincho"/>
        </w:rPr>
        <w:t xml:space="preserve"> 9 </w:t>
      </w:r>
    </w:p>
    <w:p w:rsidRDefault="00315A70" w:rsidP="00B27B56" w:rsidR="00315A70">
      <w:pPr>
        <w:jc w:val="center"/>
      </w:pPr>
    </w:p>
    <w:p w:rsidRDefault="008A6BB3" w:rsidP="008A6BB3" w:rsidR="008A6BB3" w:rsidRPr="0015520C">
      <w:r w:rsidRPr="0015520C">
        <w:t>Nazočni od suda:</w:t>
      </w:r>
    </w:p>
    <w:p w:rsidRDefault="003E7D87" w:rsidP="008A6BB3" w:rsidR="008A6BB3" w:rsidRPr="0015520C">
      <w:r>
        <w:t>Ema Brdovčak</w:t>
      </w:r>
      <w:r w:rsidR="008A6BB3" w:rsidRPr="0015520C">
        <w:t xml:space="preserve">, </w:t>
      </w:r>
      <w:r w:rsidR="00F569DA">
        <w:t>sutkinja</w:t>
      </w:r>
    </w:p>
    <w:p w:rsidRDefault="003E7D87" w:rsidP="008A6BB3" w:rsidR="008A6BB3">
      <w:r>
        <w:t>Renata Valić</w:t>
      </w:r>
      <w:r w:rsidR="008A6BB3" w:rsidRPr="0015520C">
        <w:t>, zapisničar</w:t>
      </w:r>
    </w:p>
    <w:p w:rsidRDefault="00815E09" w:rsidP="00D01802" w:rsidR="00815E09">
      <w:pPr>
        <w:jc w:val="both"/>
      </w:pPr>
    </w:p>
    <w:p w:rsidRDefault="00C368D6" w:rsidP="00C368D6" w:rsidR="00C368D6">
      <w:r w:rsidRPr="00266AA6">
        <w:t>Utvrđuje se da su pristupili:</w:t>
      </w:r>
      <w:r w:rsidR="0052541A">
        <w:t xml:space="preserve"> </w:t>
      </w:r>
    </w:p>
    <w:p w:rsidRDefault="00462236" w:rsidP="00462236" w:rsidR="00462236">
      <w:pPr>
        <w:pStyle w:val="Odlomakpopisa"/>
        <w:numPr>
          <w:ilvl w:val="0"/>
          <w:numId w:val="19"/>
        </w:numPr>
      </w:pPr>
      <w:r>
        <w:t xml:space="preserve">Republika Hrvatska: Dragan </w:t>
      </w:r>
      <w:proofErr w:type="spellStart"/>
      <w:r>
        <w:t>Bacanović</w:t>
      </w:r>
      <w:proofErr w:type="spellEnd"/>
      <w:r>
        <w:t>, zamjenik ODO Rijeka</w:t>
      </w:r>
    </w:p>
    <w:p w:rsidRDefault="00631F52" w:rsidP="00631F52" w:rsidR="00631F52">
      <w:pPr>
        <w:pStyle w:val="Odlomakpopisa"/>
      </w:pPr>
    </w:p>
    <w:p w:rsidRDefault="002B1959" w:rsidP="008A6BB3" w:rsidR="008A6BB3">
      <w:pPr>
        <w:jc w:val="center"/>
      </w:pPr>
      <w:r>
        <w:t xml:space="preserve">Započeto u </w:t>
      </w:r>
      <w:r w:rsidR="003C335A">
        <w:t>1</w:t>
      </w:r>
      <w:r w:rsidR="005444F9">
        <w:t>3</w:t>
      </w:r>
      <w:r>
        <w:t>,</w:t>
      </w:r>
      <w:r w:rsidR="005444F9">
        <w:t>3</w:t>
      </w:r>
      <w:r w:rsidR="00D01802">
        <w:t>0</w:t>
      </w:r>
      <w:r w:rsidR="008A6BB3" w:rsidRPr="0015520C">
        <w:t xml:space="preserve"> sati.</w:t>
      </w:r>
    </w:p>
    <w:p w:rsidRDefault="007A2FE5" w:rsidP="007A2FE5" w:rsidR="007A2FE5">
      <w:pPr>
        <w:ind w:firstLine="708"/>
        <w:jc w:val="both"/>
      </w:pPr>
    </w:p>
    <w:p w:rsidRDefault="0052541A" w:rsidP="007A2FE5" w:rsidR="00631F52">
      <w:pPr>
        <w:ind w:firstLine="708"/>
        <w:jc w:val="both"/>
      </w:pPr>
      <w:r>
        <w:t xml:space="preserve">Utvrđuje se da je putem elektronske pošte zaprimljena poruka stečajne upraviteljice kojom ističe kako nije u mogućnosti pristupiti na današnje ročište zbog bolesti. </w:t>
      </w:r>
    </w:p>
    <w:p w:rsidRDefault="0052541A" w:rsidP="007A2FE5" w:rsidR="0052541A">
      <w:pPr>
        <w:ind w:firstLine="708"/>
        <w:jc w:val="both"/>
      </w:pPr>
    </w:p>
    <w:p w:rsidRDefault="0052541A" w:rsidP="007A2FE5" w:rsidR="0052541A">
      <w:pPr>
        <w:ind w:firstLine="708"/>
        <w:jc w:val="both"/>
      </w:pPr>
      <w:r>
        <w:t>Sud donosi</w:t>
      </w:r>
    </w:p>
    <w:p w:rsidRDefault="0052541A" w:rsidP="0052541A" w:rsidR="0052541A">
      <w:pPr>
        <w:jc w:val="center"/>
      </w:pPr>
      <w:r>
        <w:t>Zaključak</w:t>
      </w:r>
    </w:p>
    <w:p w:rsidRDefault="0052541A" w:rsidP="007A2FE5" w:rsidR="0052541A">
      <w:pPr>
        <w:ind w:firstLine="708"/>
        <w:jc w:val="both"/>
      </w:pPr>
    </w:p>
    <w:p w:rsidRDefault="0052541A" w:rsidP="0052541A" w:rsidR="0052541A">
      <w:pPr>
        <w:jc w:val="both"/>
      </w:pPr>
      <w:r>
        <w:t>I.</w:t>
      </w:r>
      <w:r>
        <w:tab/>
        <w:t xml:space="preserve">Današnje završno ročište vjerovnika se odgađa zbog nepristupanja stečajne upraviteljice i vjerovnika, a sljedeće se zakazuje za dan </w:t>
      </w:r>
    </w:p>
    <w:p w:rsidRDefault="0052541A" w:rsidP="007A2FE5" w:rsidR="0052541A">
      <w:pPr>
        <w:ind w:firstLine="708"/>
        <w:jc w:val="both"/>
      </w:pPr>
    </w:p>
    <w:p w:rsidRDefault="0052541A" w:rsidP="0052541A" w:rsidR="0052541A">
      <w:pPr>
        <w:jc w:val="center"/>
      </w:pPr>
      <w:r>
        <w:t>5. prosinca 2018. u 14,00 sati</w:t>
      </w:r>
    </w:p>
    <w:p w:rsidRDefault="0052541A" w:rsidP="0052541A" w:rsidR="0052541A">
      <w:pPr>
        <w:jc w:val="both"/>
      </w:pPr>
    </w:p>
    <w:p w:rsidRDefault="0052541A" w:rsidP="0052541A" w:rsidR="0052541A">
      <w:pPr>
        <w:jc w:val="both"/>
      </w:pPr>
      <w:r>
        <w:t xml:space="preserve">sa sljedećim dnevnim redom: </w:t>
      </w:r>
    </w:p>
    <w:p w:rsidRDefault="0052541A" w:rsidP="007A2FE5" w:rsidR="0052541A">
      <w:pPr>
        <w:ind w:firstLine="708"/>
        <w:jc w:val="both"/>
      </w:pPr>
    </w:p>
    <w:p w:rsidRDefault="0052541A" w:rsidP="0052541A" w:rsidR="0052541A">
      <w:pPr>
        <w:pStyle w:val="Bezproreda"/>
        <w:ind w:left="1080"/>
        <w:jc w:val="both"/>
        <w:rPr>
          <w:rFonts w:eastAsia="MS Mincho" w:hAnsi="Times New Roman" w:ascii="Times New Roman"/>
          <w:sz w:val="24"/>
          <w:szCs w:val="24"/>
        </w:rPr>
      </w:pPr>
      <w:r>
        <w:rPr>
          <w:rFonts w:eastAsia="MS Mincho" w:hAnsi="Times New Roman" w:ascii="Times New Roman"/>
          <w:sz w:val="24"/>
          <w:szCs w:val="24"/>
        </w:rPr>
        <w:t>1. rasprava o završnom računu stečajnog upravitelja</w:t>
      </w:r>
    </w:p>
    <w:p w:rsidRDefault="0052541A" w:rsidP="0052541A" w:rsidR="0052541A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eastAsia="MS Mincho" w:hAnsi="Times New Roman" w:ascii="Times New Roman"/>
          <w:sz w:val="24"/>
          <w:szCs w:val="24"/>
        </w:rPr>
        <w:t>2. podnošenje prigovora na završni popis.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541A" w:rsidP="0052541A" w:rsidR="0052541A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donošenje odluke o </w:t>
      </w:r>
      <w:proofErr w:type="spellStart"/>
      <w:r>
        <w:rPr>
          <w:rFonts w:hAnsi="Times New Roman" w:ascii="Times New Roman"/>
          <w:sz w:val="24"/>
          <w:szCs w:val="24"/>
        </w:rPr>
        <w:t>neunovčivim</w:t>
      </w:r>
      <w:proofErr w:type="spellEnd"/>
      <w:r>
        <w:rPr>
          <w:rFonts w:hAnsi="Times New Roman" w:ascii="Times New Roman"/>
          <w:sz w:val="24"/>
          <w:szCs w:val="24"/>
        </w:rPr>
        <w:t xml:space="preserve"> predmetima stečajne mase</w:t>
      </w:r>
    </w:p>
    <w:p w:rsidRDefault="007A2FE5" w:rsidP="007A2FE5" w:rsidR="007A2FE5">
      <w:pPr>
        <w:jc w:val="both"/>
      </w:pPr>
    </w:p>
    <w:p w:rsidRDefault="0052541A" w:rsidP="0052541A" w:rsidR="007A2FE5">
      <w:pPr>
        <w:ind w:firstLine="720" w:left="2880"/>
        <w:jc w:val="both"/>
      </w:pPr>
      <w:r>
        <w:t>D</w:t>
      </w:r>
      <w:r w:rsidR="007A2FE5">
        <w:t xml:space="preserve">ovršeno u </w:t>
      </w:r>
      <w:r w:rsidR="00567D68">
        <w:t>1</w:t>
      </w:r>
      <w:r>
        <w:t>3</w:t>
      </w:r>
      <w:r w:rsidR="007A2FE5">
        <w:t>,</w:t>
      </w:r>
      <w:r>
        <w:t>3</w:t>
      </w:r>
      <w:r w:rsidR="001B0BAF">
        <w:t>5</w:t>
      </w:r>
      <w:r w:rsidR="007A2FE5">
        <w:t xml:space="preserve"> sati.</w:t>
      </w:r>
    </w:p>
    <w:p w:rsidRDefault="00063708" w:rsidP="004E61F0" w:rsidR="00063708">
      <w:pPr>
        <w:jc w:val="both"/>
      </w:pPr>
    </w:p>
    <w:p w:rsidRDefault="00AE6E3F" w:rsidP="00AE6E3F" w:rsidR="00913F95" w:rsidRPr="0015520C">
      <w:r w:rsidRPr="0015520C">
        <w:t>Stečajn</w:t>
      </w:r>
      <w:r>
        <w:t>i</w:t>
      </w:r>
      <w:r w:rsidRPr="0015520C">
        <w:t xml:space="preserve"> upravitelj</w:t>
      </w:r>
      <w:r w:rsidRPr="00C741AA">
        <w:t xml:space="preserve"> </w:t>
      </w:r>
      <w:r>
        <w:tab/>
      </w:r>
      <w:r>
        <w:tab/>
      </w:r>
      <w:r>
        <w:tab/>
      </w:r>
      <w:r>
        <w:tab/>
      </w:r>
      <w:r w:rsidR="00F56F85">
        <w:t>S</w:t>
      </w:r>
      <w:r w:rsidR="000E28D8">
        <w:t>u</w:t>
      </w:r>
      <w:r>
        <w:t>tkinja</w:t>
      </w:r>
      <w:r>
        <w:tab/>
      </w:r>
      <w:r>
        <w:tab/>
      </w:r>
      <w:r>
        <w:tab/>
      </w:r>
      <w:r>
        <w:tab/>
        <w:t>Vjerovnici</w:t>
      </w:r>
    </w:p>
    <w:p w:rsidRDefault="00462236" w:rsidP="00462236" w:rsidR="00462236">
      <w:pPr>
        <w:ind w:firstLine="720" w:left="6480"/>
      </w:pPr>
      <w:r>
        <w:t xml:space="preserve">Republika Hrvatska: </w:t>
      </w:r>
    </w:p>
    <w:p w:rsidRDefault="00462236" w:rsidP="00462236" w:rsidR="00462236">
      <w:pPr>
        <w:ind w:firstLine="720" w:left="6480"/>
      </w:pPr>
      <w:r>
        <w:t xml:space="preserve">Dragan </w:t>
      </w:r>
      <w:proofErr w:type="spellStart"/>
      <w:r>
        <w:t>Bacanović</w:t>
      </w:r>
      <w:proofErr w:type="spellEnd"/>
      <w:r>
        <w:t xml:space="preserve">, </w:t>
      </w:r>
    </w:p>
    <w:p w:rsidRDefault="00462236" w:rsidP="00462236" w:rsidR="00462236">
      <w:pPr>
        <w:ind w:firstLine="720" w:left="6480"/>
      </w:pPr>
      <w:r>
        <w:t>zamjenik ODO Rijeka</w:t>
      </w:r>
    </w:p>
    <w:p w:rsidRDefault="00063708" w:rsidP="00C368D6" w:rsidR="0052541A">
      <w:r>
        <w:tab/>
      </w:r>
      <w:r>
        <w:tab/>
      </w:r>
      <w:r>
        <w:tab/>
        <w:t xml:space="preserve">       </w:t>
      </w:r>
      <w:r w:rsidR="0057026B">
        <w:tab/>
      </w:r>
      <w:r w:rsidR="0057026B">
        <w:tab/>
      </w:r>
    </w:p>
    <w:p w:rsidRDefault="0052541A" w:rsidP="00C368D6" w:rsidR="00C368D6" w:rsidRPr="0015520C">
      <w:r>
        <w:tab/>
      </w:r>
      <w:r>
        <w:tab/>
      </w:r>
      <w:r>
        <w:tab/>
      </w:r>
      <w:r>
        <w:tab/>
      </w:r>
      <w:r>
        <w:tab/>
      </w:r>
      <w:r w:rsidR="0057026B">
        <w:tab/>
      </w:r>
      <w:r w:rsidR="00913F95" w:rsidRPr="0015520C">
        <w:t>Zapisničar</w:t>
      </w:r>
      <w:r w:rsidR="00F11B4A">
        <w:tab/>
      </w:r>
      <w:r w:rsidR="00F11B4A">
        <w:tab/>
      </w:r>
      <w:r w:rsidR="00F11B4A">
        <w:tab/>
      </w:r>
      <w:r w:rsidR="00F11B4A">
        <w:tab/>
      </w:r>
    </w:p>
    <w:sectPr w:rsidSect="00266AA6" w:rsidR="00C368D6" w:rsidRPr="0015520C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31A" w:rsidR="000D331A">
      <w:r>
        <w:separator/>
      </w:r>
    </w:p>
  </w:endnote>
  <w:endnote w:id="0" w:type="continuationSeparator">
    <w:p w:rsidRDefault="000D331A" w:rsidR="000D3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5643234"/>
      <w:docPartObj>
        <w:docPartGallery w:val="Page Numbers (Bottom of Page)"/>
        <w:docPartUnique/>
      </w:docPartObj>
    </w:sdtPr>
    <w:sdtEndPr/>
    <w:sdtContent>
      <w:p w:rsidRDefault="0057026B" w:rsidR="0057026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236">
          <w:rPr>
            <w:noProof/>
          </w:rPr>
          <w:t>2</w:t>
        </w:r>
        <w:r>
          <w:fldChar w:fldCharType="end"/>
        </w:r>
      </w:p>
    </w:sdtContent>
  </w:sdt>
  <w:p w:rsidRDefault="007F7576" w:rsidR="007F75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31A" w:rsidR="000D331A">
      <w:r>
        <w:separator/>
      </w:r>
    </w:p>
  </w:footnote>
  <w:footnote w:id="0" w:type="continuationSeparator">
    <w:p w:rsidRDefault="000D331A" w:rsidR="000D33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0C" w:rsidP="000D331A" w:rsidR="00C01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1D0C" w:rsidR="00C01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BAF" w:rsidP="001B0BAF" w:rsidR="001B0BAF">
    <w:pPr>
      <w:pStyle w:val="Zaglavlje"/>
      <w:jc w:val="right"/>
    </w:pPr>
    <w:r>
      <w:t>8 St-23/12-140</w:t>
    </w:r>
  </w:p>
  <w:p w:rsidRDefault="00C01D0C" w:rsidP="00266AA6" w:rsidR="00C01D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D87" w:rsidP="003E7D87" w:rsidR="003E7D87">
    <w:pPr>
      <w:pStyle w:val="Zaglavlje"/>
      <w:jc w:val="right"/>
    </w:pPr>
    <w:r>
      <w:t>8 St-</w:t>
    </w:r>
    <w:r w:rsidR="005444F9">
      <w:t>105</w:t>
    </w:r>
    <w:r>
      <w:t>/</w:t>
    </w:r>
    <w:r w:rsidR="00B527EF">
      <w:t>1</w:t>
    </w:r>
    <w:r w:rsidR="005444F9">
      <w:t>4</w:t>
    </w:r>
    <w:r>
      <w:t>-</w:t>
    </w:r>
    <w:r w:rsidR="005444F9">
      <w:t>202</w:t>
    </w:r>
  </w:p>
  <w:p w:rsidRDefault="003E7D87" w:rsidR="003E7D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B4723"/>
    <w:multiLevelType w:val="hybridMultilevel"/>
    <w:tmpl w:val="B5528E96"/>
    <w:lvl w:tplc="CAF81DF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0410D5"/>
    <w:multiLevelType w:val="hybridMultilevel"/>
    <w:tmpl w:val="E646AB94"/>
    <w:lvl w:tplc="AF7481B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02B74"/>
    <w:multiLevelType w:val="hybridMultilevel"/>
    <w:tmpl w:val="CEC86742"/>
    <w:lvl w:tplc="357E991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2F30EE"/>
    <w:multiLevelType w:val="hybridMultilevel"/>
    <w:tmpl w:val="CAD49C2C"/>
    <w:lvl w:tplc="5A2803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D212DA5"/>
    <w:multiLevelType w:val="hybridMultilevel"/>
    <w:tmpl w:val="0FEC22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2429CE"/>
    <w:multiLevelType w:val="hybridMultilevel"/>
    <w:tmpl w:val="96B8A968"/>
    <w:lvl w:tplc="2538502C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13479A2"/>
    <w:multiLevelType w:val="hybridMultilevel"/>
    <w:tmpl w:val="8AC64DC2"/>
    <w:lvl w:tplc="A70C12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B25755"/>
    <w:multiLevelType w:val="hybridMultilevel"/>
    <w:tmpl w:val="E9D06CAC"/>
    <w:lvl w:tplc="C63684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66937C2"/>
    <w:multiLevelType w:val="hybridMultilevel"/>
    <w:tmpl w:val="0C7E8E5C"/>
    <w:lvl w:tplc="42DA206A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2B1E65D6"/>
    <w:multiLevelType w:val="hybridMultilevel"/>
    <w:tmpl w:val="A238D18C"/>
    <w:lvl w:tplc="7B4CA06A" w:ilvl="0">
      <w:start w:val="8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4ED337B2"/>
    <w:multiLevelType w:val="hybridMultilevel"/>
    <w:tmpl w:val="0EB0D748"/>
    <w:lvl w:tplc="253850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03966A9"/>
    <w:multiLevelType w:val="hybridMultilevel"/>
    <w:tmpl w:val="BACA7826"/>
    <w:lvl w:tplc="A70C2A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5C4792"/>
    <w:multiLevelType w:val="hybridMultilevel"/>
    <w:tmpl w:val="50B81F22"/>
    <w:lvl w:tplc="C82265B6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3">
    <w:nsid w:val="56AF394C"/>
    <w:multiLevelType w:val="hybridMultilevel"/>
    <w:tmpl w:val="35AEA548"/>
    <w:lvl w:tplc="AA2870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A7B605A"/>
    <w:multiLevelType w:val="hybridMultilevel"/>
    <w:tmpl w:val="0EB0D748"/>
    <w:lvl w:tplc="253850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8E0CA2"/>
    <w:multiLevelType w:val="hybridMultilevel"/>
    <w:tmpl w:val="3BE2BA8C"/>
    <w:lvl w:tplc="76E6BFB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CB2357F"/>
    <w:multiLevelType w:val="hybridMultilevel"/>
    <w:tmpl w:val="AB101AA0"/>
    <w:lvl w:tplc="1F50AFE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1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13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9"/>
  </w:num>
  <w:num w:numId="12">
    <w:abstractNumId w:val="3"/>
  </w:num>
  <w:num w:numId="13">
    <w:abstractNumId w:val="10"/>
  </w:num>
  <w:num w:numId="14">
    <w:abstractNumId w:val="14"/>
  </w:num>
  <w:num w:numId="15">
    <w:abstractNumId w:val="0"/>
  </w:num>
  <w:num w:numId="16">
    <w:abstractNumId w:val="5"/>
  </w:num>
  <w:num w:numId="17">
    <w:abstractNumId w:val="11"/>
  </w:num>
  <w:num w:numId="18">
    <w:abstractNumId w:val="17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BB3"/>
    <w:rsid w:val="000043DD"/>
    <w:rsid w:val="00005C06"/>
    <w:rsid w:val="00021FCC"/>
    <w:rsid w:val="00063708"/>
    <w:rsid w:val="00090E19"/>
    <w:rsid w:val="00094C48"/>
    <w:rsid w:val="00095756"/>
    <w:rsid w:val="000D2D2D"/>
    <w:rsid w:val="000D331A"/>
    <w:rsid w:val="000E28D8"/>
    <w:rsid w:val="000F2B6E"/>
    <w:rsid w:val="00113A62"/>
    <w:rsid w:val="001163BB"/>
    <w:rsid w:val="00126BFE"/>
    <w:rsid w:val="001316EF"/>
    <w:rsid w:val="001353A3"/>
    <w:rsid w:val="001365DA"/>
    <w:rsid w:val="00136A17"/>
    <w:rsid w:val="0013719D"/>
    <w:rsid w:val="0015725F"/>
    <w:rsid w:val="00170A3F"/>
    <w:rsid w:val="001858C8"/>
    <w:rsid w:val="001A6ED5"/>
    <w:rsid w:val="001A7ECD"/>
    <w:rsid w:val="001B0BAF"/>
    <w:rsid w:val="001C0637"/>
    <w:rsid w:val="002027E7"/>
    <w:rsid w:val="00203079"/>
    <w:rsid w:val="00216AD1"/>
    <w:rsid w:val="00227F00"/>
    <w:rsid w:val="00266AA6"/>
    <w:rsid w:val="0027071C"/>
    <w:rsid w:val="00275765"/>
    <w:rsid w:val="002A34EC"/>
    <w:rsid w:val="002B1959"/>
    <w:rsid w:val="002D41F8"/>
    <w:rsid w:val="003061C9"/>
    <w:rsid w:val="00315A70"/>
    <w:rsid w:val="0035451E"/>
    <w:rsid w:val="00362ADF"/>
    <w:rsid w:val="003703B5"/>
    <w:rsid w:val="00371E12"/>
    <w:rsid w:val="003866D7"/>
    <w:rsid w:val="0039527D"/>
    <w:rsid w:val="003C335A"/>
    <w:rsid w:val="003D4256"/>
    <w:rsid w:val="003E7D87"/>
    <w:rsid w:val="00405760"/>
    <w:rsid w:val="004203A5"/>
    <w:rsid w:val="004226D4"/>
    <w:rsid w:val="00440DFC"/>
    <w:rsid w:val="00462236"/>
    <w:rsid w:val="00483926"/>
    <w:rsid w:val="004908F4"/>
    <w:rsid w:val="004928BB"/>
    <w:rsid w:val="004B439F"/>
    <w:rsid w:val="004C2CBA"/>
    <w:rsid w:val="004C7157"/>
    <w:rsid w:val="004D1E58"/>
    <w:rsid w:val="004E61F0"/>
    <w:rsid w:val="004E68FA"/>
    <w:rsid w:val="0052541A"/>
    <w:rsid w:val="00526950"/>
    <w:rsid w:val="00533B67"/>
    <w:rsid w:val="005444F9"/>
    <w:rsid w:val="0056239D"/>
    <w:rsid w:val="00567D68"/>
    <w:rsid w:val="0057026B"/>
    <w:rsid w:val="005760B4"/>
    <w:rsid w:val="005771DE"/>
    <w:rsid w:val="005851B5"/>
    <w:rsid w:val="00595CBA"/>
    <w:rsid w:val="005C5D50"/>
    <w:rsid w:val="005C7B40"/>
    <w:rsid w:val="005D177E"/>
    <w:rsid w:val="005D7745"/>
    <w:rsid w:val="005E22C2"/>
    <w:rsid w:val="005F23CC"/>
    <w:rsid w:val="00610106"/>
    <w:rsid w:val="00631F28"/>
    <w:rsid w:val="00631F52"/>
    <w:rsid w:val="00632645"/>
    <w:rsid w:val="0066443E"/>
    <w:rsid w:val="0069555C"/>
    <w:rsid w:val="006A3A9A"/>
    <w:rsid w:val="006C4A36"/>
    <w:rsid w:val="00701322"/>
    <w:rsid w:val="00715AE0"/>
    <w:rsid w:val="00725A92"/>
    <w:rsid w:val="00783410"/>
    <w:rsid w:val="007A2FE5"/>
    <w:rsid w:val="007D2046"/>
    <w:rsid w:val="007E2A77"/>
    <w:rsid w:val="007F7576"/>
    <w:rsid w:val="0081401A"/>
    <w:rsid w:val="00815362"/>
    <w:rsid w:val="00815E09"/>
    <w:rsid w:val="0083083A"/>
    <w:rsid w:val="008567AE"/>
    <w:rsid w:val="00863C68"/>
    <w:rsid w:val="00864D62"/>
    <w:rsid w:val="00883B90"/>
    <w:rsid w:val="0089287A"/>
    <w:rsid w:val="008A0D62"/>
    <w:rsid w:val="008A6BB3"/>
    <w:rsid w:val="008B4D60"/>
    <w:rsid w:val="00913F95"/>
    <w:rsid w:val="00915588"/>
    <w:rsid w:val="00916743"/>
    <w:rsid w:val="00982835"/>
    <w:rsid w:val="009E732C"/>
    <w:rsid w:val="00A05EA6"/>
    <w:rsid w:val="00A27F2C"/>
    <w:rsid w:val="00A4667A"/>
    <w:rsid w:val="00A8227E"/>
    <w:rsid w:val="00A90FD9"/>
    <w:rsid w:val="00AC5016"/>
    <w:rsid w:val="00AD6259"/>
    <w:rsid w:val="00AE056C"/>
    <w:rsid w:val="00AE293D"/>
    <w:rsid w:val="00AE6E3F"/>
    <w:rsid w:val="00B05CD9"/>
    <w:rsid w:val="00B14FC5"/>
    <w:rsid w:val="00B26022"/>
    <w:rsid w:val="00B27B56"/>
    <w:rsid w:val="00B37FAD"/>
    <w:rsid w:val="00B46FD2"/>
    <w:rsid w:val="00B527EF"/>
    <w:rsid w:val="00B87852"/>
    <w:rsid w:val="00BD6FD8"/>
    <w:rsid w:val="00BF020C"/>
    <w:rsid w:val="00C01D0C"/>
    <w:rsid w:val="00C3048E"/>
    <w:rsid w:val="00C312A2"/>
    <w:rsid w:val="00C34532"/>
    <w:rsid w:val="00C368D6"/>
    <w:rsid w:val="00C7213F"/>
    <w:rsid w:val="00C741AA"/>
    <w:rsid w:val="00CB43CB"/>
    <w:rsid w:val="00CF3CCA"/>
    <w:rsid w:val="00CF4544"/>
    <w:rsid w:val="00D01802"/>
    <w:rsid w:val="00D16146"/>
    <w:rsid w:val="00D43F2C"/>
    <w:rsid w:val="00D474FB"/>
    <w:rsid w:val="00D9419F"/>
    <w:rsid w:val="00DA0354"/>
    <w:rsid w:val="00DD0789"/>
    <w:rsid w:val="00DD109B"/>
    <w:rsid w:val="00DE1F6D"/>
    <w:rsid w:val="00DF299F"/>
    <w:rsid w:val="00E1484F"/>
    <w:rsid w:val="00E151AA"/>
    <w:rsid w:val="00E3102F"/>
    <w:rsid w:val="00E62E98"/>
    <w:rsid w:val="00E71A0B"/>
    <w:rsid w:val="00E9051E"/>
    <w:rsid w:val="00EA5E7C"/>
    <w:rsid w:val="00EB3E42"/>
    <w:rsid w:val="00EB6F53"/>
    <w:rsid w:val="00ED7D72"/>
    <w:rsid w:val="00F071F4"/>
    <w:rsid w:val="00F111D7"/>
    <w:rsid w:val="00F11B4A"/>
    <w:rsid w:val="00F33729"/>
    <w:rsid w:val="00F40CCA"/>
    <w:rsid w:val="00F569DA"/>
    <w:rsid w:val="00F56F85"/>
    <w:rsid w:val="00F66440"/>
    <w:rsid w:val="00F93578"/>
    <w:rsid w:val="00FA6A80"/>
    <w:rsid w:val="00FB7B01"/>
    <w:rsid w:val="00FD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35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3F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66A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6AA6"/>
  </w:style>
  <w:style w:styleId="Podnoje" w:type="paragraph">
    <w:name w:val="footer"/>
    <w:basedOn w:val="Normal"/>
    <w:link w:val="PodnojeChar"/>
    <w:uiPriority w:val="99"/>
    <w:rsid w:val="0026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7D8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16AD1"/>
    <w:pPr>
      <w:ind w:left="720"/>
      <w:contextualSpacing/>
    </w:pPr>
  </w:style>
  <w:style w:styleId="Bezproreda" w:type="paragraph">
    <w:name w:val="No Spacing"/>
    <w:uiPriority w:val="1"/>
    <w:qFormat/>
    <w:rsid w:val="001A6ED5"/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F757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0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35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3F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66A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6AA6"/>
  </w:style>
  <w:style w:styleId="Podnoje" w:type="paragraph">
    <w:name w:val="footer"/>
    <w:basedOn w:val="Normal"/>
    <w:link w:val="PodnojeChar"/>
    <w:uiPriority w:val="99"/>
    <w:rsid w:val="0026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7D8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16AD1"/>
    <w:pPr>
      <w:ind w:left="720"/>
      <w:contextualSpacing/>
    </w:pPr>
  </w:style>
  <w:style w:styleId="Bezproreda" w:type="paragraph">
    <w:name w:val="No Spacing"/>
    <w:uiPriority w:val="1"/>
    <w:qFormat/>
    <w:rsid w:val="001A6ED5"/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F757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0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9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4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59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74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86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748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0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59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6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743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23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108</izvorni_sadrzaj>
    <derivirana_varijabla naziv="DomainObject.Prostorija.Naziv_1">Soba 108</derivirana_varijabla>
  </DomainObject.Prostorija.Naziv>
  <DomainObject.Prostorija.Oznaka>
    <izvorni_sadrzaj>108</izvorni_sadrzaj>
    <derivirana_varijabla naziv="DomainObject.Prostorija.Oznaka_1">108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listopada 2018.</izvorni_sadrzaj>
    <derivirana_varijabla naziv="DomainObject.PlaniraniZavrsetakDatum_1">25. listopada 2018.</derivirana_varijabla>
  </DomainObject.PlaniraniZavrsetakDatum>
  <DomainObject.PlaniraniPocetakDatum>
    <izvorni_sadrzaj>25. listopada 2018.</izvorni_sadrzaj>
    <derivirana_varijabla naziv="DomainObject.PlaniraniPocetakDatum_1">25.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listopada 2018.</izvorni_sadrzaj>
    <derivirana_varijabla naziv="DomainObject.Zapisnik.DatumKreiranja_1">25.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St-105/2014-202</izvorni_sadrzaj>
    <derivirana_varijabla naziv="DomainObject.Zapisnik.Oznaka_1">St-105/2014-202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St-105/2014-202</izvorni_sadrzaj>
    <derivirana_varijabla naziv="DomainObject.PoslovniBrojDokumenta_1">St-105/2014-202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2017.</izvorni_sadrzaj>
    <derivirana_varijabla naziv="DomainObject.Predmet.DatumZadnjeOdrzaneSudskeRadnje_1">18. prosinca 2017.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B4A4C-0788-41E0-9784-19ACFBA4D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1027</properties:Characters>
  <properties:Lines>45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2018-10-25T06:33:00Z</dcterms:created>
  <dc:creator>nmarkovic</dc:creator>
  <cp:lastModifiedBy>Renata Valić</cp:lastModifiedBy>
  <cp:lastPrinted>2018-10-25T11:31:00Z</cp:lastPrinted>
  <dcterms:modified xmlns:xsi="http://www.w3.org/2001/XMLSchema-instance" xsi:type="dcterms:W3CDTF">2018-10-25T11:47:00Z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St-105/2014-202 / Zapisnik - Završno ročište vjerovnika (105-14 zapisnik - završno ročište TIPOGRAFIJA.docx)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