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2fb4" w14:paraId="4382fb4" w:rsidRDefault="00C45318" w:rsidP="00C45318" w:rsidR="00C4531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318" w:rsidP="00C45318" w:rsidR="00C4531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5318" w:rsidP="00C45318" w:rsidR="00C453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5318" w:rsidP="00C45318" w:rsidR="00C453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318" w:rsidP="00C45318" w:rsidR="00C4531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5318" w:rsidP="00C45318" w:rsidR="00C453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5318" w:rsidP="00C45318" w:rsidR="00C45318" w:rsidRPr="005D578C">
      <w:pPr>
        <w:jc w:val="center"/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S. &amp; B. LOGISTIC AND TRANSPORT SERVICES d. o. o. Buje, Trg Josipa Broza Tita 9, OIB </w:t>
      </w:r>
      <w:r w:rsidRPr="00C45318">
        <w:rPr>
          <w:rFonts w:cs="Times New Roman" w:eastAsia="Times New Roman"/>
        </w:rPr>
        <w:t>04041743973</w:t>
      </w:r>
      <w:r>
        <w:rPr>
          <w:rFonts w:cs="Times New Roman" w:eastAsia="Times New Roman"/>
        </w:rPr>
        <w:t xml:space="preserve">, MBS </w:t>
      </w:r>
      <w:r w:rsidRPr="00C45318">
        <w:rPr>
          <w:rFonts w:cs="Times New Roman" w:eastAsia="Times New Roman"/>
        </w:rPr>
        <w:t>130049100</w:t>
      </w:r>
      <w:r>
        <w:rPr>
          <w:rFonts w:cs="Times New Roman" w:eastAsia="Times New Roman"/>
          <w:szCs w:val="24"/>
        </w:rPr>
        <w:t xml:space="preserve">, </w:t>
      </w:r>
      <w:r w:rsidR="002D20D2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S. &amp; B. LOGISTIC AND TRANSPORT SERVICES d. o. o. Buje, Trg Josipa Broza Tita 9, OIB </w:t>
      </w:r>
      <w:r w:rsidRPr="00C45318">
        <w:rPr>
          <w:rFonts w:cs="Times New Roman" w:eastAsia="Times New Roman"/>
        </w:rPr>
        <w:t>04041743973</w:t>
      </w:r>
      <w:r>
        <w:rPr>
          <w:rFonts w:cs="Times New Roman" w:eastAsia="Times New Roman"/>
        </w:rPr>
        <w:t xml:space="preserve">, MBS </w:t>
      </w:r>
      <w:r w:rsidRPr="00C45318">
        <w:rPr>
          <w:rFonts w:cs="Times New Roman" w:eastAsia="Times New Roman"/>
        </w:rPr>
        <w:t>130049100</w:t>
      </w:r>
      <w:r>
        <w:rPr>
          <w:rFonts w:cs="Times New Roman" w:eastAsia="Times New Roman"/>
          <w:szCs w:val="24"/>
        </w:rPr>
        <w:t>.</w:t>
      </w: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B6082F">
        <w:t>Slaven Gavrić iz Rijeke, Zagrebačka 18, OIB 20372135016.</w:t>
      </w:r>
    </w:p>
    <w:p w:rsidRDefault="00C45318" w:rsidP="00C45318" w:rsidR="00C45318">
      <w:pPr>
        <w:rPr>
          <w:rFonts w:cs="Times New Roman" w:eastAsia="Times New Roman"/>
          <w:szCs w:val="20"/>
        </w:rPr>
      </w:pPr>
    </w:p>
    <w:p w:rsidRDefault="00C45318" w:rsidP="00C45318" w:rsidR="00C453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S. &amp; B. LOGISTIC AND TRANSPORT SERVICES d. o. o. Buje, Trg Josipa Broza Tita 9, OIB </w:t>
      </w:r>
      <w:r w:rsidRPr="00C45318">
        <w:rPr>
          <w:rFonts w:cs="Times New Roman" w:eastAsia="Times New Roman"/>
        </w:rPr>
        <w:t>04041743973</w:t>
      </w:r>
      <w:r>
        <w:rPr>
          <w:rFonts w:cs="Times New Roman" w:eastAsia="Times New Roman"/>
        </w:rPr>
        <w:t xml:space="preserve">, MBS </w:t>
      </w:r>
      <w:r w:rsidRPr="00C45318">
        <w:rPr>
          <w:rFonts w:cs="Times New Roman" w:eastAsia="Times New Roman"/>
        </w:rPr>
        <w:t>130049100</w:t>
      </w:r>
      <w:r>
        <w:rPr>
          <w:rFonts w:cs="Times New Roman" w:eastAsia="Times New Roman"/>
          <w:szCs w:val="24"/>
        </w:rPr>
        <w:t>.</w:t>
      </w:r>
    </w:p>
    <w:p w:rsidRDefault="00C45318" w:rsidP="00C45318" w:rsidR="00C45318">
      <w:pPr>
        <w:ind w:firstLine="709"/>
        <w:rPr>
          <w:rFonts w:cs="Times New Roman" w:eastAsia="Times New Roman"/>
          <w:szCs w:val="24"/>
        </w:rPr>
      </w:pPr>
    </w:p>
    <w:p w:rsidRDefault="00C45318" w:rsidP="00C45318" w:rsidR="00C4531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S. &amp; B. LOGISTIC AND TRANSPORT SERVICES d. o. o. Buje, Trg Josipa Broza Tita 9, OIB </w:t>
      </w:r>
      <w:r w:rsidRPr="00C45318">
        <w:rPr>
          <w:rFonts w:cs="Times New Roman" w:eastAsia="Times New Roman"/>
        </w:rPr>
        <w:t>04041743973</w:t>
      </w:r>
      <w:r>
        <w:rPr>
          <w:rFonts w:cs="Times New Roman" w:eastAsia="Times New Roman"/>
        </w:rPr>
        <w:t xml:space="preserve">, MBS </w:t>
      </w:r>
      <w:r w:rsidRPr="00C45318">
        <w:rPr>
          <w:rFonts w:cs="Times New Roman" w:eastAsia="Times New Roman"/>
        </w:rPr>
        <w:t>130049100</w:t>
      </w:r>
      <w:r>
        <w:rPr>
          <w:rFonts w:cs="Times New Roman" w:eastAsia="Times New Roman"/>
        </w:rPr>
        <w:t>.</w:t>
      </w:r>
    </w:p>
    <w:p w:rsidRDefault="00C45318" w:rsidP="00C45318" w:rsidR="00C45318" w:rsidRPr="005D578C">
      <w:pPr>
        <w:ind w:firstLine="709"/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5318" w:rsidP="00C45318" w:rsidR="00C45318">
      <w:pPr>
        <w:ind w:firstLine="708"/>
        <w:rPr>
          <w:rFonts w:cs="Times New Roman" w:eastAsia="Times New Roman"/>
          <w:szCs w:val="24"/>
        </w:rPr>
      </w:pPr>
    </w:p>
    <w:p w:rsidRDefault="00C45318" w:rsidP="00C45318" w:rsidR="00C453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S. &amp; B. LOGISTIC AND TRANSPORT SERVICES d. o. o. Buje</w:t>
      </w:r>
      <w:r>
        <w:rPr>
          <w:rFonts w:cs="Times New Roman" w:eastAsia="Times New Roman"/>
          <w:szCs w:val="24"/>
        </w:rPr>
        <w:t>.</w:t>
      </w:r>
    </w:p>
    <w:p w:rsidRDefault="00C45318" w:rsidP="00C45318" w:rsidR="00C4531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studenog 2017. imao neizvršene osnove za plaćanje u neprekinutom razdoblju od 120 dana u ukupnom iznosu 6.377,09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17.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St-612/2017-3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</w:t>
      </w:r>
      <w:r w:rsidRPr="00354134">
        <w:rPr>
          <w:rFonts w:cs="Times New Roman" w:eastAsia="Times New Roman"/>
          <w:szCs w:val="24"/>
        </w:rPr>
        <w:lastRenderedPageBreak/>
        <w:t>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45318" w:rsidP="00C45318" w:rsidR="00C453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45318" w:rsidP="00C45318" w:rsidR="00C4531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D20D2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5318" w:rsidP="00C45318" w:rsidR="00C45318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45318" w:rsidP="00C45318" w:rsidR="00C453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B1E47">
        <w:rPr>
          <w:rFonts w:cs="Times New Roman" w:eastAsia="Times New Roman"/>
          <w:szCs w:val="24"/>
        </w:rPr>
        <w:t xml:space="preserve">, v. r. </w:t>
      </w:r>
    </w:p>
    <w:p w:rsidRDefault="00C45318" w:rsidP="00C45318" w:rsidR="00C45318">
      <w:pPr>
        <w:jc w:val="left"/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left"/>
        <w:rPr>
          <w:rFonts w:cs="Times New Roman" w:eastAsia="Times New Roman"/>
          <w:szCs w:val="24"/>
        </w:rPr>
      </w:pPr>
    </w:p>
    <w:p w:rsidRDefault="00C45318" w:rsidP="00C45318" w:rsidR="00C4531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5318" w:rsidP="00C45318" w:rsidR="00C453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45318" w:rsidP="00C45318" w:rsidR="00C45318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rPr>
          <w:rFonts w:cs="Times New Roman" w:eastAsia="Times New Roman"/>
          <w:szCs w:val="24"/>
        </w:rPr>
      </w:pPr>
    </w:p>
    <w:p w:rsidRDefault="00C45318" w:rsidP="00C45318" w:rsidR="00C4531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S. &amp; B. LOGISTIC AND TRANSPORT SERVICES d. o. o. Buje, Trg Josipa Broza Tita 9,</w:t>
      </w:r>
    </w:p>
    <w:p w:rsidRDefault="00C45318" w:rsidP="00C45318" w:rsidR="00C4531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45318" w:rsidP="00C45318" w:rsidR="00C4531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B6082F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C45318" w:rsidP="00C45318" w:rsidR="00C4531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45318" w:rsidP="00C45318" w:rsidR="00C453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45318" w:rsidP="00C45318" w:rsidR="00C45318"/>
    <w:p w:rsidRDefault="00C45318" w:rsidP="00C45318" w:rsidR="00C45318"/>
    <w:p w:rsidRDefault="00C45318" w:rsidP="00C45318" w:rsidR="00C45318"/>
    <w:p w:rsidRDefault="00BB1E47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318" w:rsidP="00C45318" w:rsidR="00C45318">
      <w:r>
        <w:separator/>
      </w:r>
    </w:p>
  </w:endnote>
  <w:endnote w:id="0" w:type="continuationSeparator">
    <w:p w:rsidRDefault="00C45318" w:rsidP="00C45318" w:rsidR="00C45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318" w:rsidP="00C45318" w:rsidR="00C45318">
      <w:r>
        <w:separator/>
      </w:r>
    </w:p>
  </w:footnote>
  <w:footnote w:id="0" w:type="continuationSeparator">
    <w:p w:rsidRDefault="00C45318" w:rsidP="00C45318" w:rsidR="00C45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18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1E4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St-612/2017-4</w:t>
    </w:r>
  </w:p>
  <w:p w:rsidRDefault="00BB1E47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18" w:rsidP="00C011A6" w:rsidR="00C011A6" w:rsidRPr="00970AE0">
    <w:pPr>
      <w:pStyle w:val="Zaglavlje"/>
      <w:jc w:val="right"/>
    </w:pPr>
    <w:r>
      <w:rPr>
        <w:szCs w:val="24"/>
      </w:rPr>
      <w:t>11 St-612/2017-4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F9A"/>
    <w:rsid w:val="002D20D2"/>
    <w:rsid w:val="0047136B"/>
    <w:rsid w:val="00561B59"/>
    <w:rsid w:val="00B6082F"/>
    <w:rsid w:val="00BB1E47"/>
    <w:rsid w:val="00C45318"/>
    <w:rsid w:val="00F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31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53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3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3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E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1E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1E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1E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31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53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3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3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E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1E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1E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1E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&amp; B. LOGISTIC AND TRANSPORT SERVICES d.o.o. BUJE</izvorni_sadrzaj>
    <derivirana_varijabla naziv="DomainObject.Predmet.ProtustrankaFormated_1">  S. &amp; B. LOGISTIC AND TRANSPORT SERVICES d.o.o. BUJE</derivirana_varijabla>
  </DomainObject.Predmet.ProtustrankaFormated>
  <DomainObject.Predmet.ProtustrankaFormatedOIB>
    <izvorni_sadrzaj>  S. &amp; B. LOGISTIC AND TRANSPORT SERVICES d.o.o. BUJE, OIB 04041743973</izvorni_sadrzaj>
    <derivirana_varijabla naziv="DomainObject.Predmet.ProtustrankaFormatedOIB_1">  S. &amp; B. LOGISTIC AND TRANSPORT SERVICES d.o.o. BUJE, OIB 04041743973</derivirana_varijabla>
  </DomainObject.Predmet.ProtustrankaFormatedOIB>
  <DomainObject.Predmet.ProtustrankaFormatedWithAdress>
    <izvorni_sadrzaj> S. &amp; B. LOGISTIC AND TRANSPORT SERVICES d.o.o. BUJE, Trg Josipa Broza Tita 9, 52460 Buje</izvorni_sadrzaj>
    <derivirana_varijabla naziv="DomainObject.Predmet.ProtustrankaFormatedWithAdress_1"> S. &amp; B. LOGISTIC AND TRANSPORT SERVICES d.o.o. BUJE, Trg Josipa Broza Tita 9, 52460 Buje</derivirana_varijabla>
  </DomainObject.Predmet.ProtustrankaFormatedWithAdress>
  <DomainObject.Predmet.ProtustrankaFormatedWithAdressOIB>
    <izvorni_sadrzaj> S. &amp; B. LOGISTIC AND TRANSPORT SERVICES d.o.o. BUJE, OIB 04041743973, Trg Josipa Broza Tita 9, 52460 Buje</izvorni_sadrzaj>
    <derivirana_varijabla naziv="DomainObject.Predmet.ProtustrankaFormatedWithAdressOIB_1"> S. &amp; B. LOGISTIC AND TRANSPORT SERVICES d.o.o. BUJE, OIB 04041743973, Trg Josipa Broza Tita 9, 52460 Buje</derivirana_varijabla>
  </DomainObject.Predmet.ProtustrankaFormatedWithAdressOIB>
  <DomainObject.Predmet.ProtustrankaWithAdress>
    <izvorni_sadrzaj>S. &amp; B. LOGISTIC AND TRANSPORT SERVICES d.o.o. BUJE Trg Josipa Broza Tita 9, 52460 Buje</izvorni_sadrzaj>
    <derivirana_varijabla naziv="DomainObject.Predmet.ProtustrankaWithAdress_1">S. &amp; B. LOGISTIC AND TRANSPORT SERVICES d.o.o. BUJE Trg Josipa Broza Tita 9, 52460 Buje</derivirana_varijabla>
  </DomainObject.Predmet.ProtustrankaWithAdress>
  <DomainObject.Predmet.ProtustrankaWithAdressOIB>
    <izvorni_sadrzaj>S. &amp; B. LOGISTIC AND TRANSPORT SERVICES d.o.o. BUJE, OIB 04041743973, Trg Josipa Broza Tita 9, 52460 Buje</izvorni_sadrzaj>
    <derivirana_varijabla naziv="DomainObject.Predmet.ProtustrankaWithAdressOIB_1">S. &amp; B. LOGISTIC AND TRANSPORT SERVICES d.o.o. BUJE, OIB 04041743973, Trg Josipa Broza Tita 9, 52460 Buje</derivirana_varijabla>
  </DomainObject.Predmet.ProtustrankaWithAdressOIB>
  <DomainObject.Predmet.ProtustrankaNazivFormated>
    <izvorni_sadrzaj>S. &amp; B. LOGISTIC AND TRANSPORT SERVICES d.o.o. BUJE</izvorni_sadrzaj>
    <derivirana_varijabla naziv="DomainObject.Predmet.ProtustrankaNazivFormated_1">S. &amp; B. LOGISTIC AND TRANSPORT SERVICES d.o.o. BUJE</derivirana_varijabla>
  </DomainObject.Predmet.ProtustrankaNazivFormated>
  <DomainObject.Predmet.ProtustrankaNazivFormatedOIB>
    <izvorni_sadrzaj>S. &amp; B. LOGISTIC AND TRANSPORT SERVICES d.o.o. BUJE, OIB 04041743973</izvorni_sadrzaj>
    <derivirana_varijabla naziv="DomainObject.Predmet.ProtustrankaNazivFormatedOIB_1">S. &amp; B. LOGISTIC AND TRANSPORT SERVICES d.o.o. BUJE, OIB 04041743973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6377.09</izvorni_sadrzaj>
    <derivirana_varijabla naziv="DomainObject.Predmet.TrenutnaVrijednost_1">6377.09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&amp; B. LOGISTIC AND TRANSPORT SERVICES d.o.o. BUJE</item>
    </izvorni_sadrzaj>
    <derivirana_varijabla naziv="DomainObject.Predmet.ProtuStrankaListFormated_1">
      <item>S. &amp; B. LOGISTIC AND TRANSPORT SERVICES d.o.o. BUJE</item>
    </derivirana_varijabla>
  </DomainObject.Predmet.ProtuStrankaListFormated>
  <DomainObject.Predmet.ProtuStrankaListFormatedOIB>
    <izvorni_sadrzaj>
      <item>S. &amp; B. LOGISTIC AND TRANSPORT SERVICES d.o.o. BUJE, OIB 04041743973</item>
    </izvorni_sadrzaj>
    <derivirana_varijabla naziv="DomainObject.Predmet.ProtuStrankaListFormatedOIB_1">
      <item>S. &amp; B. LOGISTIC AND TRANSPORT SERVICES d.o.o. BUJE, OIB 04041743973</item>
    </derivirana_varijabla>
  </DomainObject.Predmet.ProtuStrankaListFormatedOIB>
  <DomainObject.Predmet.ProtuStrankaListFormatedWithAdress>
    <izvorni_sadrzaj>
      <item>S. &amp; B. LOGISTIC AND TRANSPORT SERVICES d.o.o. BUJE, Trg Josipa Broza Tita 9, 52460 Buje</item>
    </izvorni_sadrzaj>
    <derivirana_varijabla naziv="DomainObject.Predmet.ProtuStrankaListFormatedWithAdress_1">
      <item>S. &amp; B. LOGISTIC AND TRANSPORT SERVICES d.o.o. BUJE, Trg Josipa Broza Tita 9, 52460 Buje</item>
    </derivirana_varijabla>
  </DomainObject.Predmet.ProtuStrankaListFormatedWithAdress>
  <DomainObject.Predmet.ProtuStrankaListFormatedWithAdressOIB>
    <izvorni_sadrzaj>
      <item>S. &amp; B. LOGISTIC AND TRANSPORT SERVICES d.o.o. BUJE, OIB 04041743973, Trg Josipa Broza Tita 9, 52460 Buje</item>
    </izvorni_sadrzaj>
    <derivirana_varijabla naziv="DomainObject.Predmet.ProtuStrankaListFormatedWithAdressOIB_1">
      <item>S. &amp; B. LOGISTIC AND TRANSPORT SERVICES d.o.o. BUJE, OIB 04041743973, Trg Josipa Broza Tita 9, 52460 Buje</item>
    </derivirana_varijabla>
  </DomainObject.Predmet.ProtuStrankaListFormatedWithAdressOIB>
  <DomainObject.Predmet.ProtuStrankaListNazivFormated>
    <izvorni_sadrzaj>
      <item>S. &amp; B. LOGISTIC AND TRANSPORT SERVICES d.o.o. BUJE</item>
    </izvorni_sadrzaj>
    <derivirana_varijabla naziv="DomainObject.Predmet.ProtuStrankaListNazivFormated_1">
      <item>S. &amp; B. LOGISTIC AND TRANSPORT SERVICES d.o.o. BUJE</item>
    </derivirana_varijabla>
  </DomainObject.Predmet.ProtuStrankaListNazivFormated>
  <DomainObject.Predmet.ProtuStrankaListNazivFormatedOIB>
    <izvorni_sadrzaj>
      <item>S. &amp; B. LOGISTIC AND TRANSPORT SERVICES d.o.o. BUJE, OIB 04041743973</item>
    </izvorni_sadrzaj>
    <derivirana_varijabla naziv="DomainObject.Predmet.ProtuStrankaListNazivFormatedOIB_1">
      <item>S. &amp; B. LOGISTIC AND TRANSPORT SERVICES d.o.o. BUJE, OIB 04041743973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&amp; B. LOGISTIC AND TRANSPORT SERVICES d.o.o. BUJE</izvorni_sadrzaj>
    <derivirana_varijabla naziv="DomainObject.Predmet.ProtustrankaIDrugi_1">S. &amp; B. LOGISTIC AND TRANSPORT SERVICES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&amp; B. LOGISTIC AND TRANSPORT SERVICES d.o.o. BUJE, OIB 04041743973, Trg Josipa Broza Tita 9, 52460 Buje</izvorni_sadrzaj>
    <derivirana_varijabla naziv="DomainObject.Predmet.ProtustrankaIDrugiAdressOIB_1">S. &amp; B. LOGISTIC AND TRANSPORT SERVICES d.o.o. BUJE, OIB 04041743973,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&amp; B. LOGISTIC AND TRANSPORT SERVICES d.o.o. BUJE</item>
    </izvorni_sadrzaj>
    <derivirana_varijabla naziv="DomainObject.Predmet.SudioniciListNaziv_1">
      <item>FINANCIJSKA AGENCIJA, RC RIJEKA, PODRUŽNICA PULA, PULA</item>
      <item>S. &amp; B. LOGISTIC AND TRANSPORT SERVICES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&amp; B. LOGISTIC AND TRANSPORT SERVICES d.o.o. BUJE, OIB 04041743973, Trg Josipa Broza Tita 9,52460 Buje</item>
    </izvorni_sadrzaj>
    <derivirana_varijabla naziv="DomainObject.Predmet.SudioniciListAdressOIB_1">
      <item>FINANCIJSKA AGENCIJA, RC RIJEKA, PODRUŽNICA PULA, PULA, OIB 85821130368, F. Kurelca 8,51000 Rijeka</item>
      <item>S. &amp; B. LOGISTIC AND TRANSPORT SERVICES d.o.o. BUJE, OIB 04041743973,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04041743973</item>
    </izvorni_sadrzaj>
    <derivirana_varijabla naziv="DomainObject.Predmet.SudioniciListNazivOIB_1">
      <item>, OIB 85821130368</item>
      <item>, OIB 04041743973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3795</properties:Characters>
  <properties:Lines>93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2018-01-10T13:00:00Z</dcterms:created>
  <dc:creator>Morena Brajuha</dc:creator>
  <dc:description/>
  <cp:keywords/>
  <cp:lastModifiedBy>Morena Brajuha</cp:lastModifiedBy>
  <cp:lastPrinted>2018-01-23T12:01:00Z</cp:lastPrinted>
  <dcterms:modified xmlns:xsi="http://www.w3.org/2001/XMLSchema-instance" xsi:type="dcterms:W3CDTF">2018-01-23T12:01:00Z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