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c0c5" w14:paraId="5bcc0c5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C97192">
        <w:t>6676</w:t>
      </w:r>
      <w:r>
        <w:t>/2015</w:t>
      </w:r>
      <w:r w:rsidR="00305845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82C38" w:rsidRPr="00A82C38">
        <w:t>EKO MASLAČAK j.d.o.o., Meglajci 5, Donji Stupnik, OIB: 31709477320</w:t>
      </w:r>
      <w:r>
        <w:t xml:space="preserve">, dana  </w:t>
      </w:r>
      <w:r w:rsidR="00A82C38">
        <w:t>11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A82C38" w:rsidRPr="00A82C38">
        <w:t>EKO MASLAČAK j.d.o.o., Meglajci 5, Donji Stupnik, OIB: 31709477320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Stečajni postupak otvoren je dana</w:t>
      </w:r>
      <w:r w:rsidR="004866FD">
        <w:t xml:space="preserve"> </w:t>
      </w:r>
      <w:r w:rsidR="00A82C38">
        <w:t>11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4866FD">
        <w:t xml:space="preserve"> ŽELJKO VUGRIĆ iz Velike Gorice, A. Cesarca 52, OIB:</w:t>
      </w:r>
      <w:r w:rsidR="004866FD" w:rsidRPr="004866FD">
        <w:t>14250195321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A82C38" w:rsidRPr="00A82C38">
        <w:t>EKO MASLAČAK j.d.o.o., Meglajci 5, Donji Stupnik, OIB: 31709477320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4866FD">
        <w:t xml:space="preserve"> 11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305845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305845" w:rsidP="00305845" w:rsidR="00305845">
      <w:pPr>
        <w:pStyle w:val="Bezproreda"/>
        <w:jc w:val="right"/>
      </w:pPr>
      <w:r>
        <w:t>Za točnost otpravka-ovlašteni službenik:</w:t>
      </w:r>
    </w:p>
    <w:p w:rsidRDefault="00305845" w:rsidP="00305845" w:rsidR="00305845">
      <w:pPr>
        <w:pStyle w:val="Bezproreda"/>
        <w:jc w:val="right"/>
      </w:pPr>
      <w:r>
        <w:t xml:space="preserve">Tanja Štraubert </w:t>
      </w:r>
    </w:p>
    <w:sectPr w:rsidSect="00EF1FD3" w:rsidR="0030584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69B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C97192" w:rsidRPr="00C97192">
          <w:t>6676/2015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05845"/>
    <w:rsid w:val="003A3366"/>
    <w:rsid w:val="004866FD"/>
    <w:rsid w:val="004E266D"/>
    <w:rsid w:val="00677951"/>
    <w:rsid w:val="007E316C"/>
    <w:rsid w:val="00A82C38"/>
    <w:rsid w:val="00AA7B27"/>
    <w:rsid w:val="00AE11D4"/>
    <w:rsid w:val="00BA2A5A"/>
    <w:rsid w:val="00BC1874"/>
    <w:rsid w:val="00C136F3"/>
    <w:rsid w:val="00C16168"/>
    <w:rsid w:val="00C97192"/>
    <w:rsid w:val="00DC0AA2"/>
    <w:rsid w:val="00DE059B"/>
    <w:rsid w:val="00DF1FFF"/>
    <w:rsid w:val="00DF769B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05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05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6676</izvorni_sadrzaj>
    <derivirana_varijabla naziv="DomainObject.Predmet.Broj_1">6676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St-6676/2015</izvorni_sadrzaj>
    <derivirana_varijabla naziv="DomainObject.Predmet.OznakaBroj_1">St-6676/2015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MASLAČAK j.d.o.o. zastupanog po punomoćniku Mato Grgić</izvorni_sadrzaj>
    <derivirana_varijabla naziv="DomainObject.Predmet.ProtustrankaFormated_1">  EKO MASLAČAK j.d.o.o. zastupanog po punomoćniku Mato Grgić</derivirana_varijabla>
  </DomainObject.Predmet.ProtustrankaFormated>
  <DomainObject.Predmet.ProtustrankaFormatedOIB>
    <izvorni_sadrzaj>  EKO MASLAČAK j.d.o.o., OIB 31709477320 zastupanog po punomoćniku Mato Grgić</izvorni_sadrzaj>
    <derivirana_varijabla naziv="DomainObject.Predmet.ProtustrankaFormatedOIB_1">  EKO MASLAČAK j.d.o.o., OIB 31709477320 zastupanog po punomoćniku Mato Grgić</derivirana_varijabla>
  </DomainObject.Predmet.ProtustrankaFormatedOIB>
  <DomainObject.Predmet.ProtustrankaFormatedWithAdress>
    <izvorni_sadrzaj> EKO MASLAČAK j.d.o.o., Meglajci 5, 10255 Donji Stupnik zastupanog po punomoćniku Mato Grgić</izvorni_sadrzaj>
    <derivirana_varijabla naziv="DomainObject.Predmet.ProtustrankaFormatedWithAdress_1"> EKO MASLAČAK j.d.o.o., Meglajci 5, 10255 Donji Stupnik zastupanog po punomoćniku Mato Grgić</derivirana_varijabla>
  </DomainObject.Predmet.ProtustrankaFormatedWithAdress>
  <DomainObject.Predmet.ProtustrankaFormatedWithAdressOIB>
    <izvorni_sadrzaj> EKO MASLAČAK j.d.o.o., OIB 31709477320, Meglajci 5, 10255 Donji Stupnik zastupanog po punomoćniku Mato Grgić</izvorni_sadrzaj>
    <derivirana_varijabla naziv="DomainObject.Predmet.ProtustrankaFormatedWithAdressOIB_1"> EKO MASLAČAK j.d.o.o., OIB 31709477320, Meglajci 5, 10255 Donji Stupnik zastupanog po punomoćniku Mato Grgić</derivirana_varijabla>
  </DomainObject.Predmet.ProtustrankaFormatedWithAdressOIB>
  <DomainObject.Predmet.ProtustrankaWithAdress>
    <izvorni_sadrzaj>EKO MASLAČAK j.d.o.o. Meglajci 5, 10255 Donji Stupnik</izvorni_sadrzaj>
    <derivirana_varijabla naziv="DomainObject.Predmet.ProtustrankaWithAdress_1">EKO MASLAČAK j.d.o.o. Meglajci 5, 10255 Donji Stupnik</derivirana_varijabla>
  </DomainObject.Predmet.ProtustrankaWithAdress>
  <DomainObject.Predmet.ProtustrankaWithAdressOIB>
    <izvorni_sadrzaj>EKO MASLAČAK j.d.o.o., OIB 31709477320, Meglajci 5, 10255 Donji Stupnik</izvorni_sadrzaj>
    <derivirana_varijabla naziv="DomainObject.Predmet.ProtustrankaWithAdressOIB_1">EKO MASLAČAK j.d.o.o., OIB 31709477320, Meglajci 5, 10255 Donji Stupnik</derivirana_varijabla>
  </DomainObject.Predmet.ProtustrankaWithAdressOIB>
  <DomainObject.Predmet.ProtustrankaNazivFormated>
    <izvorni_sadrzaj>EKO MASLAČAK j.d.o.o.</izvorni_sadrzaj>
    <derivirana_varijabla naziv="DomainObject.Predmet.ProtustrankaNazivFormated_1">EKO MASLAČAK j.d.o.o.</derivirana_varijabla>
  </DomainObject.Predmet.ProtustrankaNazivFormated>
  <DomainObject.Predmet.ProtustrankaNazivFormatedOIB>
    <izvorni_sadrzaj>EKO MASLAČAK j.d.o.o., OIB 31709477320</izvorni_sadrzaj>
    <derivirana_varijabla naziv="DomainObject.Predmet.ProtustrankaNazivFormatedOIB_1">EKO MASLAČAK j.d.o.o., OIB 31709477320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MASLAČAK j.d.o.o. zastupanog po punomoćniku Mato Grgić</item>
    </izvorni_sadrzaj>
    <derivirana_varijabla naziv="DomainObject.Predmet.ProtuStrankaListFormated_1">
      <item>EKO MASLAČAK j.d.o.o. zastupanog po punomoćniku Mato Grgić</item>
    </derivirana_varijabla>
  </DomainObject.Predmet.ProtuStrankaListFormated>
  <DomainObject.Predmet.ProtuStrankaListFormatedOIB>
    <izvorni_sadrzaj>
      <item>EKO MASLAČAK j.d.o.o., OIB 31709477320 zastupanog po punomoćniku Mato Grgić</item>
    </izvorni_sadrzaj>
    <derivirana_varijabla naziv="DomainObject.Predmet.ProtuStrankaListFormatedOIB_1">
      <item>EKO MASLAČAK j.d.o.o., OIB 31709477320 zastupanog po punomoćniku Mato Grgić</item>
    </derivirana_varijabla>
  </DomainObject.Predmet.ProtuStrankaListFormatedOIB>
  <DomainObject.Predmet.ProtuStrankaListFormatedWithAdress>
    <izvorni_sadrzaj>
      <item>EKO MASLAČAK j.d.o.o., Meglajci 5, 10255 Donji Stupnik zastupanog po punomoćniku Mato Grgić</item>
    </izvorni_sadrzaj>
    <derivirana_varijabla naziv="DomainObject.Predmet.ProtuStrankaListFormatedWithAdress_1">
      <item>EKO MASLAČAK j.d.o.o., Meglajci 5, 10255 Donji Stupnik zastupanog po punomoćniku Mato Grgić</item>
    </derivirana_varijabla>
  </DomainObject.Predmet.ProtuStrankaListFormatedWithAdress>
  <DomainObject.Predmet.ProtuStrankaListFormatedWithAdressOIB>
    <izvorni_sadrzaj>
      <item>EKO MASLAČAK j.d.o.o., OIB 31709477320, Meglajci 5, 10255 Donji Stupnik zastupanog po punomoćniku Mato Grgić</item>
    </izvorni_sadrzaj>
    <derivirana_varijabla naziv="DomainObject.Predmet.ProtuStrankaListFormatedWithAdressOIB_1">
      <item>EKO MASLAČAK j.d.o.o., OIB 31709477320, Meglajci 5, 10255 Donji Stupnik zastupanog po punomoćniku Mato Grgić</item>
    </derivirana_varijabla>
  </DomainObject.Predmet.ProtuStrankaListFormatedWithAdressOIB>
  <DomainObject.Predmet.ProtuStrankaListNazivFormated>
    <izvorni_sadrzaj>
      <item>EKO MASLAČAK j.d.o.o.</item>
    </izvorni_sadrzaj>
    <derivirana_varijabla naziv="DomainObject.Predmet.ProtuStrankaListNazivFormated_1">
      <item>EKO MASLAČAK j.d.o.o.</item>
    </derivirana_varijabla>
  </DomainObject.Predmet.ProtuStrankaListNazivFormated>
  <DomainObject.Predmet.ProtuStrankaListNazivFormatedOIB>
    <izvorni_sadrzaj>
      <item>EKO MASLAČAK j.d.o.o., OIB 31709477320</item>
    </izvorni_sadrzaj>
    <derivirana_varijabla naziv="DomainObject.Predmet.ProtuStrankaListNazivFormatedOIB_1">
      <item>EKO MASLAČAK j.d.o.o., OIB 31709477320</item>
    </derivirana_varijabla>
  </DomainObject.Predmet.ProtuStrankaListNazivFormatedOIB>
  <DomainObject.Predmet.OstaliListFormated>
    <izvorni_sadrzaj>
      <item>Željko Vugrić</item>
      <item>Mato Grgić punomoćnik sudionika u postupku EKO MASLAČAK j.d.o.o.</item>
    </izvorni_sadrzaj>
    <derivirana_varijabla naziv="DomainObject.Predmet.OstaliListFormated_1">
      <item>Željko Vugrić</item>
      <item>Mato Grgić punomoćnik sudionika u postupku EKO MASLAČAK j.d.o.o.</item>
    </derivirana_varijabla>
  </DomainObject.Predmet.OstaliListFormated>
  <DomainObject.Predmet.OstaliListFormatedOIB>
    <izvorni_sadrzaj>
      <item>Željko Vugrić, OIB 14250195321</item>
      <item>Mato Grgić, OIB 60254103207 punomoćnik sudionika u postupku EKO MASLAČAK j.d.o.o.</item>
    </izvorni_sadrzaj>
    <derivirana_varijabla naziv="DomainObject.Predmet.OstaliListFormatedOIB_1">
      <item>Željko Vugrić, OIB 14250195321</item>
      <item>Mato Grgić, OIB 60254103207 punomoćnik sudionika u postupku EKO MASLAČAK j.d.o.o.</item>
    </derivirana_varijabla>
  </DomainObject.Predmet.OstaliListFormatedOIB>
  <DomainObject.Predmet.OstaliListFormatedWithAdress>
    <izvorni_sadrzaj>
      <item>Željko Vugrić, Augusta Cesarca 52, 10410 Velika Gorica</item>
      <item>Mato Grgić, Hrastovićka 16c, 10000 Zagreb punomoćnik sudionika u postupku EKO MASLAČAK j.d.o.o.</item>
    </izvorni_sadrzaj>
    <derivirana_varijabla naziv="DomainObject.Predmet.OstaliListFormatedWithAdress_1">
      <item>Željko Vugrić, Augusta Cesarca 52, 10410 Velika Gorica</item>
      <item>Mato Grgić, Hrastovićka 16c, 10000 Zagreb punomoćnik sudionika u postupku EKO MASLAČAK j.d.o.o.</item>
    </derivirana_varijabla>
  </DomainObject.Predmet.OstaliListFormatedWithAdress>
  <DomainObject.Predmet.OstaliListFormatedWithAdressOIB>
    <izvorni_sadrzaj>
      <item>Željko Vugrić, OIB 14250195321, Augusta Cesarca 52, 10410 Velika Gorica</item>
      <item>Mato Grgić, OIB 60254103207, Hrastovićka 16c, 10000 Zagreb punomoćnik sudionika u postupku EKO MASLAČAK j.d.o.o.</item>
    </izvorni_sadrzaj>
    <derivirana_varijabla naziv="DomainObject.Predmet.OstaliListFormatedWithAdressOIB_1">
      <item>Željko Vugrić, OIB 14250195321, Augusta Cesarca 52, 10410 Velika Gorica</item>
      <item>Mato Grgić, OIB 60254103207, Hrastovićka 16c, 10000 Zagreb punomoćnik sudionika u postupku EKO MASLAČAK j.d.o.o.</item>
    </derivirana_varijabla>
  </DomainObject.Predmet.OstaliListFormatedWithAdressOIB>
  <DomainObject.Predmet.OstaliListNazivFormated>
    <izvorni_sadrzaj>
      <item>Željko Vugrić</item>
      <item>Mato Grgić</item>
    </izvorni_sadrzaj>
    <derivirana_varijabla naziv="DomainObject.Predmet.OstaliListNazivFormated_1">
      <item>Željko Vugrić</item>
      <item>Mato Grgić</item>
    </derivirana_varijabla>
  </DomainObject.Predmet.OstaliListNazivFormated>
  <DomainObject.Predmet.OstaliListNazivFormatedOIB>
    <izvorni_sadrzaj>
      <item>Željko Vugrić, OIB 14250195321</item>
      <item>Mato Grgić, OIB 60254103207</item>
    </izvorni_sadrzaj>
    <derivirana_varijabla naziv="DomainObject.Predmet.OstaliListNazivFormatedOIB_1">
      <item>Željko Vugrić, OIB 14250195321</item>
      <item>Mato Grgić, OIB 60254103207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MASLAČAK j.d.o.o.</izvorni_sadrzaj>
    <derivirana_varijabla naziv="DomainObject.Predmet.ProtustrankaIDrugi_1">EKO MASLAČAK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MASLAČAK j.d.o.o., OIB 31709477320, Meglajci 5, 10255 Donji Stupnik</izvorni_sadrzaj>
    <derivirana_varijabla naziv="DomainObject.Predmet.ProtustrankaIDrugiAdressOIB_1">EKO MASLAČAK j.d.o.o., OIB 31709477320, Meglajci 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MASLAČAK j.d.o.o.</item>
      <item>FINA Regionalni centar Zagreb</item>
      <item>Željko Vugrić</item>
      <item>Mato Grgić</item>
    </izvorni_sadrzaj>
    <derivirana_varijabla naziv="DomainObject.Predmet.SudioniciListNaziv_1">
      <item>EKO MASLAČAK j.d.o.o.</item>
      <item>FINA Regionalni centar Zagreb</item>
      <item>Željko Vugrić</item>
      <item>Mato Grgić</item>
    </derivirana_varijabla>
  </DomainObject.Predmet.SudioniciListNaziv>
  <DomainObject.Predmet.SudioniciListAdressOIB>
    <izvorni_sadrzaj>
      <item>EKO MASLAČAK j.d.o.o., OIB 31709477320, Meglajci 5,10255 Donji Stupnik</item>
      <item>FINA Regionalni centar Zagreb, OIB 85821130368, Trg svibanjskih žrtava 1995. 1,10000 Zagreb</item>
      <item>Željko Vugrić, OIB 14250195321, Augusta Cesarca 52,10410 Velika Gorica</item>
      <item>Mato Grgić, OIB 60254103207, Hrastovićka 16c,10000 Zagreb</item>
    </izvorni_sadrzaj>
    <derivirana_varijabla naziv="DomainObject.Predmet.SudioniciListAdressOIB_1">
      <item>EKO MASLAČAK j.d.o.o., OIB 31709477320, Meglajci 5,10255 Donji Stupnik</item>
      <item>FINA Regionalni centar Zagreb, OIB 85821130368, Trg svibanjskih žrtava 1995. 1,10000 Zagreb</item>
      <item>Željko Vugrić, OIB 14250195321, Augusta Cesarca 52,10410 Velika Gorica</item>
      <item>Mato Grgić, OIB 60254103207, Hrastovićka 16c,10000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31709477320</item>
      <item>, OIB 85821130368</item>
      <item>, OIB 14250195321</item>
      <item>, OIB 60254103207</item>
    </izvorni_sadrzaj>
    <derivirana_varijabla naziv="DomainObject.Predmet.SudioniciListNazivOIB_1">
      <item>, OIB 31709477320</item>
      <item>, OIB 85821130368</item>
      <item>, OIB 14250195321</item>
      <item>, OIB 60254103207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1999</properties:Characters>
  <properties:Lines>71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2016-05-11T09:43:00Z</dcterms:created>
  <dc:creator>Sandra Rotar Vogrin</dc:creator>
  <cp:lastModifiedBy>Tanja Štraubert</cp:lastModifiedBy>
  <cp:lastPrinted>2016-05-11T12:27:00Z</cp:lastPrinted>
  <dcterms:modified xmlns:xsi="http://www.w3.org/2001/XMLSchema-instance" xsi:type="dcterms:W3CDTF">2016-05-11T12:27:00Z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