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1ffd" w14:paraId="b0a1ffd" w:rsidRDefault="006033F5" w:rsidP="006033F5" w:rsidR="006033F5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cid:image001.png@01D2367D.F781171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367D.F781171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33F5" w:rsidP="006033F5" w:rsidR="006033F5"/>
    <w:p w:rsidRDefault="006033F5" w:rsidP="006033F5" w:rsidR="006033F5">
      <w:r>
        <w:t>REPUBLIKA HRVATSKA</w:t>
      </w:r>
    </w:p>
    <w:p w:rsidRDefault="006033F5" w:rsidP="006033F5" w:rsidR="006033F5">
      <w:r>
        <w:t>TRGOVAČKI SUD U OSIJEKU</w:t>
      </w:r>
    </w:p>
    <w:p w:rsidRDefault="006033F5" w:rsidP="006033F5" w:rsidR="006033F5">
      <w:r>
        <w:t>STALNA SLUŽBA U SLAVONSKOM BRODU</w:t>
      </w:r>
    </w:p>
    <w:p w:rsidRDefault="006033F5" w:rsidP="006033F5" w:rsidR="006033F5">
      <w:r>
        <w:t>Trg pobjede 13</w:t>
      </w:r>
    </w:p>
    <w:p w:rsidRDefault="006033F5" w:rsidP="006033F5" w:rsidR="006033F5">
      <w:r>
        <w:t>35000 SLAVONSKI BROD                                                                 Broj: 3/St-2145/2016-13</w:t>
      </w:r>
    </w:p>
    <w:p w:rsidRDefault="006033F5" w:rsidP="006033F5" w:rsidR="006033F5"/>
    <w:p w:rsidRDefault="006033F5" w:rsidP="006033F5" w:rsidR="006033F5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U  I M E  R E P U B L I K E  H R V A T S K E </w:t>
      </w:r>
    </w:p>
    <w:p w:rsidRDefault="006033F5" w:rsidP="006033F5" w:rsidR="006033F5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 J E</w:t>
      </w:r>
    </w:p>
    <w:p w:rsidRDefault="006033F5" w:rsidP="006033F5" w:rsidR="006033F5">
      <w:pPr>
        <w:spacing w:beforeAutospacing="true" w:before="100"/>
        <w:jc w:val="center"/>
        <w:rPr>
          <w:b/>
          <w:bCs/>
          <w:color w:val="222222"/>
        </w:rPr>
      </w:pPr>
    </w:p>
    <w:p w:rsidRDefault="006033F5" w:rsidP="006033F5" w:rsidR="006033F5">
      <w:pPr>
        <w:ind w:firstLine="708"/>
        <w:jc w:val="both"/>
      </w:pPr>
      <w:r>
        <w:rPr>
          <w:color w:val="222222"/>
        </w:rPr>
        <w:t xml:space="preserve">TRGOVAČKI SUD U OSIJEKU, STALNA SLUŽBA U SLAVONSKOM BRODU, Trg pobjede 13/III, po sutkinji Danieli Martini Maoduš, u postupku povodom prijedloga  Financijske agencije za otvaranje stečajnog postupka nad dužnikom </w:t>
      </w:r>
      <w:r>
        <w:rPr>
          <w:b/>
          <w:bCs/>
          <w:color w:val="222222"/>
        </w:rPr>
        <w:t>BILANCA d.o.o., Slavonski Brod, Nikole Zrinskog 20A, OIB: 92034457839</w:t>
      </w:r>
      <w:r>
        <w:rPr>
          <w:color w:val="222222"/>
        </w:rPr>
        <w:t>,  29. prosinca 2016</w:t>
      </w:r>
      <w:r>
        <w:t>.</w:t>
      </w:r>
    </w:p>
    <w:p w:rsidRDefault="006033F5" w:rsidP="006033F5" w:rsidR="006033F5">
      <w:pPr>
        <w:jc w:val="both"/>
      </w:pPr>
    </w:p>
    <w:p w:rsidRDefault="006033F5" w:rsidP="006033F5" w:rsidR="006033F5">
      <w:pPr>
        <w:jc w:val="both"/>
      </w:pPr>
      <w:r>
        <w:t>                                                          r i j e š i o   j e</w:t>
      </w:r>
    </w:p>
    <w:p w:rsidRDefault="006033F5" w:rsidP="006033F5" w:rsidR="006033F5">
      <w:pPr>
        <w:jc w:val="both"/>
      </w:pPr>
    </w:p>
    <w:p w:rsidRDefault="006033F5" w:rsidP="006033F5" w:rsidR="006033F5">
      <w:pPr>
        <w:ind w:firstLine="708"/>
        <w:jc w:val="both"/>
        <w:rPr>
          <w:b/>
          <w:bCs/>
          <w:color w:val="222222"/>
        </w:rPr>
      </w:pPr>
      <w:r>
        <w:t>Obustavlja se stečajni postupak nad dužnikom </w:t>
      </w:r>
      <w:r>
        <w:rPr>
          <w:b/>
          <w:bCs/>
          <w:color w:val="222222"/>
        </w:rPr>
        <w:t>BILANCA d.o.o., Slavonski Brod, Nikole Zrinskog 20A, OIB: 92034457839.</w:t>
      </w:r>
    </w:p>
    <w:p w:rsidRDefault="006033F5" w:rsidP="006033F5" w:rsidR="006033F5">
      <w:pPr>
        <w:ind w:firstLine="708"/>
        <w:jc w:val="both"/>
      </w:pPr>
    </w:p>
    <w:p w:rsidRDefault="006033F5" w:rsidP="006033F5" w:rsidR="006033F5">
      <w:pPr>
        <w:jc w:val="both"/>
      </w:pPr>
      <w:r>
        <w:t xml:space="preserve">                                                         O b r a z l o ž e n j e     </w:t>
      </w:r>
    </w:p>
    <w:p w:rsidRDefault="006033F5" w:rsidP="006033F5" w:rsidR="006033F5">
      <w:pPr>
        <w:jc w:val="both"/>
      </w:pPr>
    </w:p>
    <w:p w:rsidRDefault="006033F5" w:rsidP="006033F5" w:rsidR="006033F5">
      <w:pPr>
        <w:ind w:firstLine="708"/>
        <w:jc w:val="both"/>
      </w:pPr>
      <w:r>
        <w:t xml:space="preserve">Fina je pokrenula stečajni postupak nad dužnikom. </w:t>
      </w:r>
    </w:p>
    <w:p w:rsidRDefault="006033F5" w:rsidP="006033F5" w:rsidR="006033F5">
      <w:pPr>
        <w:ind w:firstLine="708"/>
        <w:jc w:val="both"/>
      </w:pPr>
      <w:r>
        <w:t xml:space="preserve">U tijeku prethodnog postupka dužnik je dostavio potvrdu Fine o tome da je izmirio nepodmirene obveze tako da na dan 8.12.2016. nema nepodmirenih obveza na računu. </w:t>
      </w:r>
    </w:p>
    <w:p w:rsidRDefault="006033F5" w:rsidP="006033F5" w:rsidR="006033F5">
      <w:pPr>
        <w:ind w:firstLine="708"/>
        <w:jc w:val="both"/>
      </w:pPr>
      <w:r>
        <w:t xml:space="preserve">Čl.6. st.3. Stečajnog zakona NN 71/15 , dalje   SZ-a, je određeno: "ako dužnik  namiri sve tražbine koje se mogu naplatiti  sa svih računa, smatra se da je otpao razlog nesposobnosti za plaćanje". </w:t>
      </w:r>
    </w:p>
    <w:p w:rsidRDefault="006033F5" w:rsidP="006033F5" w:rsidR="006033F5">
      <w:pPr>
        <w:jc w:val="both"/>
      </w:pPr>
      <w:r>
        <w:t>            Stoga je odlučeno kao u izreci rješenja po čl. 128.  SZ-a.</w:t>
      </w:r>
    </w:p>
    <w:p w:rsidRDefault="006033F5" w:rsidP="006033F5" w:rsidR="006033F5">
      <w:pPr>
        <w:jc w:val="both"/>
      </w:pPr>
    </w:p>
    <w:p w:rsidRDefault="006033F5" w:rsidP="006033F5" w:rsidR="006033F5">
      <w:pPr>
        <w:ind w:firstLine="708"/>
        <w:jc w:val="both"/>
      </w:pPr>
      <w:r>
        <w:t>U Slavonskom Brodu 29. prosinca 2016.</w:t>
      </w:r>
    </w:p>
    <w:p w:rsidRDefault="006033F5" w:rsidP="006033F5" w:rsidR="006033F5">
      <w:pPr>
        <w:ind w:firstLine="708" w:left="5664"/>
        <w:jc w:val="both"/>
      </w:pPr>
      <w:r>
        <w:t>Stečajna sutkinja:</w:t>
      </w:r>
    </w:p>
    <w:p w:rsidRDefault="006033F5" w:rsidP="006033F5" w:rsidR="006033F5">
      <w:pPr>
        <w:ind w:left="5664"/>
        <w:jc w:val="both"/>
      </w:pPr>
      <w:r>
        <w:t>     Daniela Martini Maoduš</w:t>
      </w:r>
    </w:p>
    <w:p w:rsidRDefault="006033F5" w:rsidP="006033F5" w:rsidR="006033F5">
      <w:pPr>
        <w:jc w:val="both"/>
      </w:pPr>
    </w:p>
    <w:p w:rsidRDefault="006033F5" w:rsidP="006033F5" w:rsidR="006033F5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LIJEKU:</w:t>
      </w:r>
    </w:p>
    <w:p w:rsidRDefault="006033F5" w:rsidP="006033F5" w:rsidR="006033F5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 koji dan se smatra danom primitka pismena.</w:t>
      </w:r>
    </w:p>
    <w:p w:rsidRDefault="006033F5" w:rsidP="006033F5" w:rsidR="006033F5">
      <w:pPr>
        <w:jc w:val="both"/>
      </w:pPr>
    </w:p>
    <w:p w:rsidRDefault="006033F5" w:rsidP="006033F5" w:rsidR="006033F5">
      <w:pPr>
        <w:jc w:val="both"/>
      </w:pPr>
    </w:p>
    <w:p w:rsidRDefault="006033F5" w:rsidP="006033F5" w:rsidR="006033F5">
      <w:pPr>
        <w:jc w:val="both"/>
      </w:pPr>
      <w:r>
        <w:t>Dostaviti:</w:t>
      </w:r>
    </w:p>
    <w:p w:rsidRDefault="006033F5" w:rsidP="006033F5" w:rsidR="006033F5">
      <w:pPr>
        <w:jc w:val="both"/>
      </w:pPr>
      <w:r>
        <w:t>-</w:t>
      </w:r>
      <w:proofErr w:type="spellStart"/>
      <w:r>
        <w:t>eOglasna</w:t>
      </w:r>
      <w:proofErr w:type="spellEnd"/>
      <w:r>
        <w:t xml:space="preserve"> ploča, radi dostave</w:t>
      </w:r>
    </w:p>
    <w:p w:rsidRDefault="006033F5" w:rsidP="006033F5" w:rsidR="00B40A67">
      <w:pPr>
        <w:jc w:val="both"/>
      </w:pPr>
      <w:r>
        <w:t>- radi obavijesti poštom: FINI,  direktoru  dužnika</w:t>
      </w:r>
    </w:p>
    <w:sectPr w:rsidR="00B40A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3F5"/>
    <w:rsid w:val="00557AEA"/>
    <w:rsid w:val="006033F5"/>
    <w:rsid w:val="00B40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33F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33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33F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7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AE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AE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AE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AE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33F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33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33F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7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AE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AE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AE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AE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44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367D.F781171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2145</izvorni_sadrzaj>
    <derivirana_varijabla naziv="DomainObject.Predmet.Broj_1">2145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12135.07</izvorni_sadrzaj>
    <derivirana_varijabla naziv="DomainObject.Predmet.InicijalnaVrijednost_1">12135.07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St-2145/2016</izvorni_sadrzaj>
    <derivirana_varijabla naziv="DomainObject.Predmet.OznakaBroj_1">St-2145/2016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</izvorni_sadrzaj>
    <derivirana_varijabla naziv="DomainObject.Predmet.PrimjedbaSuca_1">čl. 110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BILANCA d.o.o. za poslovne usluge</izvorni_sadrzaj>
    <derivirana_varijabla naziv="DomainObject.Predmet.ProtustrankaFormated_1">  BILANCA d.o.o. za poslovne usluge</derivirana_varijabla>
  </DomainObject.Predmet.ProtustrankaFormated>
  <DomainObject.Predmet.ProtustrankaFormatedOIB>
    <izvorni_sadrzaj>  BILANCA d.o.o. za poslovne usluge, OIB 92034457839</izvorni_sadrzaj>
    <derivirana_varijabla naziv="DomainObject.Predmet.ProtustrankaFormatedOIB_1">  BILANCA d.o.o. za poslovne usluge, OIB 92034457839</derivirana_varijabla>
  </DomainObject.Predmet.ProtustrankaFormatedOIB>
  <DomainObject.Predmet.ProtustrankaFormatedWithAdress>
    <izvorni_sadrzaj> BILANCA d.o.o. za poslovne usluge, Nikole Zrinskog 20A, 35000 Slavonski Brod</izvorni_sadrzaj>
    <derivirana_varijabla naziv="DomainObject.Predmet.ProtustrankaFormatedWithAdress_1"> BILANCA d.o.o. za poslovne usluge, Nikole Zrinskog 20A, 35000 Slavonski Brod</derivirana_varijabla>
  </DomainObject.Predmet.ProtustrankaFormatedWithAdress>
  <DomainObject.Predmet.ProtustrankaFormatedWithAdressOIB>
    <izvorni_sadrzaj> BILANCA d.o.o. za poslovne usluge, OIB 92034457839, Nikole Zrinskog 20A, 35000 Slavonski Brod</izvorni_sadrzaj>
    <derivirana_varijabla naziv="DomainObject.Predmet.ProtustrankaFormatedWithAdressOIB_1"> BILANCA d.o.o. za poslovne usluge, OIB 92034457839, Nikole Zrinskog 20A, 35000 Slavonski Brod</derivirana_varijabla>
  </DomainObject.Predmet.ProtustrankaFormatedWithAdressOIB>
  <DomainObject.Predmet.ProtustrankaWithAdress>
    <izvorni_sadrzaj>BILANCA d.o.o. za poslovne usluge Nikole Zrinskog 20A, 35000 Slavonski Brod</izvorni_sadrzaj>
    <derivirana_varijabla naziv="DomainObject.Predmet.ProtustrankaWithAdress_1">BILANCA d.o.o. za poslovne usluge Nikole Zrinskog 20A, 35000 Slavonski Brod</derivirana_varijabla>
  </DomainObject.Predmet.ProtustrankaWithAdress>
  <DomainObject.Predmet.ProtustrankaWithAdressOIB>
    <izvorni_sadrzaj>BILANCA d.o.o. za poslovne usluge, OIB 92034457839, Nikole Zrinskog 20A, 35000 Slavonski Brod</izvorni_sadrzaj>
    <derivirana_varijabla naziv="DomainObject.Predmet.ProtustrankaWithAdressOIB_1">BILANCA d.o.o. za poslovne usluge, OIB 92034457839, Nikole Zrinskog 20A, 35000 Slavonski Brod</derivirana_varijabla>
  </DomainObject.Predmet.ProtustrankaWithAdressOIB>
  <DomainObject.Predmet.ProtustrankaNazivFormated>
    <izvorni_sadrzaj>BILANCA d.o.o. za poslovne usluge</izvorni_sadrzaj>
    <derivirana_varijabla naziv="DomainObject.Predmet.ProtustrankaNazivFormated_1">BILANCA d.o.o. za poslovne usluge</derivirana_varijabla>
  </DomainObject.Predmet.ProtustrankaNazivFormated>
  <DomainObject.Predmet.ProtustrankaNazivFormatedOIB>
    <izvorni_sadrzaj>BILANCA d.o.o. za poslovne usluge, OIB 92034457839</izvorni_sadrzaj>
    <derivirana_varijabla naziv="DomainObject.Predmet.ProtustrankaNazivFormatedOIB_1">BILANCA d.o.o. za poslovne usluge, OIB 92034457839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BILANCA d.o.o. za poslovne usluge</item>
    </izvorni_sadrzaj>
    <derivirana_varijabla naziv="DomainObject.Predmet.ProtuStrankaListFormated_1">
      <item>BILANCA d.o.o. za poslovne usluge</item>
    </derivirana_varijabla>
  </DomainObject.Predmet.ProtuStrankaListFormated>
  <DomainObject.Predmet.ProtuStrankaListFormatedOIB>
    <izvorni_sadrzaj>
      <item>BILANCA d.o.o. za poslovne usluge, OIB 92034457839</item>
    </izvorni_sadrzaj>
    <derivirana_varijabla naziv="DomainObject.Predmet.ProtuStrankaListFormatedOIB_1">
      <item>BILANCA d.o.o. za poslovne usluge, OIB 92034457839</item>
    </derivirana_varijabla>
  </DomainObject.Predmet.ProtuStrankaListFormatedOIB>
  <DomainObject.Predmet.ProtuStrankaListFormatedWithAdress>
    <izvorni_sadrzaj>
      <item>BILANCA d.o.o. za poslovne usluge, Nikole Zrinskog 20A, 35000 Slavonski Brod</item>
    </izvorni_sadrzaj>
    <derivirana_varijabla naziv="DomainObject.Predmet.ProtuStrankaListFormatedWithAdress_1">
      <item>BILANCA d.o.o. za poslovne usluge, Nikole Zrinskog 20A, 35000 Slavonski Brod</item>
    </derivirana_varijabla>
  </DomainObject.Predmet.ProtuStrankaListFormatedWithAdress>
  <DomainObject.Predmet.ProtuStrankaListFormatedWithAdressOIB>
    <izvorni_sadrzaj>
      <item>BILANCA d.o.o. za poslovne usluge, OIB 92034457839, Nikole Zrinskog 20A, 35000 Slavonski Brod</item>
    </izvorni_sadrzaj>
    <derivirana_varijabla naziv="DomainObject.Predmet.ProtuStrankaListFormatedWithAdressOIB_1">
      <item>BILANCA d.o.o. za poslovne usluge, OIB 92034457839, Nikole Zrinskog 20A, 35000 Slavonski Brod</item>
    </derivirana_varijabla>
  </DomainObject.Predmet.ProtuStrankaListFormatedWithAdressOIB>
  <DomainObject.Predmet.ProtuStrankaListNazivFormated>
    <izvorni_sadrzaj>
      <item>BILANCA d.o.o. za poslovne usluge</item>
    </izvorni_sadrzaj>
    <derivirana_varijabla naziv="DomainObject.Predmet.ProtuStrankaListNazivFormated_1">
      <item>BILANCA d.o.o. za poslovne usluge</item>
    </derivirana_varijabla>
  </DomainObject.Predmet.ProtuStrankaListNazivFormated>
  <DomainObject.Predmet.ProtuStrankaListNazivFormatedOIB>
    <izvorni_sadrzaj>
      <item>BILANCA d.o.o. za poslovne usluge, OIB 92034457839</item>
    </izvorni_sadrzaj>
    <derivirana_varijabla naziv="DomainObject.Predmet.ProtuStrankaListNazivFormatedOIB_1">
      <item>BILANCA d.o.o. za poslovne usluge, OIB 92034457839</item>
    </derivirana_varijabla>
  </DomainObject.Predmet.ProtuStrankaListNazivFormatedOIB>
  <DomainObject.Predmet.OstaliListFormated>
    <izvorni_sadrzaj>
      <item>Mira Buljan, odvjetnica</item>
      <item>Anto Hrskanović</item>
    </izvorni_sadrzaj>
    <derivirana_varijabla naziv="DomainObject.Predmet.OstaliListFormated_1">
      <item>Mira Buljan, odvjetnica</item>
      <item>Anto Hrskanović</item>
    </derivirana_varijabla>
  </DomainObject.Predmet.OstaliListFormated>
  <DomainObject.Predmet.OstaliListFormatedOIB>
    <izvorni_sadrzaj>
      <item>Mira Buljan, odvjetnica</item>
      <item>Anto Hrskanović</item>
    </izvorni_sadrzaj>
    <derivirana_varijabla naziv="DomainObject.Predmet.OstaliListFormatedOIB_1">
      <item>Mira Buljan, odvjetnica</item>
      <item>Anto Hrskanović</item>
    </derivirana_varijabla>
  </DomainObject.Predmet.OstaliListFormatedOIB>
  <DomainObject.Predmet.OstaliListFormatedWithAdress>
    <izvorni_sadrzaj>
      <item>Mira Buljan, odvjetnica</item>
      <item>Anto Hrskanović</item>
    </izvorni_sadrzaj>
    <derivirana_varijabla naziv="DomainObject.Predmet.OstaliListFormatedWithAdress_1">
      <item>Mira Buljan, odvjetnica</item>
      <item>Anto Hrskanović</item>
    </derivirana_varijabla>
  </DomainObject.Predmet.OstaliListFormatedWithAdress>
  <DomainObject.Predmet.OstaliListFormatedWithAdressOIB>
    <izvorni_sadrzaj>
      <item>Mira Buljan, odvjetnica</item>
      <item>Anto Hrskanović</item>
    </izvorni_sadrzaj>
    <derivirana_varijabla naziv="DomainObject.Predmet.OstaliListFormatedWithAdressOIB_1">
      <item>Mira Buljan, odvjetnica</item>
      <item>Anto Hrskanović</item>
    </derivirana_varijabla>
  </DomainObject.Predmet.OstaliListFormatedWithAdressOIB>
  <DomainObject.Predmet.OstaliListNazivFormated>
    <izvorni_sadrzaj>
      <item>Mira Buljan, odvjetnica</item>
      <item>Anto Hrskanović</item>
    </izvorni_sadrzaj>
    <derivirana_varijabla naziv="DomainObject.Predmet.OstaliListNazivFormated_1">
      <item>Mira Buljan, odvjetnica</item>
      <item>Anto Hrskanović</item>
    </derivirana_varijabla>
  </DomainObject.Predmet.OstaliListNazivFormated>
  <DomainObject.Predmet.OstaliListNazivFormatedOIB>
    <izvorni_sadrzaj>
      <item>Mira Buljan, odvjetnica</item>
      <item>Anto Hrskanović</item>
    </izvorni_sadrzaj>
    <derivirana_varijabla naziv="DomainObject.Predmet.OstaliListNazivFormatedOIB_1">
      <item>Mira Buljan, odvjetnica</item>
      <item>Anto Hrskanović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BILANCA d.o.o. za poslovne usluge</izvorni_sadrzaj>
    <derivirana_varijabla naziv="DomainObject.Predmet.ProtustrankaIDrugi_1">BILANCA d.o.o. za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BILANCA d.o.o. za poslovne usluge, OIB 92034457839, Nikole Zrinskog 20A, 35000 Slavonski Brod</izvorni_sadrzaj>
    <derivirana_varijabla naziv="DomainObject.Predmet.ProtustrankaIDrugiAdressOIB_1">BILANCA d.o.o. za poslovne usluge, OIB 92034457839, Nikole Zrinskog 20A,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BILANCA d.o.o. za poslovne usluge</item>
      <item>Mira Buljan, odvjetnica</item>
      <item>Anto Hrskanović</item>
    </izvorni_sadrzaj>
    <derivirana_varijabla naziv="DomainObject.Predmet.SudioniciListNaziv_1">
      <item>Financijska agencija</item>
      <item>BILANCA d.o.o. za poslovne usluge</item>
      <item>Mira Buljan, odvjetnica</item>
      <item>Anto Hrskanović</item>
    </derivirana_varijabla>
  </DomainObject.Predmet.SudioniciListNaziv>
  <DomainObject.Predmet.SudioniciListAdressOIB>
    <izvorni_sadrzaj>
      <item>Financijska agencija, OIB 85821130368, Ulica grada Vukovara 70,10000 Zagreb</item>
      <item>BILANCA d.o.o. za poslovne usluge, OIB 92034457839, Nikole Zrinskog 20A,35000 Slavonski Brod</item>
      <item>Mira Buljan, odvjetnica</item>
      <item>Anto Hrskanović</item>
    </izvorni_sadrzaj>
    <derivirana_varijabla naziv="DomainObject.Predmet.SudioniciListAdressOIB_1">
      <item>Financijska agencija, OIB 85821130368, Ulica grada Vukovara 70,10000 Zagreb</item>
      <item>BILANCA d.o.o. za poslovne usluge, OIB 92034457839, Nikole Zrinskog 20A,35000 Slavonski Brod</item>
      <item>Mira Buljan, odvjetnica</item>
      <item>Anto Hrskanović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92034457839</item>
      <item>, OIB null</item>
      <item>, OIB null</item>
    </izvorni_sadrzaj>
    <derivirana_varijabla naziv="DomainObject.Predmet.SudioniciListNazivOIB_1">
      <item>, OIB 85821130368</item>
      <item>, OIB 92034457839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285</properties:Words>
  <properties:Characters>1367</properties:Characters>
  <properties:Lines>44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2016-12-29T10:12:00Z</dcterms:created>
  <dc:creator>wsadmin</dc:creator>
  <cp:lastModifiedBy>wsadmin</cp:lastModifiedBy>
  <cp:lastPrinted>2016-12-29T10:21:00Z</cp:lastPrinted>
  <dcterms:modified xmlns:xsi="http://www.w3.org/2001/XMLSchema-instance" xsi:type="dcterms:W3CDTF">2016-12-29T10:23:00Z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