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04c7" w14:paraId="03704c7" w:rsidRDefault="008922D3" w:rsidP="008922D3" w:rsidR="008922D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22D3" w:rsidP="008922D3" w:rsidR="008922D3">
      <w:pPr>
        <w:jc w:val="both"/>
        <w:rPr>
          <w:rFonts w:cs="Times New Roman" w:eastAsia="Times New Roman"/>
          <w:szCs w:val="24"/>
          <w:lang w:eastAsia="hr-HR"/>
        </w:rPr>
      </w:pPr>
    </w:p>
    <w:p w:rsidRDefault="008922D3" w:rsidP="008922D3" w:rsidR="008922D3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7028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8922D3" w:rsidP="008922D3" w:rsidR="008922D3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8922D3" w:rsidP="008922D3" w:rsidR="008922D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8922D3" w:rsidP="008922D3" w:rsidR="008922D3">
      <w:pPr>
        <w:jc w:val="both"/>
        <w:rPr>
          <w:rFonts w:cs="Times New Roman" w:eastAsia="Times New Roman"/>
          <w:szCs w:val="24"/>
          <w:lang w:eastAsia="hr-HR"/>
        </w:rPr>
      </w:pPr>
    </w:p>
    <w:p w:rsidRDefault="008922D3" w:rsidP="008922D3" w:rsidR="008922D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8922D3" w:rsidP="008922D3" w:rsidR="008922D3">
      <w:pPr>
        <w:jc w:val="center"/>
        <w:rPr>
          <w:rFonts w:cs="Times New Roman" w:eastAsia="Times New Roman"/>
          <w:szCs w:val="24"/>
          <w:lang w:eastAsia="hr-HR"/>
        </w:rPr>
      </w:pPr>
    </w:p>
    <w:p w:rsidRDefault="008922D3" w:rsidP="008922D3" w:rsidR="008922D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8922D3" w:rsidP="008922D3" w:rsidR="008922D3">
      <w:pPr>
        <w:jc w:val="both"/>
        <w:rPr>
          <w:rFonts w:cs="Times New Roman" w:eastAsia="Times New Roman"/>
          <w:szCs w:val="24"/>
          <w:lang w:eastAsia="hr-HR"/>
        </w:rPr>
      </w:pPr>
    </w:p>
    <w:p w:rsidRDefault="008922D3" w:rsidP="008922D3" w:rsidR="008922D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FORMA-</w:t>
      </w:r>
      <w:proofErr w:type="spellStart"/>
      <w:r>
        <w:rPr>
          <w:rFonts w:cs="Times New Roman" w:eastAsia="Times New Roman"/>
          <w:szCs w:val="24"/>
          <w:lang w:eastAsia="hr-HR"/>
        </w:rPr>
        <w:t>Đ.Z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24396527436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080176828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Vrbovec, Ivana Mažuranića </w:t>
      </w:r>
      <w:proofErr w:type="spellStart"/>
      <w:r>
        <w:rPr>
          <w:rFonts w:cs="Times New Roman" w:eastAsia="Times New Roman"/>
          <w:szCs w:val="24"/>
          <w:lang w:eastAsia="hr-HR"/>
        </w:rPr>
        <w:t>41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8922D3" w:rsidP="008922D3" w:rsidR="008922D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8922D3" w:rsidP="008922D3" w:rsidR="008922D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8922D3" w:rsidP="008922D3" w:rsidR="008922D3">
      <w:pPr>
        <w:jc w:val="both"/>
        <w:rPr>
          <w:rFonts w:cs="Times New Roman" w:eastAsia="Times New Roman"/>
          <w:szCs w:val="24"/>
          <w:lang w:eastAsia="hr-HR"/>
        </w:rPr>
      </w:pPr>
    </w:p>
    <w:p w:rsidRDefault="008922D3" w:rsidP="008922D3" w:rsidR="008922D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       Otvara se skraćeni stečajni postupak nad dužnikom FORMA-</w:t>
      </w:r>
      <w:proofErr w:type="spellStart"/>
      <w:r>
        <w:rPr>
          <w:rFonts w:cs="Times New Roman" w:eastAsia="Times New Roman"/>
          <w:szCs w:val="24"/>
          <w:lang w:eastAsia="hr-HR"/>
        </w:rPr>
        <w:t>Đ.Z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8922D3" w:rsidP="008922D3" w:rsidR="008922D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24396527436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080176828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Vrbovec, Ivana Mažuranića </w:t>
      </w:r>
      <w:proofErr w:type="spellStart"/>
      <w:r>
        <w:rPr>
          <w:rFonts w:cs="Times New Roman" w:eastAsia="Times New Roman"/>
          <w:szCs w:val="24"/>
          <w:lang w:eastAsia="hr-HR"/>
        </w:rPr>
        <w:t>41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8922D3" w:rsidP="008922D3" w:rsidR="008922D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>. svibnja 2017. u 1</w:t>
      </w:r>
      <w:r w:rsidR="00A5441E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,</w:t>
      </w:r>
      <w:r w:rsidR="00A5441E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>0 sati, kad je ovo rješenje</w:t>
      </w:r>
    </w:p>
    <w:p w:rsidRDefault="008922D3" w:rsidP="008922D3" w:rsidR="008922D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8922D3" w:rsidP="008922D3" w:rsidR="008922D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8922D3" w:rsidP="002D749F" w:rsidR="002D749F">
      <w:pPr>
        <w:pStyle w:val="BodyText21"/>
        <w:rPr>
          <w:rFonts w:hAnsi="Times New Roman" w:ascii="Times New Roman"/>
          <w:szCs w:val="24"/>
        </w:rPr>
      </w:pPr>
      <w:r w:rsidRPr="00750EB2">
        <w:rPr>
          <w:rFonts w:hAnsi="Times New Roman" w:ascii="Times New Roman"/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rFonts w:hAnsi="Times New Roman" w:ascii="Times New Roman"/>
          <w:szCs w:val="24"/>
        </w:rPr>
        <w:t xml:space="preserve">Za stečajnog upravitelja ovog skraćenog stečajnog postupka imenuje se </w:t>
      </w:r>
      <w:r w:rsidR="002D749F">
        <w:rPr>
          <w:rFonts w:hAnsi="Times New Roman" w:ascii="Times New Roman"/>
          <w:szCs w:val="24"/>
        </w:rPr>
        <w:t>Dušanka</w:t>
      </w:r>
    </w:p>
    <w:p w:rsidRDefault="002D749F" w:rsidP="002D749F" w:rsidR="008922D3" w:rsidRPr="00391E9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Ivančević,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59003296761</w:t>
      </w:r>
      <w:proofErr w:type="spellEnd"/>
      <w:r>
        <w:rPr>
          <w:rFonts w:hAnsi="Times New Roman" w:ascii="Times New Roman"/>
          <w:szCs w:val="24"/>
        </w:rPr>
        <w:t xml:space="preserve">, iz Zagreba, B. </w:t>
      </w:r>
      <w:proofErr w:type="spellStart"/>
      <w:r>
        <w:rPr>
          <w:rFonts w:hAnsi="Times New Roman" w:ascii="Times New Roman"/>
          <w:szCs w:val="24"/>
        </w:rPr>
        <w:t>Bernardija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8922D3" w:rsidP="008922D3" w:rsidR="008922D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922D3" w:rsidP="007A224A" w:rsidR="007A22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r w:rsidR="007A224A">
        <w:rPr>
          <w:rFonts w:cs="Times New Roman" w:eastAsia="Times New Roman"/>
          <w:szCs w:val="24"/>
          <w:lang w:eastAsia="hr-HR"/>
        </w:rPr>
        <w:t>FORMA-</w:t>
      </w:r>
      <w:proofErr w:type="spellStart"/>
      <w:r w:rsidR="007A224A">
        <w:rPr>
          <w:rFonts w:cs="Times New Roman" w:eastAsia="Times New Roman"/>
          <w:szCs w:val="24"/>
          <w:lang w:eastAsia="hr-HR"/>
        </w:rPr>
        <w:t>Đ.Z</w:t>
      </w:r>
      <w:proofErr w:type="spellEnd"/>
      <w:r w:rsidR="007A224A">
        <w:rPr>
          <w:rFonts w:cs="Times New Roman" w:eastAsia="Times New Roman"/>
          <w:szCs w:val="24"/>
          <w:lang w:eastAsia="hr-HR"/>
        </w:rPr>
        <w:t xml:space="preserve">. d.o.o., </w:t>
      </w:r>
      <w:proofErr w:type="spellStart"/>
      <w:r w:rsidR="007A224A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7A224A" w:rsidP="007A224A" w:rsidR="008922D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24396527436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080176828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Vrbovec, Ivana Mažuranića </w:t>
      </w:r>
      <w:proofErr w:type="spellStart"/>
      <w:r>
        <w:rPr>
          <w:rFonts w:cs="Times New Roman" w:eastAsia="Times New Roman"/>
          <w:szCs w:val="24"/>
          <w:lang w:eastAsia="hr-HR"/>
        </w:rPr>
        <w:t>41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7A224A" w:rsidP="007A224A" w:rsidR="007A22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8922D3" w:rsidP="008922D3" w:rsidR="008922D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8922D3" w:rsidP="008922D3" w:rsidR="008922D3">
      <w:pPr>
        <w:jc w:val="both"/>
        <w:rPr>
          <w:rFonts w:cs="Times New Roman" w:eastAsia="Times New Roman"/>
          <w:szCs w:val="24"/>
          <w:lang w:eastAsia="hr-HR"/>
        </w:rPr>
      </w:pPr>
    </w:p>
    <w:p w:rsidRDefault="008922D3" w:rsidP="008922D3" w:rsidR="008922D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8922D3" w:rsidP="008922D3" w:rsidR="008922D3">
      <w:pPr>
        <w:jc w:val="both"/>
        <w:rPr>
          <w:rFonts w:cs="Times New Roman" w:eastAsia="Times New Roman"/>
          <w:szCs w:val="24"/>
          <w:lang w:eastAsia="hr-HR"/>
        </w:rPr>
      </w:pPr>
    </w:p>
    <w:p w:rsidRDefault="008922D3" w:rsidP="008922D3" w:rsidR="008922D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8922D3" w:rsidP="008922D3" w:rsidR="008922D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8922D3" w:rsidP="007A224A" w:rsidR="007A22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r w:rsidR="007A224A">
        <w:rPr>
          <w:rFonts w:cs="Times New Roman" w:eastAsia="Times New Roman"/>
          <w:szCs w:val="24"/>
          <w:lang w:eastAsia="hr-HR"/>
        </w:rPr>
        <w:t>FORMA-</w:t>
      </w:r>
      <w:proofErr w:type="spellStart"/>
      <w:r w:rsidR="007A224A">
        <w:rPr>
          <w:rFonts w:cs="Times New Roman" w:eastAsia="Times New Roman"/>
          <w:szCs w:val="24"/>
          <w:lang w:eastAsia="hr-HR"/>
        </w:rPr>
        <w:t>Đ.Z</w:t>
      </w:r>
      <w:proofErr w:type="spellEnd"/>
      <w:r w:rsidR="007A224A">
        <w:rPr>
          <w:rFonts w:cs="Times New Roman" w:eastAsia="Times New Roman"/>
          <w:szCs w:val="24"/>
          <w:lang w:eastAsia="hr-HR"/>
        </w:rPr>
        <w:t xml:space="preserve">. d.o.o., </w:t>
      </w:r>
      <w:proofErr w:type="spellStart"/>
      <w:r w:rsidR="007A224A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7A224A" w:rsidP="007A224A" w:rsidR="008922D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24396527436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080176828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Vrbovec, Ivana Mažuranića </w:t>
      </w:r>
      <w:proofErr w:type="spellStart"/>
      <w:r>
        <w:rPr>
          <w:rFonts w:cs="Times New Roman" w:eastAsia="Times New Roman"/>
          <w:szCs w:val="24"/>
          <w:lang w:eastAsia="hr-HR"/>
        </w:rPr>
        <w:t>41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7A224A" w:rsidP="007A224A" w:rsidR="007A22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</w:p>
    <w:p w:rsidRDefault="008922D3" w:rsidP="008922D3" w:rsidR="008922D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dana od objave oglasa dostaviti javnobilježnički ovjerovljen 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8922D3" w:rsidP="008922D3" w:rsidR="008922D3">
      <w:pPr>
        <w:jc w:val="both"/>
        <w:rPr>
          <w:rFonts w:cs="Times New Roman" w:eastAsia="Times New Roman"/>
          <w:szCs w:val="20"/>
          <w:lang w:eastAsia="hr-HR"/>
        </w:rPr>
      </w:pPr>
    </w:p>
    <w:p w:rsidRDefault="008922D3" w:rsidP="008922D3" w:rsidR="008922D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8922D3" w:rsidP="008922D3" w:rsidR="008922D3">
      <w:pPr>
        <w:jc w:val="both"/>
        <w:rPr>
          <w:rFonts w:cs="Times New Roman" w:eastAsia="Times New Roman"/>
          <w:szCs w:val="20"/>
          <w:lang w:eastAsia="hr-HR"/>
        </w:rPr>
      </w:pPr>
    </w:p>
    <w:p w:rsidRDefault="008922D3" w:rsidP="008922D3" w:rsidR="008922D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8922D3" w:rsidP="008922D3" w:rsidR="008922D3">
      <w:pPr>
        <w:jc w:val="both"/>
        <w:rPr>
          <w:rFonts w:cs="Times New Roman" w:eastAsia="Times New Roman"/>
          <w:szCs w:val="20"/>
          <w:lang w:eastAsia="hr-HR"/>
        </w:rPr>
      </w:pPr>
    </w:p>
    <w:p w:rsidRDefault="008922D3" w:rsidP="008922D3" w:rsidR="008922D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8922D3" w:rsidP="008922D3" w:rsidR="008922D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8922D3" w:rsidP="008922D3" w:rsidR="008922D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23</w:t>
      </w:r>
      <w:proofErr w:type="spellEnd"/>
      <w:r>
        <w:rPr>
          <w:rFonts w:cs="Times New Roman" w:eastAsia="Times New Roman"/>
          <w:szCs w:val="20"/>
          <w:lang w:eastAsia="hr-HR"/>
        </w:rPr>
        <w:t>. ožujka 2017. na dostavu podataka o zaposlenim osobama dužnika, Hrvatski zavod za mirovinsko osiguranje (dalje HZMO) traženo je dostavio u spis 10. travnja 2017. (list 9 spisa) iz čega proizlazi da dužnik nema zaposlenika.</w:t>
      </w:r>
    </w:p>
    <w:p w:rsidRDefault="008922D3" w:rsidP="008922D3" w:rsidR="008922D3">
      <w:pPr>
        <w:jc w:val="both"/>
        <w:rPr>
          <w:rFonts w:cs="Times New Roman" w:eastAsia="Times New Roman"/>
          <w:szCs w:val="20"/>
          <w:lang w:eastAsia="hr-HR"/>
        </w:rPr>
      </w:pPr>
    </w:p>
    <w:p w:rsidRDefault="008922D3" w:rsidP="008922D3" w:rsidR="008922D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8922D3" w:rsidP="008922D3" w:rsidR="008922D3">
      <w:pPr>
        <w:jc w:val="both"/>
        <w:rPr>
          <w:rFonts w:cs="Times New Roman" w:eastAsia="Times New Roman"/>
          <w:szCs w:val="20"/>
          <w:lang w:eastAsia="hr-HR"/>
        </w:rPr>
      </w:pPr>
    </w:p>
    <w:p w:rsidRDefault="008922D3" w:rsidP="008922D3" w:rsidR="008922D3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24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8922D3" w:rsidP="008922D3" w:rsidR="008922D3">
      <w:pPr>
        <w:jc w:val="center"/>
        <w:rPr>
          <w:rFonts w:cs="Times New Roman" w:eastAsia="Times New Roman"/>
          <w:szCs w:val="20"/>
          <w:lang w:eastAsia="hr-HR"/>
        </w:rPr>
      </w:pPr>
    </w:p>
    <w:p w:rsidRDefault="008922D3" w:rsidP="008922D3" w:rsidR="008922D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8922D3" w:rsidP="008922D3" w:rsidR="00D8119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D81195">
        <w:rPr>
          <w:rFonts w:cs="Times New Roman" w:eastAsia="Times New Roman"/>
          <w:szCs w:val="20"/>
          <w:lang w:eastAsia="hr-HR"/>
        </w:rPr>
        <w:t>,v.r</w:t>
      </w:r>
      <w:r w:rsidR="001049C7">
        <w:rPr>
          <w:rFonts w:cs="Times New Roman" w:eastAsia="Times New Roman"/>
          <w:szCs w:val="20"/>
          <w:lang w:eastAsia="hr-HR"/>
        </w:rPr>
        <w:t>.</w:t>
      </w:r>
    </w:p>
    <w:p w:rsidRDefault="001049C7" w:rsidP="008922D3" w:rsidR="001049C7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1049C7" w:rsidP="008922D3" w:rsidR="001049C7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D81195" w:rsidP="00D81195" w:rsidR="00D81195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8922D3" w:rsidP="00D81195" w:rsidR="008922D3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8922D3" w:rsidP="008922D3" w:rsidR="008922D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922D3" w:rsidP="008922D3" w:rsidR="008922D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922D3" w:rsidP="008922D3" w:rsidR="008922D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922D3" w:rsidP="008922D3" w:rsidR="008922D3">
      <w:pPr>
        <w:jc w:val="both"/>
        <w:rPr>
          <w:rFonts w:cs="Times New Roman" w:eastAsia="Times New Roman"/>
          <w:szCs w:val="24"/>
          <w:lang w:eastAsia="hr-HR"/>
        </w:rPr>
      </w:pPr>
    </w:p>
    <w:p w:rsidRDefault="008922D3" w:rsidP="008922D3" w:rsidR="008922D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8922D3" w:rsidP="008922D3" w:rsidR="008922D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8922D3" w:rsidP="008922D3" w:rsidR="008922D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8922D3" w:rsidP="008922D3" w:rsidR="008922D3">
      <w:bookmarkStart w:name="_GoBack" w:id="0"/>
      <w:bookmarkEnd w:id="0"/>
    </w:p>
    <w:p w:rsidRDefault="008922D3" w:rsidP="008922D3" w:rsidR="008922D3"/>
    <w:p w:rsidRDefault="008922D3" w:rsidP="008922D3" w:rsidR="008922D3"/>
    <w:p w:rsidRDefault="008922D3" w:rsidP="008922D3" w:rsidR="008922D3"/>
    <w:p w:rsidRDefault="008922D3" w:rsidP="008922D3" w:rsidR="008922D3"/>
    <w:p w:rsidRDefault="008922D3" w:rsidP="008922D3" w:rsidR="008922D3"/>
    <w:p w:rsidRDefault="008922D3" w:rsidP="008922D3" w:rsidR="008922D3"/>
    <w:p w:rsidRDefault="008922D3" w:rsidP="008922D3" w:rsidR="008922D3"/>
    <w:p w:rsidRDefault="008922D3" w:rsidP="008922D3" w:rsidR="008922D3"/>
    <w:p w:rsidRDefault="008922D3" w:rsidP="008922D3" w:rsidR="008922D3"/>
    <w:p w:rsidRDefault="008922D3" w:rsidP="008922D3" w:rsidR="008922D3"/>
    <w:p w:rsidRDefault="00576F42" w:rsidR="00576F42"/>
    <w:sectPr w:rsidSect="00C16418" w:rsidR="00576F4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F7" w:rsidP="008922D3" w:rsidR="00FC29F7">
      <w:r>
        <w:separator/>
      </w:r>
    </w:p>
  </w:endnote>
  <w:endnote w:id="0" w:type="continuationSeparator">
    <w:p w:rsidRDefault="00FC29F7" w:rsidP="008922D3" w:rsidR="00FC2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F7" w:rsidP="008922D3" w:rsidR="00FC29F7">
      <w:r>
        <w:separator/>
      </w:r>
    </w:p>
  </w:footnote>
  <w:footnote w:id="0" w:type="continuationSeparator">
    <w:p w:rsidRDefault="00FC29F7" w:rsidP="008922D3" w:rsidR="00FC29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49F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049C7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7</w:t>
    </w:r>
    <w:r w:rsidR="008922D3">
      <w:t>028</w:t>
    </w:r>
    <w:proofErr w:type="spellEnd"/>
    <w:r>
      <w:t>/</w:t>
    </w:r>
    <w:proofErr w:type="spellStart"/>
    <w:r>
      <w:t>16</w:t>
    </w:r>
    <w:proofErr w:type="spellEnd"/>
  </w:p>
  <w:p w:rsidRDefault="00FC29F7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2D3"/>
    <w:rsid w:val="001049C7"/>
    <w:rsid w:val="002D749F"/>
    <w:rsid w:val="00323CA3"/>
    <w:rsid w:val="00576F42"/>
    <w:rsid w:val="007A224A"/>
    <w:rsid w:val="008922D3"/>
    <w:rsid w:val="00A5441E"/>
    <w:rsid w:val="00D81195"/>
    <w:rsid w:val="00FC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22D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22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22D3"/>
  </w:style>
  <w:style w:customStyle="true" w:styleId="BodyText21" w:type="paragraph">
    <w:name w:val="Body Text 21"/>
    <w:basedOn w:val="Normal"/>
    <w:rsid w:val="008922D3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22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22D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22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22D3"/>
  </w:style>
  <w:style w:styleId="Tekstrezerviranogmjesta" w:type="character">
    <w:name w:val="Placeholder Text"/>
    <w:basedOn w:val="Zadanifontodlomka"/>
    <w:uiPriority w:val="99"/>
    <w:semiHidden/>
    <w:rsid w:val="00323C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3CA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3CA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3CA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3CA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22D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22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22D3"/>
  </w:style>
  <w:style w:customStyle="1" w:styleId="BodyText21" w:type="paragraph">
    <w:name w:val="Body Text 21"/>
    <w:basedOn w:val="Normal"/>
    <w:rsid w:val="008922D3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22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22D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22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22D3"/>
  </w:style>
  <w:style w:styleId="Tekstrezerviranogmjesta" w:type="character">
    <w:name w:val="Placeholder Text"/>
    <w:basedOn w:val="Zadanifontodlomka"/>
    <w:uiPriority w:val="99"/>
    <w:semiHidden/>
    <w:rsid w:val="00323C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3C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3CA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3C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3C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St-7028/2016-7</izvorni_sadrzaj>
    <derivirana_varijabla naziv="DomainObject.Oznaka_1">St-7028/2016-7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7028</izvorni_sadrzaj>
    <derivirana_varijabla naziv="DomainObject.Predmet.Broj_1">7028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St-7028/2016</izvorni_sadrzaj>
    <derivirana_varijabla naziv="DomainObject.Predmet.OznakaBroj_1">St-7028/2016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FORMA-Đ.Z. d.o.o.</izvorni_sadrzaj>
    <derivirana_varijabla naziv="DomainObject.Predmet.ProtustrankaFormated_1">  FORMA-Đ.Z. d.o.o.</derivirana_varijabla>
  </DomainObject.Predmet.ProtustrankaFormated>
  <DomainObject.Predmet.ProtustrankaFormatedOIB>
    <izvorni_sadrzaj>  FORMA-Đ.Z. d.o.o., OIB 24396527436</izvorni_sadrzaj>
    <derivirana_varijabla naziv="DomainObject.Predmet.ProtustrankaFormatedOIB_1">  FORMA-Đ.Z. d.o.o., OIB 24396527436</derivirana_varijabla>
  </DomainObject.Predmet.ProtustrankaFormatedOIB>
  <DomainObject.Predmet.ProtustrankaFormatedWithAdress>
    <izvorni_sadrzaj> FORMA-Đ.Z. d.o.o., Ivana Mažuranića 41, 10340 Vrbovec</izvorni_sadrzaj>
    <derivirana_varijabla naziv="DomainObject.Predmet.ProtustrankaFormatedWithAdress_1"> FORMA-Đ.Z. d.o.o., Ivana Mažuranića 41, 10340 Vrbovec</derivirana_varijabla>
  </DomainObject.Predmet.ProtustrankaFormatedWithAdress>
  <DomainObject.Predmet.ProtustrankaFormatedWithAdressOIB>
    <izvorni_sadrzaj> FORMA-Đ.Z. d.o.o., OIB 24396527436, Ivana Mažuranića 41, 10340 Vrbovec</izvorni_sadrzaj>
    <derivirana_varijabla naziv="DomainObject.Predmet.ProtustrankaFormatedWithAdressOIB_1"> FORMA-Đ.Z. d.o.o., OIB 24396527436, Ivana Mažuranića 41, 10340 Vrbovec</derivirana_varijabla>
  </DomainObject.Predmet.ProtustrankaFormatedWithAdressOIB>
  <DomainObject.Predmet.ProtustrankaWithAdress>
    <izvorni_sadrzaj>FORMA-Đ.Z. d.o.o. Ivana Mažuranića 41, 10340 Vrbovec</izvorni_sadrzaj>
    <derivirana_varijabla naziv="DomainObject.Predmet.ProtustrankaWithAdress_1">FORMA-Đ.Z. d.o.o. Ivana Mažuranića 41, 10340 Vrbovec</derivirana_varijabla>
  </DomainObject.Predmet.ProtustrankaWithAdress>
  <DomainObject.Predmet.ProtustrankaWithAdressOIB>
    <izvorni_sadrzaj>FORMA-Đ.Z. d.o.o., OIB 24396527436, Ivana Mažuranića 41, 10340 Vrbovec</izvorni_sadrzaj>
    <derivirana_varijabla naziv="DomainObject.Predmet.ProtustrankaWithAdressOIB_1">FORMA-Đ.Z. d.o.o., OIB 24396527436, Ivana Mažuranića 41, 10340 Vrbovec</derivirana_varijabla>
  </DomainObject.Predmet.ProtustrankaWithAdressOIB>
  <DomainObject.Predmet.ProtustrankaNazivFormated>
    <izvorni_sadrzaj>FORMA-Đ.Z. d.o.o.</izvorni_sadrzaj>
    <derivirana_varijabla naziv="DomainObject.Predmet.ProtustrankaNazivFormated_1">FORMA-Đ.Z. d.o.o.</derivirana_varijabla>
  </DomainObject.Predmet.ProtustrankaNazivFormated>
  <DomainObject.Predmet.ProtustrankaNazivFormatedOIB>
    <izvorni_sadrzaj>FORMA-Đ.Z. d.o.o., OIB 24396527436</izvorni_sadrzaj>
    <derivirana_varijabla naziv="DomainObject.Predmet.ProtustrankaNazivFormatedOIB_1">FORMA-Đ.Z. d.o.o., OIB 24396527436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FORMA-Đ.Z. d.o.o.</item>
    </izvorni_sadrzaj>
    <derivirana_varijabla naziv="DomainObject.Predmet.ProtuStrankaListFormated_1">
      <item>FORMA-Đ.Z. d.o.o.</item>
    </derivirana_varijabla>
  </DomainObject.Predmet.ProtuStrankaListFormated>
  <DomainObject.Predmet.ProtuStrankaListFormatedOIB>
    <izvorni_sadrzaj>
      <item>FORMA-Đ.Z. d.o.o., OIB 24396527436</item>
    </izvorni_sadrzaj>
    <derivirana_varijabla naziv="DomainObject.Predmet.ProtuStrankaListFormatedOIB_1">
      <item>FORMA-Đ.Z. d.o.o., OIB 24396527436</item>
    </derivirana_varijabla>
  </DomainObject.Predmet.ProtuStrankaListFormatedOIB>
  <DomainObject.Predmet.ProtuStrankaListFormatedWithAdress>
    <izvorni_sadrzaj>
      <item>FORMA-Đ.Z. d.o.o., Ivana Mažuranića 41, 10340 Vrbovec</item>
    </izvorni_sadrzaj>
    <derivirana_varijabla naziv="DomainObject.Predmet.ProtuStrankaListFormatedWithAdress_1">
      <item>FORMA-Đ.Z. d.o.o., Ivana Mažuranića 41, 10340 Vrbovec</item>
    </derivirana_varijabla>
  </DomainObject.Predmet.ProtuStrankaListFormatedWithAdress>
  <DomainObject.Predmet.ProtuStrankaListFormatedWithAdressOIB>
    <izvorni_sadrzaj>
      <item>FORMA-Đ.Z. d.o.o., OIB 24396527436, Ivana Mažuranića 41, 10340 Vrbovec</item>
    </izvorni_sadrzaj>
    <derivirana_varijabla naziv="DomainObject.Predmet.ProtuStrankaListFormatedWithAdressOIB_1">
      <item>FORMA-Đ.Z. d.o.o., OIB 24396527436, Ivana Mažuranića 41, 10340 Vrbovec</item>
    </derivirana_varijabla>
  </DomainObject.Predmet.ProtuStrankaListFormatedWithAdressOIB>
  <DomainObject.Predmet.ProtuStrankaListNazivFormated>
    <izvorni_sadrzaj>
      <item>FORMA-Đ.Z. d.o.o.</item>
    </izvorni_sadrzaj>
    <derivirana_varijabla naziv="DomainObject.Predmet.ProtuStrankaListNazivFormated_1">
      <item>FORMA-Đ.Z. d.o.o.</item>
    </derivirana_varijabla>
  </DomainObject.Predmet.ProtuStrankaListNazivFormated>
  <DomainObject.Predmet.ProtuStrankaListNazivFormatedOIB>
    <izvorni_sadrzaj>
      <item>FORMA-Đ.Z. d.o.o., OIB 24396527436</item>
    </izvorni_sadrzaj>
    <derivirana_varijabla naziv="DomainObject.Predmet.ProtuStrankaListNazivFormatedOIB_1">
      <item>FORMA-Đ.Z. d.o.o., OIB 24396527436</item>
    </derivirana_varijabla>
  </DomainObject.Predmet.ProtuStrankaListNazivFormatedOIB>
  <DomainObject.Predmet.OstaliListFormated>
    <izvorni_sadrzaj>
      <item>Zlatko Đurašina</item>
    </izvorni_sadrzaj>
    <derivirana_varijabla naziv="DomainObject.Predmet.OstaliListFormated_1">
      <item>Zlatko Đurašina</item>
    </derivirana_varijabla>
  </DomainObject.Predmet.OstaliListFormated>
  <DomainObject.Predmet.OstaliListFormatedOIB>
    <izvorni_sadrzaj>
      <item>Zlatko Đurašina, OIB 44099866885</item>
    </izvorni_sadrzaj>
    <derivirana_varijabla naziv="DomainObject.Predmet.OstaliListFormatedOIB_1">
      <item>Zlatko Đurašina, OIB 44099866885</item>
    </derivirana_varijabla>
  </DomainObject.Predmet.OstaliListFormatedOIB>
  <DomainObject.Predmet.OstaliListFormatedWithAdress>
    <izvorni_sadrzaj>
      <item>Zlatko Đurašina, Ivana Mažuranića 41, 10340 Vrbovec</item>
    </izvorni_sadrzaj>
    <derivirana_varijabla naziv="DomainObject.Predmet.OstaliListFormatedWithAdress_1">
      <item>Zlatko Đurašina, Ivana Mažuranića 41, 10340 Vrbovec</item>
    </derivirana_varijabla>
  </DomainObject.Predmet.OstaliListFormatedWithAdress>
  <DomainObject.Predmet.OstaliListFormatedWithAdressOIB>
    <izvorni_sadrzaj>
      <item>Zlatko Đurašina, OIB 44099866885, Ivana Mažuranića 41, 10340 Vrbovec</item>
    </izvorni_sadrzaj>
    <derivirana_varijabla naziv="DomainObject.Predmet.OstaliListFormatedWithAdressOIB_1">
      <item>Zlatko Đurašina, OIB 44099866885, Ivana Mažuranića 41, 10340 Vrbovec</item>
    </derivirana_varijabla>
  </DomainObject.Predmet.OstaliListFormatedWithAdressOIB>
  <DomainObject.Predmet.OstaliListNazivFormated>
    <izvorni_sadrzaj>
      <item>Zlatko Đurašina</item>
    </izvorni_sadrzaj>
    <derivirana_varijabla naziv="DomainObject.Predmet.OstaliListNazivFormated_1">
      <item>Zlatko Đurašina</item>
    </derivirana_varijabla>
  </DomainObject.Predmet.OstaliListNazivFormated>
  <DomainObject.Predmet.OstaliListNazivFormatedOIB>
    <izvorni_sadrzaj>
      <item>Zlatko Đurašina, OIB 44099866885</item>
    </izvorni_sadrzaj>
    <derivirana_varijabla naziv="DomainObject.Predmet.OstaliListNazivFormatedOIB_1">
      <item>Zlatko Đurašina, OIB 44099866885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St-7028/2016-7</izvorni_sadrzaj>
    <derivirana_varijabla naziv="DomainObject.PoslovniBrojDokumenta_1">St-7028/2016-7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FORMA-Đ.Z. d.o.o.</izvorni_sadrzaj>
    <derivirana_varijabla naziv="DomainObject.Predmet.ProtustrankaIDrugi_1">FORMA-Đ.Z.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FORMA-Đ.Z. d.o.o., OIB 24396527436, Ivana Mažuranića 41, 10340 Vrbovec</izvorni_sadrzaj>
    <derivirana_varijabla naziv="DomainObject.Predmet.ProtustrankaIDrugiAdressOIB_1">FORMA-Đ.Z. d.o.o., OIB 24396527436, Ivana Mažuranića 41,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FORMA-Đ.Z. d.o.o.</item>
      <item>Zlatko Đurašina</item>
    </izvorni_sadrzaj>
    <derivirana_varijabla naziv="DomainObject.Predmet.SudioniciListNaziv_1">
      <item>FINA Regionalni centar Zagreb</item>
      <item>FORMA-Đ.Z. d.o.o.</item>
      <item>Zlatko Đurašina</item>
    </derivirana_varijabla>
  </DomainObject.Predmet.SudioniciListNaziv>
  <DomainObject.Predmet.SudioniciListAdressOIB>
    <izvorni_sadrzaj>
      <item>FINA Regionalni centar Zagreb, OIB 85821130368, Trg svibanjskih žrtava 1995. 1,10000 Zagreb</item>
      <item>FORMA-Đ.Z. d.o.o., OIB 24396527436, Ivana Mažuranića 41,10340 Vrbovec</item>
      <item>Zlatko Đurašina, OIB 44099866885, Ivana Mažuranića 41,10340 Vrbovec</item>
    </izvorni_sadrzaj>
    <derivirana_varijabla naziv="DomainObject.Predmet.SudioniciListAdressOIB_1">
      <item>FINA Regionalni centar Zagreb, OIB 85821130368, Trg svibanjskih žrtava 1995. 1,10000 Zagreb</item>
      <item>FORMA-Đ.Z. d.o.o., OIB 24396527436, Ivana Mažuranića 41,10340 Vrbovec</item>
      <item>Zlatko Đurašina, OIB 44099866885, Ivana Mažuranića 41,10340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24396527436</item>
      <item>, OIB 44099866885</item>
    </izvorni_sadrzaj>
    <derivirana_varijabla naziv="DomainObject.Predmet.SudioniciListNazivOIB_1">
      <item>, OIB 85821130368</item>
      <item>, OIB 24396527436</item>
      <item>, OIB 44099866885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2406</properties:Characters>
  <properties:Lines>86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2017-05-24T08:02:00Z</dcterms:created>
  <dc:creator>Nikolina Mikulić</dc:creator>
  <cp:lastModifiedBy>Željka Kordić</cp:lastModifiedBy>
  <cp:lastPrinted>2017-05-24T11:10:00Z</cp:lastPrinted>
  <dcterms:modified xmlns:xsi="http://www.w3.org/2001/XMLSchema-instance" xsi:type="dcterms:W3CDTF">2017-05-24T11:10:00Z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St-7028/2016-7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