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12e0" w14:paraId="97e12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E50A6">
        <w:t>3536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E50A6">
        <w:t>3536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E50A6">
        <w:t>LIBERE CREDO  d.o.o., Samobor (Grad Samobor), Petra Katančića 35, OIB: 32316816887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FE50A6">
        <w:t>344.250,99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75F88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3536</izvorni_sadrzaj>
    <derivirana_varijabla naziv="DomainObject.Predmet.Broj_1">3536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St-3536/2015</izvorni_sadrzaj>
    <derivirana_varijabla naziv="DomainObject.Predmet.OznakaBroj_1">St-3536/2015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LIBERE CREDO  d.o.o. zastupanog po punomoćniku Mirjana Vranjić; Dalibor Vranjić</izvorni_sadrzaj>
    <derivirana_varijabla naziv="DomainObject.Predmet.ProtustrankaFormated_1">  LIBERE CREDO  d.o.o. zastupanog po punomoćniku Mirjana Vranjić; Dalibor Vranjić</derivirana_varijabla>
  </DomainObject.Predmet.ProtustrankaFormated>
  <DomainObject.Predmet.ProtustrankaFormatedOIB>
    <izvorni_sadrzaj>  LIBERE CREDO  d.o.o., OIB 32316816887 zastupanog po punomoćniku Mirjana Vranjić; Dalibor Vranjić</izvorni_sadrzaj>
    <derivirana_varijabla naziv="DomainObject.Predmet.ProtustrankaFormatedOIB_1">  LIBERE CREDO  d.o.o., OIB 32316816887 zastupanog po punomoćniku Mirjana Vranjić; Dalibor Vranjić</derivirana_varijabla>
  </DomainObject.Predmet.ProtustrankaFormatedOIB>
  <DomainObject.Predmet.ProtustrankaFormatedWithAdress>
    <izvorni_sadrzaj> LIBERE CREDO  d.o.o., Petra Katančića 35, 10430 Samobor zastupanog po punomoćniku Mirjana Vranjić; Dalibor Vranjić</izvorni_sadrzaj>
    <derivirana_varijabla naziv="DomainObject.Predmet.ProtustrankaFormatedWithAdress_1"> LIBERE CREDO  d.o.o., Petra Katančića 35, 10430 Samobor zastupanog po punomoćniku Mirjana Vranjić; Dalibor Vranjić</derivirana_varijabla>
  </DomainObject.Predmet.ProtustrankaFormatedWithAdress>
  <DomainObject.Predmet.ProtustrankaFormatedWithAdressOIB>
    <izvorni_sadrzaj> LIBERE CREDO  d.o.o., OIB 32316816887, Petra Katančića 35, 10430 Samobor zastupanog po punomoćniku Mirjana Vranjić; Dalibor Vranjić</izvorni_sadrzaj>
    <derivirana_varijabla naziv="DomainObject.Predmet.ProtustrankaFormatedWithAdressOIB_1"> LIBERE CREDO  d.o.o., OIB 32316816887, Petra Katančića 35, 10430 Samobor zastupanog po punomoćniku Mirjana Vranjić; Dalibor Vranjić</derivirana_varijabla>
  </DomainObject.Predmet.ProtustrankaFormatedWithAdressOIB>
  <DomainObject.Predmet.ProtustrankaWithAdress>
    <izvorni_sadrzaj>LIBERE CREDO  d.o.o. Petra Katančića 35, 10430 Samobor</izvorni_sadrzaj>
    <derivirana_varijabla naziv="DomainObject.Predmet.ProtustrankaWithAdress_1">LIBERE CREDO  d.o.o. Petra Katančića 35, 10430 Samobor</derivirana_varijabla>
  </DomainObject.Predmet.ProtustrankaWithAdress>
  <DomainObject.Predmet.ProtustrankaWithAdressOIB>
    <izvorni_sadrzaj>LIBERE CREDO  d.o.o., OIB 32316816887, Petra Katančića 35, 10430 Samobor</izvorni_sadrzaj>
    <derivirana_varijabla naziv="DomainObject.Predmet.ProtustrankaWithAdressOIB_1">LIBERE CREDO  d.o.o., OIB 32316816887, Petra Katančića 35, 10430 Samobor</derivirana_varijabla>
  </DomainObject.Predmet.ProtustrankaWithAdressOIB>
  <DomainObject.Predmet.ProtustrankaNazivFormated>
    <izvorni_sadrzaj>LIBERE CREDO  d.o.o.</izvorni_sadrzaj>
    <derivirana_varijabla naziv="DomainObject.Predmet.ProtustrankaNazivFormated_1">LIBERE CREDO  d.o.o.</derivirana_varijabla>
  </DomainObject.Predmet.ProtustrankaNazivFormated>
  <DomainObject.Predmet.ProtustrankaNazivFormatedOIB>
    <izvorni_sadrzaj>LIBERE CREDO  d.o.o., OIB 32316816887</izvorni_sadrzaj>
    <derivirana_varijabla naziv="DomainObject.Predmet.ProtustrankaNazivFormatedOIB_1">LIBERE CREDO  d.o.o., OIB 32316816887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LIBERE CREDO  d.o.o. zastupanog po punomoćniku Mirjana Vranjić; Dalibor Vranjić</item>
    </izvorni_sadrzaj>
    <derivirana_varijabla naziv="DomainObject.Predmet.ProtuStrankaListFormated_1">
      <item>LIBERE CREDO  d.o.o. zastupanog po punomoćniku Mirjana Vranjić; Dalibor Vranjić</item>
    </derivirana_varijabla>
  </DomainObject.Predmet.ProtuStrankaListFormated>
  <DomainObject.Predmet.ProtuStrankaListFormatedOIB>
    <izvorni_sadrzaj>
      <item>LIBERE CREDO  d.o.o., OIB 32316816887 zastupanog po punomoćniku Mirjana Vranjić; Dalibor Vranjić</item>
    </izvorni_sadrzaj>
    <derivirana_varijabla naziv="DomainObject.Predmet.ProtuStrankaListFormatedOIB_1">
      <item>LIBERE CREDO  d.o.o., OIB 32316816887 zastupanog po punomoćniku Mirjana Vranjić; Dalibor Vranjić</item>
    </derivirana_varijabla>
  </DomainObject.Predmet.ProtuStrankaListFormatedOIB>
  <DomainObject.Predmet.ProtuStrankaListFormatedWithAdress>
    <izvorni_sadrzaj>
      <item>LIBERE CREDO  d.o.o., Petra Katančića 35, 10430 Samobor zastupanog po punomoćniku Mirjana Vranjić; Dalibor Vranjić</item>
    </izvorni_sadrzaj>
    <derivirana_varijabla naziv="DomainObject.Predmet.ProtuStrankaListFormatedWithAdress_1">
      <item>LIBERE CREDO  d.o.o., Petra Katančića 35, 10430 Samobor zastupanog po punomoćniku Mirjana Vranjić; Dalibor Vranjić</item>
    </derivirana_varijabla>
  </DomainObject.Predmet.ProtuStrankaListFormatedWithAdress>
  <DomainObject.Predmet.ProtuStrankaListFormatedWithAdressOIB>
    <izvorni_sadrzaj>
      <item>LIBERE CREDO  d.o.o., OIB 32316816887, Petra Katančića 35, 10430 Samobor zastupanog po punomoćniku Mirjana Vranjić; Dalibor Vranjić</item>
    </izvorni_sadrzaj>
    <derivirana_varijabla naziv="DomainObject.Predmet.ProtuStrankaListFormatedWithAdressOIB_1">
      <item>LIBERE CREDO  d.o.o., OIB 32316816887, Petra Katančića 35, 10430 Samobor zastupanog po punomoćniku Mirjana Vranjić; Dalibor Vranjić</item>
    </derivirana_varijabla>
  </DomainObject.Predmet.ProtuStrankaListFormatedWithAdressOIB>
  <DomainObject.Predmet.ProtuStrankaListNazivFormated>
    <izvorni_sadrzaj>
      <item>LIBERE CREDO  d.o.o.</item>
    </izvorni_sadrzaj>
    <derivirana_varijabla naziv="DomainObject.Predmet.ProtuStrankaListNazivFormated_1">
      <item>LIBERE CREDO  d.o.o.</item>
    </derivirana_varijabla>
  </DomainObject.Predmet.ProtuStrankaListNazivFormated>
  <DomainObject.Predmet.ProtuStrankaListNazivFormatedOIB>
    <izvorni_sadrzaj>
      <item>LIBERE CREDO  d.o.o., OIB 32316816887</item>
    </izvorni_sadrzaj>
    <derivirana_varijabla naziv="DomainObject.Predmet.ProtuStrankaListNazivFormatedOIB_1">
      <item>LIBERE CREDO  d.o.o., OIB 32316816887</item>
    </derivirana_varijabla>
  </DomainObject.Predmet.ProtuStrankaListNazivFormatedOIB>
  <DomainObject.Predmet.OstaliListFormated>
    <izvorni_sadrzaj>
      <item>Mirjana Vranjić punomoćnik sudionika u postupku LIBERE CREDO  d.o.o.</item>
      <item>Dalibor Vranjić punomoćnik sudionika u postupku LIBERE CREDO  d.o.o.</item>
    </izvorni_sadrzaj>
    <derivirana_varijabla naziv="DomainObject.Predmet.OstaliListFormated_1">
      <item>Mirjana Vranjić punomoćnik sudionika u postupku LIBERE CREDO  d.o.o.</item>
      <item>Dalibor Vranjić punomoćnik sudionika u postupku LIBERE CREDO  d.o.o.</item>
    </derivirana_varijabla>
  </DomainObject.Predmet.OstaliListFormated>
  <DomainObject.Predmet.OstaliListFormatedOIB>
    <izvorni_sadrzaj>
      <item>Mirjana Vranjić, OIB 72034502499 punomoćnik sudionika u postupku LIBERE CREDO  d.o.o.</item>
      <item>Dalibor Vranjić, OIB 14451146617 punomoćnik sudionika u postupku LIBERE CREDO  d.o.o.</item>
    </izvorni_sadrzaj>
    <derivirana_varijabla naziv="DomainObject.Predmet.OstaliListFormatedOIB_1">
      <item>Mirjana Vranjić, OIB 72034502499 punomoćnik sudionika u postupku LIBERE CREDO  d.o.o.</item>
      <item>Dalibor Vranjić, OIB 14451146617 punomoćnik sudionika u postupku LIBERE CREDO  d.o.o.</item>
    </derivirana_varijabla>
  </DomainObject.Predmet.OstaliListFormatedOIB>
  <DomainObject.Predmet.OstaliListFormatedWithAdress>
    <izvorni_sadrzaj>
      <item>Mirjana Vranjić, Petra Katančića 35, 10430 Samobor punomoćnik sudionika u postupku LIBERE CREDO  d.o.o.</item>
      <item>Dalibor Vranjić, Ulica Matije-petra Katančića 35, 10430 Samobor punomoćnik sudionika u postupku LIBERE CREDO  d.o.o.</item>
    </izvorni_sadrzaj>
    <derivirana_varijabla naziv="DomainObject.Predmet.OstaliListFormatedWithAdress_1">
      <item>Mirjana Vranjić, Petra Katančića 35, 10430 Samobor punomoćnik sudionika u postupku LIBERE CREDO  d.o.o.</item>
      <item>Dalibor Vranjić, Ulica Matije-petra Katančića 35, 10430 Samobor punomoćnik sudionika u postupku LIBERE CREDO  d.o.o.</item>
    </derivirana_varijabla>
  </DomainObject.Predmet.OstaliListFormatedWithAdress>
  <DomainObject.Predmet.OstaliListFormatedWithAdressOIB>
    <izvorni_sadrzaj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izvorni_sadrzaj>
    <derivirana_varijabla naziv="DomainObject.Predmet.OstaliListFormatedWithAdressOIB_1"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derivirana_varijabla>
  </DomainObject.Predmet.OstaliListFormatedWithAdressOIB>
  <DomainObject.Predmet.OstaliListNazivFormated>
    <izvorni_sadrzaj>
      <item>Mirjana Vranjić</item>
      <item>Dalibor Vranjić</item>
    </izvorni_sadrzaj>
    <derivirana_varijabla naziv="DomainObject.Predmet.OstaliListNazivFormated_1">
      <item>Mirjana Vranjić</item>
      <item>Dalibor Vranjić</item>
    </derivirana_varijabla>
  </DomainObject.Predmet.OstaliListNazivFormated>
  <DomainObject.Predmet.OstaliListNazivFormatedOIB>
    <izvorni_sadrzaj>
      <item>Mirjana Vranjić, OIB 72034502499</item>
      <item>Dalibor Vranjić, OIB 14451146617</item>
    </izvorni_sadrzaj>
    <derivirana_varijabla naziv="DomainObject.Predmet.OstaliListNazivFormatedOIB_1">
      <item>Mirjana Vranjić, OIB 72034502499</item>
      <item>Dalibor Vranjić, OIB 14451146617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LIBERE CREDO  d.o.o.</izvorni_sadrzaj>
    <derivirana_varijabla naziv="DomainObject.Predmet.ProtustrankaIDrugi_1">LIBERE CREDO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LIBERE CREDO  d.o.o., OIB 32316816887, Petra Katančića 35, 10430 Samobor</izvorni_sadrzaj>
    <derivirana_varijabla naziv="DomainObject.Predmet.ProtustrankaIDrugiAdressOIB_1">LIBERE CREDO  d.o.o., OIB 32316816887, Petra Katančića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LIBERE CREDO  d.o.o.</item>
      <item>Mirjana Vranjić</item>
      <item>Dalibor Vranjić</item>
    </izvorni_sadrzaj>
    <derivirana_varijabla naziv="DomainObject.Predmet.SudioniciListNaziv_1">
      <item>FINA Regionalni centar Zagreb</item>
      <item>LIBERE CREDO  d.o.o.</item>
      <item>Mirjana Vranjić</item>
      <item>Dalibor Vranjić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izvorni_sadrzaj>
    <derivirana_varijabla naziv="DomainObject.Predmet.SudioniciListAdressOIB_1"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32316816887</item>
      <item>, OIB 72034502499</item>
      <item>, OIB 14451146617</item>
    </izvorni_sadrzaj>
    <derivirana_varijabla naziv="DomainObject.Predmet.SudioniciListNazivOIB_1">
      <item>, OIB 85821130368</item>
      <item>, OIB 32316816887</item>
      <item>, OIB 72034502499</item>
      <item>, OIB 14451146617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1467</properties:Characters>
  <properties:Lines>43</properties:Lines>
  <properties:Paragraphs>18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2016-01-04T13:26:00Z</cp:lastPrinted>
  <dcterms:modified xmlns:xsi="http://www.w3.org/2001/XMLSchema-instance" xsi:type="dcterms:W3CDTF">2016-01-05T08:50:00Z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