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3594" w14:paraId="bbd359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95B15">
        <w:t>4642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195B15">
        <w:rPr>
          <w:rFonts w:eastAsia="Calibri"/>
          <w:lang w:eastAsia="en-US"/>
        </w:rPr>
        <w:t>Prva Srednja informatička škola, s pravom javnosti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195B15">
        <w:t xml:space="preserve">Zagreb, Jure Kaštelana 19, OIB: 50902633042,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95B15">
        <w:rPr>
          <w:rFonts w:eastAsia="Calibri"/>
          <w:lang w:eastAsia="en-US"/>
        </w:rPr>
        <w:t>Prva Srednja informatička škola, s pravom javnosti,</w:t>
      </w:r>
      <w:r w:rsidR="00195B15" w:rsidRPr="00C241E6">
        <w:t xml:space="preserve"> </w:t>
      </w:r>
      <w:r w:rsidR="00195B15">
        <w:t xml:space="preserve"> Zagreb, Jure Kaštelana 19, OIB: 50902633042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195B15">
        <w:t>14,00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95B15">
        <w:t xml:space="preserve">Ivan Kapor, Zagreb, Zadarska 77, OIB: 93902711585 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95B15">
        <w:rPr>
          <w:rFonts w:eastAsia="Calibri"/>
          <w:lang w:eastAsia="en-US"/>
        </w:rPr>
        <w:t>Prva Srednja informatička škola, s pravom javnosti,</w:t>
      </w:r>
      <w:r w:rsidR="00195B15" w:rsidRPr="00C241E6">
        <w:t xml:space="preserve"> </w:t>
      </w:r>
      <w:r w:rsidR="00195B15">
        <w:t xml:space="preserve"> Zagreb, Jure Kaštelana 19, OIB: 50902633042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95B15">
        <w:rPr>
          <w:rFonts w:eastAsia="Calibri"/>
          <w:lang w:eastAsia="en-US"/>
        </w:rPr>
        <w:t>Prva Srednja informatička škola, s pravom javnosti,</w:t>
      </w:r>
      <w:r w:rsidR="00195B15" w:rsidRPr="00C241E6">
        <w:t xml:space="preserve"> </w:t>
      </w:r>
      <w:r w:rsidR="00195B15">
        <w:t xml:space="preserve"> Zagreb, Jure Kaštelana 19, OIB: 50902633042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195B15">
        <w:rPr>
          <w:rFonts w:eastAsia="Calibri"/>
          <w:lang w:eastAsia="en-US"/>
        </w:rPr>
        <w:t>Prva Srednja informatička škola, s pravom javnosti,</w:t>
      </w:r>
      <w:r w:rsidR="00195B15" w:rsidRPr="00C241E6">
        <w:t xml:space="preserve"> </w:t>
      </w:r>
      <w:r w:rsidR="00195B15">
        <w:t xml:space="preserve"> Zagreb, Jure Kaštelana 19, OIB: 50902633042</w:t>
      </w:r>
      <w:r w:rsidR="00631A90">
        <w:t xml:space="preserve">, dana </w:t>
      </w:r>
      <w:r w:rsidR="00195B15">
        <w:t>30</w:t>
      </w:r>
      <w:r w:rsidR="000750F3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195B15">
        <w:t>4642</w:t>
      </w:r>
      <w:r w:rsidR="00B0604A">
        <w:t>/16</w:t>
      </w:r>
      <w:r>
        <w:t xml:space="preserve"> od </w:t>
      </w:r>
      <w:r w:rsidR="000750F3">
        <w:t>10.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podneska FINA-e od </w:t>
      </w:r>
      <w:r w:rsidR="000750F3">
        <w:t>1</w:t>
      </w:r>
      <w:r w:rsidR="00195B15">
        <w:t>1</w:t>
      </w:r>
      <w:r w:rsidR="000750F3">
        <w:t>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195B15">
        <w:t>877</w:t>
      </w:r>
      <w:r>
        <w:t xml:space="preserve"> dana u ukupnom iznosu od </w:t>
      </w:r>
      <w:r w:rsidR="00195B15">
        <w:t>2.062.822,95</w:t>
      </w:r>
      <w:r>
        <w:t xml:space="preserve"> kn (list </w:t>
      </w:r>
      <w:r w:rsidR="00195B15">
        <w:t>11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21. ožujka 2018. po svim neizvršenim osnovama za plaćanje na računu dužnika </w:t>
      </w:r>
      <w:r w:rsidR="00195B15">
        <w:t>1.488.706,13</w:t>
      </w:r>
      <w:r>
        <w:t xml:space="preserve"> kn, a početak blokade računa traje od </w:t>
      </w:r>
      <w:r w:rsidR="00195B15">
        <w:t>8. travnja 2013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informacijskog sustava zemljišnih knjiga proizlazi da dužnik nije evidentiran kao vlasnik nekretnina (list 17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>Iz Uvjerenja Policijske uprave zagrebačke od 23. studenog 2017. proizlazi da dužnik nije evidentiran kao vlasnik vozila (list 18 spisa).</w:t>
      </w:r>
    </w:p>
    <w:p w:rsidRDefault="000750F3" w:rsidP="000750F3" w:rsidR="000750F3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195B15">
        <w:rPr>
          <w:rFonts w:eastAsia="Calibri"/>
          <w:lang w:eastAsia="en-US"/>
        </w:rPr>
        <w:t>Prva Srednja informatička škola, s pravom javnosti,</w:t>
      </w:r>
      <w:r w:rsidR="00195B15" w:rsidRPr="00C241E6">
        <w:t xml:space="preserve"> </w:t>
      </w:r>
      <w:r w:rsidR="00195B15">
        <w:t xml:space="preserve"> Zagreb, Jure Kaštelana 19, OIB: 50902633042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195B15">
        <w:t>4642</w:t>
      </w:r>
      <w:r w:rsidR="00B0604A">
        <w:t>/16</w:t>
      </w:r>
      <w:r>
        <w:t xml:space="preserve"> od </w:t>
      </w:r>
      <w:r w:rsidR="000750F3">
        <w:t>1</w:t>
      </w:r>
      <w:r w:rsidR="00195B15">
        <w:t>0</w:t>
      </w:r>
      <w:r w:rsidR="000750F3">
        <w:t>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750F3">
        <w:t>1</w:t>
      </w:r>
      <w:r w:rsidR="00195B15">
        <w:t>1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BC0" w:rsidR="00E34BC0">
      <w:r>
        <w:separator/>
      </w:r>
    </w:p>
  </w:endnote>
  <w:endnote w:id="0" w:type="continuationSeparator">
    <w:p w:rsidRDefault="00E34BC0" w:rsidR="00E3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BC0" w:rsidR="00E34BC0">
      <w:r>
        <w:separator/>
      </w:r>
    </w:p>
  </w:footnote>
  <w:footnote w:id="0" w:type="continuationSeparator">
    <w:p w:rsidRDefault="00E34BC0" w:rsidR="00E34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95B15">
      <w:t>4642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95B15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27BD7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34BC0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4642</izvorni_sadrzaj>
    <derivirana_varijabla naziv="DomainObject.Predmet.Broj_1">4642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St-4642/2016</izvorni_sadrzaj>
    <derivirana_varijabla naziv="DomainObject.Predmet.OznakaBroj_1">St-4642/2016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Srednja informatička škola, s pravom javnosti zastupanog po punomoćniku Jadranka Tudović</izvorni_sadrzaj>
    <derivirana_varijabla naziv="DomainObject.Predmet.ProtustrankaFormated_1">  Prva Srednja informatička škola, s pravom javnosti zastupanog po punomoćniku Jadranka Tudović</derivirana_varijabla>
  </DomainObject.Predmet.ProtustrankaFormated>
  <DomainObject.Predmet.ProtustrankaFormatedOIB>
    <izvorni_sadrzaj>  Prva Srednja informatička škola, s pravom javnosti, OIB 50902633042 zastupanog po punomoćniku Jadranka Tudović</izvorni_sadrzaj>
    <derivirana_varijabla naziv="DomainObject.Predmet.ProtustrankaFormatedOIB_1">  Prva Srednja informatička škola, s pravom javnosti, OIB 50902633042 zastupanog po punomoćniku Jadranka Tudović</derivirana_varijabla>
  </DomainObject.Predmet.ProtustrankaFormatedOIB>
  <DomainObject.Predmet.ProtustrankaFormatedWithAdress>
    <izvorni_sadrzaj> Prva Srednja informatička škola, s pravom javnosti, Jure Kaštelana 19, 10000 Zagreb zastupanog po punomoćniku Jadranka Tudović</izvorni_sadrzaj>
    <derivirana_varijabla naziv="DomainObject.Predmet.ProtustrankaFormatedWithAdress_1"> Prva Srednja informatička škola, s pravom javnosti, Jure Kaštelana 19, 10000 Zagreb zastupanog po punomoćniku Jadranka Tudović</derivirana_varijabla>
  </DomainObject.Predmet.ProtustrankaFormatedWithAdress>
  <DomainObject.Predmet.ProtustrankaFormatedWithAdressOIB>
    <izvorni_sadrzaj> Prva Srednja informatička škola, s pravom javnosti, OIB 50902633042, Jure Kaštelana 19, 10000 Zagreb zastupanog po punomoćniku Jadranka Tudović</izvorni_sadrzaj>
    <derivirana_varijabla naziv="DomainObject.Predmet.ProtustrankaFormatedWithAdressOIB_1"> Prva Srednja informatička škola, s pravom javnosti, OIB 50902633042, Jure Kaštelana 19, 10000 Zagreb zastupanog po punomoćniku Jadranka Tudović</derivirana_varijabla>
  </DomainObject.Predmet.ProtustrankaFormatedWithAdressOIB>
  <DomainObject.Predmet.ProtustrankaWithAdress>
    <izvorni_sadrzaj>Prva Srednja informatička škola, s pravom javnosti Jure Kaštelana 19, 10000 Zagreb</izvorni_sadrzaj>
    <derivirana_varijabla naziv="DomainObject.Predmet.ProtustrankaWithAdress_1">Prva Srednja informatička škola, s pravom javnosti Jure Kaštelana 19, 10000 Zagreb</derivirana_varijabla>
  </DomainObject.Predmet.ProtustrankaWithAdress>
  <DomainObject.Predmet.ProtustrankaWithAdressOIB>
    <izvorni_sadrzaj>Prva Srednja informatička škola, s pravom javnosti, OIB 50902633042, Jure Kaštelana 19, 10000 Zagreb</izvorni_sadrzaj>
    <derivirana_varijabla naziv="DomainObject.Predmet.ProtustrankaWithAdressOIB_1">Prva Srednja informatička škola, s pravom javnosti, OIB 50902633042, Jure Kaštelana 19, 10000 Zagreb</derivirana_varijabla>
  </DomainObject.Predmet.ProtustrankaWithAdressOIB>
  <DomainObject.Predmet.ProtustrankaNazivFormated>
    <izvorni_sadrzaj>Prva Srednja informatička škola, s pravom javnosti</izvorni_sadrzaj>
    <derivirana_varijabla naziv="DomainObject.Predmet.ProtustrankaNazivFormated_1">Prva Srednja informatička škola, s pravom javnosti</derivirana_varijabla>
  </DomainObject.Predmet.ProtustrankaNazivFormated>
  <DomainObject.Predmet.ProtustrankaNazivFormatedOIB>
    <izvorni_sadrzaj>Prva Srednja informatička škola, s pravom javnosti, OIB 50902633042</izvorni_sadrzaj>
    <derivirana_varijabla naziv="DomainObject.Predmet.ProtustrankaNazivFormatedOIB_1">Prva Srednja informatička škola, s pravom javnosti, OIB 50902633042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Srednja informatička škola, s pravom javnosti zastupanog po punomoćniku Jadranka Tudović</item>
    </izvorni_sadrzaj>
    <derivirana_varijabla naziv="DomainObject.Predmet.ProtuStrankaListFormated_1">
      <item>Prva Srednja informatička škola, s pravom javnosti zastupanog po punomoćniku Jadranka Tudović</item>
    </derivirana_varijabla>
  </DomainObject.Predmet.ProtuStrankaListFormated>
  <DomainObject.Predmet.ProtuStrankaListFormatedOIB>
    <izvorni_sadrzaj>
      <item>Prva Srednja informatička škola, s pravom javnosti, OIB 50902633042 zastupanog po punomoćniku Jadranka Tudović</item>
    </izvorni_sadrzaj>
    <derivirana_varijabla naziv="DomainObject.Predmet.ProtuStrankaListFormatedOIB_1">
      <item>Prva Srednja informatička škola, s pravom javnosti, OIB 50902633042 zastupanog po punomoćniku Jadranka Tudović</item>
    </derivirana_varijabla>
  </DomainObject.Predmet.ProtuStrankaListFormatedOIB>
  <DomainObject.Predmet.ProtuStrankaListFormatedWithAdress>
    <izvorni_sadrzaj>
      <item>Prva Srednja informatička škola, s pravom javnosti, Jure Kaštelana 19, 10000 Zagreb zastupanog po punomoćniku Jadranka Tudović</item>
    </izvorni_sadrzaj>
    <derivirana_varijabla naziv="DomainObject.Predmet.ProtuStrankaListFormatedWithAdress_1">
      <item>Prva Srednja informatička škola, s pravom javnosti, Jure Kaštelana 19, 10000 Zagreb zastupanog po punomoćniku Jadranka Tudović</item>
    </derivirana_varijabla>
  </DomainObject.Predmet.ProtuStrankaListFormatedWithAdress>
  <DomainObject.Predmet.ProtuStrankaListFormatedWithAdressOIB>
    <izvorni_sadrzaj>
      <item>Prva Srednja informatička škola, s pravom javnosti, OIB 50902633042, Jure Kaštelana 19, 10000 Zagreb zastupanog po punomoćniku Jadranka Tudović</item>
    </izvorni_sadrzaj>
    <derivirana_varijabla naziv="DomainObject.Predmet.ProtuStrankaListFormatedWithAdressOIB_1">
      <item>Prva Srednja informatička škola, s pravom javnosti, OIB 50902633042, Jure Kaštelana 19, 10000 Zagreb zastupanog po punomoćniku Jadranka Tudović</item>
    </derivirana_varijabla>
  </DomainObject.Predmet.ProtuStrankaListFormatedWithAdressOIB>
  <DomainObject.Predmet.ProtuStrankaListNazivFormated>
    <izvorni_sadrzaj>
      <item>Prva Srednja informatička škola, s pravom javnosti</item>
    </izvorni_sadrzaj>
    <derivirana_varijabla naziv="DomainObject.Predmet.ProtuStrankaListNazivFormated_1">
      <item>Prva Srednja informatička škola, s pravom javnosti</item>
    </derivirana_varijabla>
  </DomainObject.Predmet.ProtuStrankaListNazivFormated>
  <DomainObject.Predmet.ProtuStrankaListNazivFormatedOIB>
    <izvorni_sadrzaj>
      <item>Prva Srednja informatička škola, s pravom javnosti, OIB 50902633042</item>
    </izvorni_sadrzaj>
    <derivirana_varijabla naziv="DomainObject.Predmet.ProtuStrankaListNazivFormatedOIB_1">
      <item>Prva Srednja informatička škola, s pravom javnosti, OIB 50902633042</item>
    </derivirana_varijabla>
  </DomainObject.Predmet.ProtuStrankaListNazivFormatedOIB>
  <DomainObject.Predmet.OstaliListFormated>
    <izvorni_sadrzaj>
      <item>Jadranka Tudović punomoćnik sudionika u postupku Prva Srednja informatička škola, s pravom javnosti</item>
    </izvorni_sadrzaj>
    <derivirana_varijabla naziv="DomainObject.Predmet.OstaliListFormated_1">
      <item>Jadranka Tudović punomoćnik sudionika u postupku Prva Srednja informatička škola, s pravom javnosti</item>
    </derivirana_varijabla>
  </DomainObject.Predmet.OstaliListFormated>
  <DomainObject.Predmet.OstaliListFormatedOIB>
    <izvorni_sadrzaj>
      <item>Jadranka Tudović, OIB 04971090043 punomoćnik sudionika u postupku Prva Srednja informatička škola, s pravom javnosti</item>
    </izvorni_sadrzaj>
    <derivirana_varijabla naziv="DomainObject.Predmet.OstaliListFormatedOIB_1">
      <item>Jadranka Tudović, OIB 04971090043 punomoćnik sudionika u postupku Prva Srednja informatička škola, s pravom javnosti</item>
    </derivirana_varijabla>
  </DomainObject.Predmet.OstaliListFormatedOIB>
  <DomainObject.Predmet.OstaliListFormatedWithAdress>
    <izvorni_sadrzaj>
      <item>Jadranka Tudović, Gundulićeva Ulica 25, 10000 Zagreb punomoćnik sudionika u postupku Prva Srednja informatička škola, s pravom javnosti</item>
    </izvorni_sadrzaj>
    <derivirana_varijabla naziv="DomainObject.Predmet.OstaliListFormatedWithAdress_1">
      <item>Jadranka Tudović, Gundulićeva Ulica 25, 10000 Zagreb punomoćnik sudionika u postupku Prva Srednja informatička škola, s pravom javnosti</item>
    </derivirana_varijabla>
  </DomainObject.Predmet.OstaliListFormatedWithAdress>
  <DomainObject.Predmet.OstaliListFormatedWithAdressOIB>
    <izvorni_sadrzaj>
      <item>Jadranka Tudović, OIB 04971090043, Gundulićeva Ulica 25, 10000 Zagreb punomoćnik sudionika u postupku Prva Srednja informatička škola, s pravom javnosti</item>
    </izvorni_sadrzaj>
    <derivirana_varijabla naziv="DomainObject.Predmet.OstaliListFormatedWithAdressOIB_1">
      <item>Jadranka Tudović, OIB 04971090043, Gundulićeva Ulica 25, 10000 Zagreb punomoćnik sudionika u postupku Prva Srednja informatička škola, s pravom javnosti</item>
    </derivirana_varijabla>
  </DomainObject.Predmet.OstaliListFormatedWithAdressOIB>
  <DomainObject.Predmet.OstaliListNazivFormated>
    <izvorni_sadrzaj>
      <item>Jadranka Tudović</item>
    </izvorni_sadrzaj>
    <derivirana_varijabla naziv="DomainObject.Predmet.OstaliListNazivFormated_1">
      <item>Jadranka Tudović</item>
    </derivirana_varijabla>
  </DomainObject.Predmet.OstaliListNazivFormated>
  <DomainObject.Predmet.OstaliListNazivFormatedOIB>
    <izvorni_sadrzaj>
      <item>Jadranka Tudović, OIB 04971090043</item>
    </izvorni_sadrzaj>
    <derivirana_varijabla naziv="DomainObject.Predmet.OstaliListNazivFormatedOIB_1">
      <item>Jadranka Tudović, OIB 04971090043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Srednja informatička škola, s pravom javnosti</izvorni_sadrzaj>
    <derivirana_varijabla naziv="DomainObject.Predmet.ProtustrankaIDrugi_1">Prva Srednja informatička škola, s pravom javnosti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Prva Srednja informatička škola, s pravom javnosti, OIB 50902633042, Jure Kaštelana 19, 10000 Zagreb</izvorni_sadrzaj>
    <derivirana_varijabla naziv="DomainObject.Predmet.ProtustrankaIDrugiAdressOIB_1">Prva Srednja informatička škola, s pravom javnosti, OIB 50902633042, Jure Kaštelana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Srednja informatička škola, s pravom javnosti</item>
      <item>Jadranka Tudović</item>
    </izvorni_sadrzaj>
    <derivirana_varijabla naziv="DomainObject.Predmet.SudioniciListNaziv_1">
      <item>FINA Regionalni centar Zagreb</item>
      <item>Prva Srednja informatička škola, s pravom javnosti</item>
      <item>Jadranka Tudović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izvorni_sadrzaj>
    <derivirana_varijabla naziv="DomainObject.Predmet.SudioniciListAdressOIB_1">
      <item>FINA Regionalni centar Zagreb, OIB 85821130368, Trg svibanjskih žrtava 1995. br. 1,10000 Zagreb</item>
      <item>Prva Srednja informatička škola, s pravom javnosti, OIB 50902633042, Jure Kaštelana 19,10000 Zagreb</item>
      <item>Jadranka Tudović, OIB 04971090043, Gundulićeva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50902633042</item>
      <item>, OIB 04971090043</item>
    </izvorni_sadrzaj>
    <derivirana_varijabla naziv="DomainObject.Predmet.SudioniciListNazivOIB_1">
      <item>, OIB 85821130368</item>
      <item>, OIB 50902633042</item>
      <item>, OIB 04971090043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647</properties:Words>
  <properties:Characters>3414</properties:Characters>
  <properties:Lines>103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2018-03-21T12:48:00Z</dcterms:created>
  <dc:creator>Korisnik</dc:creator>
  <cp:lastModifiedBy>Draženka Prpić</cp:lastModifiedBy>
  <cp:lastPrinted>2018-03-21T12:52:00Z</cp:lastPrinted>
  <dcterms:modified xmlns:xsi="http://www.w3.org/2001/XMLSchema-instance" xsi:type="dcterms:W3CDTF">2018-03-21T12:52:00Z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-Prva Srednja informatiča škola-St-4642-16.docx)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