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9ef4" w14:paraId="31d9ef4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ED2FF0">
        <w:t>2150/16-67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ED2FF0">
        <w:rPr>
          <w:b/>
        </w:rPr>
        <w:t xml:space="preserve">MADŽAR d.o.o. „u stečaju“ Osijek, </w:t>
      </w:r>
      <w:proofErr w:type="spellStart"/>
      <w:r w:rsidR="00ED2FF0">
        <w:rPr>
          <w:b/>
        </w:rPr>
        <w:t>Krndije</w:t>
      </w:r>
      <w:proofErr w:type="spellEnd"/>
      <w:r w:rsidR="00ED2FF0">
        <w:rPr>
          <w:b/>
        </w:rPr>
        <w:t xml:space="preserve"> 29, OIB: 11861163203, MBS: 030045389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ED2FF0">
        <w:rPr>
          <w:bCs/>
        </w:rPr>
        <w:t>6. studenog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5C2D65" w:rsidR="00134A35">
      <w:pPr>
        <w:ind w:firstLine="709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ED2FF0">
        <w:t>2150/16-66 od 6. studenog 2018. g.</w:t>
      </w:r>
      <w:r w:rsidR="005C2D65">
        <w:t xml:space="preserve"> </w:t>
      </w:r>
      <w:r>
        <w:t xml:space="preserve">u stečajnom postupku nad stečajnim dužnikom </w:t>
      </w:r>
      <w:r w:rsidR="00ED2FF0">
        <w:rPr>
          <w:b/>
        </w:rPr>
        <w:t xml:space="preserve">MADŽAR d.o.o. „u stečaju“ Osijek, </w:t>
      </w:r>
      <w:proofErr w:type="spellStart"/>
      <w:r w:rsidR="00ED2FF0">
        <w:rPr>
          <w:b/>
        </w:rPr>
        <w:t>Krndije</w:t>
      </w:r>
      <w:proofErr w:type="spellEnd"/>
      <w:r w:rsidR="00ED2FF0">
        <w:rPr>
          <w:b/>
        </w:rPr>
        <w:t xml:space="preserve"> 29, OIB: 11861163203, MBS: 030045389 </w:t>
      </w:r>
      <w:r>
        <w:rPr>
          <w:bCs/>
        </w:rPr>
        <w:t xml:space="preserve">a plaćanje pokrića troškova provedene prodaje električnom javnom dražbom Financijskoj agenciji naplatiti će se iz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kada se nekretnina unovči</w:t>
      </w:r>
      <w:r w:rsidR="005C2D65">
        <w:rPr>
          <w:bCs/>
        </w:rPr>
        <w:t xml:space="preserve"> odnosno iz Fonda za pokriće troškova stečajnog postupka kod Trgovačkog suda u Osijeku</w:t>
      </w:r>
      <w:r>
        <w:rPr>
          <w:bCs/>
        </w:rPr>
        <w:t>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5C2D65" w:rsidP="00134A35" w:rsidR="005C2D6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ED2FF0">
        <w:t>6. studenog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D11C2A">
      <w:pPr>
        <w:jc w:val="both"/>
      </w:pPr>
      <w:r>
        <w:tab/>
      </w:r>
    </w:p>
    <w:p w:rsidRDefault="00D11C2A" w:rsidP="00D11C2A" w:rsidR="00D11C2A">
      <w:pPr>
        <w:rPr>
          <w:bCs/>
        </w:rPr>
      </w:pPr>
      <w:r>
        <w:rPr>
          <w:bCs/>
        </w:rPr>
        <w:t>POUKA O PRAVNOM LIJEKU:</w:t>
      </w:r>
    </w:p>
    <w:p w:rsidRDefault="00D11C2A" w:rsidP="00D11C2A" w:rsidR="00D11C2A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</w:p>
    <w:p w:rsidRDefault="00D11C2A" w:rsidP="00134A35" w:rsidR="00D11C2A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</w:t>
      </w:r>
      <w:proofErr w:type="spellStart"/>
      <w:r w:rsidR="00580354">
        <w:t>ogl</w:t>
      </w:r>
      <w:proofErr w:type="spellEnd"/>
      <w:r w:rsidR="00580354">
        <w:t>. pl.</w:t>
      </w:r>
    </w:p>
    <w:p w:rsidRDefault="00ED2FF0" w:rsidP="002F5F3A" w:rsidR="00ED2FF0">
      <w:pPr>
        <w:pStyle w:val="Odlomakpopisa"/>
        <w:numPr>
          <w:ilvl w:val="0"/>
          <w:numId w:val="8"/>
        </w:numPr>
        <w:jc w:val="both"/>
      </w:pPr>
      <w:r>
        <w:t>st. uprav. Zorislav Novoselac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ED2FF0">
        <w:t>6.2.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lastRenderedPageBreak/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73B70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57678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5560F"/>
    <w:rsid w:val="005709F5"/>
    <w:rsid w:val="00580354"/>
    <w:rsid w:val="00596B1D"/>
    <w:rsid w:val="005A4A48"/>
    <w:rsid w:val="005C2D65"/>
    <w:rsid w:val="005C5406"/>
    <w:rsid w:val="005E3291"/>
    <w:rsid w:val="006127EF"/>
    <w:rsid w:val="006140A8"/>
    <w:rsid w:val="00614B56"/>
    <w:rsid w:val="0062505C"/>
    <w:rsid w:val="00636F03"/>
    <w:rsid w:val="00665EDE"/>
    <w:rsid w:val="00690308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2D78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11C2A"/>
    <w:rsid w:val="00D247E6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ED2FF0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6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7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6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7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St-2150/2016-63</izvorni_sadrzaj>
    <derivirana_varijabla naziv="DomainObject.PredzadnjaOdlukaIzPredmeta.Oznaka_1">St-2150/2016-63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7C341-A532-49AB-9784-F3A6BB528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943</properties:Characters>
  <properties:Lines>56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2018-11-06T09:31:00Z</cp:lastPrinted>
  <dcterms:modified xmlns:xsi="http://www.w3.org/2001/XMLSchema-instance" xsi:type="dcterms:W3CDTF">2018-11-06T09:32:00Z</dcterms:modified>
  <cp:revision>13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