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80c2" w14:paraId="1a980c2" w:rsidRDefault="00CE026E" w:rsidP="001940FB" w:rsidR="00CE026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3388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E026E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E026E" w:rsidP="00AA6BCF" w:rsidR="00CE026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E026E" w:rsidP="00CE026E" w:rsidR="00CE02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E026E" w:rsidP="00CE026E" w:rsidR="00CE02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CE026E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CE026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E026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0B6FF7" w:rsidR="00AA6BCF" w:rsidRPr="00CE026E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B6FF7" w:rsidRPr="000B6FF7">
        <w:rPr>
          <w:rFonts w:cs="Calibri" w:hAnsi="Calibri" w:ascii="Calibri"/>
        </w:rPr>
        <w:t>MARUŠIĆ IVAN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E026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B6FF7" w:rsidRPr="000B6FF7">
        <w:rPr>
          <w:rFonts w:cs="Calibri" w:hAnsi="Calibri" w:ascii="Calibri"/>
        </w:rPr>
        <w:t>102.167,89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B6FF7" w:rsidRPr="000B6FF7">
        <w:rPr>
          <w:rFonts w:cs="Calibri" w:hAnsi="Calibri" w:ascii="Calibri"/>
        </w:rPr>
        <w:t>95.367,89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B6FF7" w:rsidRPr="000B6FF7">
        <w:rPr>
          <w:rFonts w:cs="Calibri" w:hAnsi="Calibri" w:ascii="Calibri"/>
        </w:rPr>
        <w:t>6.800,00 kn</w:t>
      </w:r>
      <w:r w:rsidR="00CE026E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E026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E026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E026E" w:rsidRPr="00CE026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E026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547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0B6FF7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547B">
              <w:rPr>
                <w:rFonts w:cs="Calibri" w:hAnsi="Calibri" w:ascii="Calibri"/>
              </w:rPr>
              <w:t>MARUŠIĆ IVAN</w:t>
            </w:r>
            <w:r w:rsidR="003A5883" w:rsidRPr="0038547B">
              <w:rPr>
                <w:rFonts w:cs="Calibri" w:hAnsi="Calibri" w:ascii="Calibri"/>
              </w:rPr>
              <w:t xml:space="preserve">,   </w:t>
            </w:r>
            <w:r w:rsidRPr="0038547B">
              <w:rPr>
                <w:rFonts w:cs="Calibri" w:hAnsi="Calibri" w:ascii="Calibri"/>
              </w:rPr>
              <w:t>Lazarica 4, Split</w:t>
            </w:r>
            <w:r w:rsidR="003A5883" w:rsidRPr="0038547B">
              <w:rPr>
                <w:rFonts w:cs="Calibri" w:hAnsi="Calibri" w:ascii="Calibri"/>
              </w:rPr>
              <w:t xml:space="preserve">, OIB: </w:t>
            </w:r>
            <w:r w:rsidRPr="0038547B">
              <w:rPr>
                <w:rFonts w:cs="Calibri" w:hAnsi="Calibri" w:ascii="Calibri"/>
              </w:rPr>
              <w:t>86100329050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6FF7" w:rsidP="00A643C2" w:rsidR="00AA6BCF" w:rsidRPr="0038547B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8547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8547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B6FF7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547B">
              <w:rPr>
                <w:rFonts w:cs="Calibri" w:hAnsi="Calibri" w:ascii="Calibri"/>
              </w:rPr>
              <w:t>102.167,89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8547B">
            <w:pPr>
              <w:spacing w:after="0"/>
              <w:rPr>
                <w:rFonts w:cs="Calibri" w:hAnsi="Calibri" w:ascii="Calibri"/>
              </w:rPr>
            </w:pPr>
          </w:p>
          <w:p w:rsidRDefault="000B6FF7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547B">
              <w:rPr>
                <w:rFonts w:cs="Calibri" w:hAnsi="Calibri" w:ascii="Calibri"/>
              </w:rPr>
              <w:t>95.367,89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8547B">
            <w:pPr>
              <w:spacing w:after="0"/>
              <w:rPr>
                <w:rFonts w:cs="Calibri" w:hAnsi="Calibri" w:ascii="Calibri"/>
              </w:rPr>
            </w:pPr>
          </w:p>
          <w:p w:rsidRDefault="000B6FF7" w:rsidP="00AA6BCF" w:rsidR="00AA6BCF" w:rsidRPr="0038547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547B">
              <w:rPr>
                <w:rFonts w:cs="Calibri" w:hAnsi="Calibri" w:ascii="Calibri"/>
              </w:rPr>
              <w:t>6.800,00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E026E" w:rsidP="00CE026E" w:rsidR="00CE026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64723" w:rsidP="007355AF" w:rsidR="007355A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5AF" w:rsidP="007355AF" w:rsidR="007355A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355AF" w:rsidP="007355AF" w:rsidR="007355A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355AF" w:rsidP="007355AF" w:rsidR="007355A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E26" w:rsidR="00753E26">
      <w:pPr>
        <w:spacing w:after="0"/>
      </w:pPr>
      <w:r>
        <w:separator/>
      </w:r>
    </w:p>
  </w:endnote>
  <w:endnote w:id="0" w:type="continuationSeparator">
    <w:p w:rsidRDefault="00753E26" w:rsidR="00753E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D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E26" w:rsidR="00753E26">
      <w:pPr>
        <w:spacing w:after="0"/>
      </w:pPr>
      <w:r>
        <w:separator/>
      </w:r>
    </w:p>
  </w:footnote>
  <w:footnote w:id="0" w:type="continuationSeparator">
    <w:p w:rsidRDefault="00753E26" w:rsidR="00753E2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D1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9B421D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80B73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6FF7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3A62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547B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2ADF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55AF"/>
    <w:rsid w:val="00736850"/>
    <w:rsid w:val="00736DF4"/>
    <w:rsid w:val="00744CEB"/>
    <w:rsid w:val="00753E26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AF6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02BE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388E"/>
    <w:rsid w:val="00A40D30"/>
    <w:rsid w:val="00A41897"/>
    <w:rsid w:val="00A41F11"/>
    <w:rsid w:val="00A44876"/>
    <w:rsid w:val="00A4706C"/>
    <w:rsid w:val="00A50AB5"/>
    <w:rsid w:val="00A54D11"/>
    <w:rsid w:val="00A55AA0"/>
    <w:rsid w:val="00A57E2D"/>
    <w:rsid w:val="00A60012"/>
    <w:rsid w:val="00A614BA"/>
    <w:rsid w:val="00A621D0"/>
    <w:rsid w:val="00A62D9D"/>
    <w:rsid w:val="00A643C2"/>
    <w:rsid w:val="00A73338"/>
    <w:rsid w:val="00A75951"/>
    <w:rsid w:val="00A759C6"/>
    <w:rsid w:val="00A76929"/>
    <w:rsid w:val="00A76BCD"/>
    <w:rsid w:val="00A80099"/>
    <w:rsid w:val="00A82463"/>
    <w:rsid w:val="00A875DC"/>
    <w:rsid w:val="00A938D5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4723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026E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9738C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54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D1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D1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D1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D1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54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D1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D1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D1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D1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1431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St-651/2017-237 / Podnesak - Podnesak (-237.docx)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