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278ea" w14:paraId="07278ea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F316AF">
        <w:t>51</w:t>
      </w:r>
      <w:r w:rsidR="00CE019E">
        <w:t>3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8D1D7A">
        <w:t xml:space="preserve"> </w:t>
      </w:r>
      <w:proofErr w:type="spellStart"/>
      <w:r w:rsidR="00CE019E" w:rsidRPr="00CE019E">
        <w:t>MAGIC</w:t>
      </w:r>
      <w:proofErr w:type="spellEnd"/>
      <w:r w:rsidR="00CE019E" w:rsidRPr="00CE019E">
        <w:t xml:space="preserve"> </w:t>
      </w:r>
      <w:proofErr w:type="spellStart"/>
      <w:r w:rsidR="00CE019E" w:rsidRPr="00CE019E">
        <w:t>JOB</w:t>
      </w:r>
      <w:proofErr w:type="spellEnd"/>
      <w:r w:rsidR="00CE019E" w:rsidRPr="00CE019E">
        <w:t xml:space="preserve"> j.d.o.o.</w:t>
      </w:r>
      <w:r w:rsidR="00CE019E">
        <w:t xml:space="preserve"> Cerje Samoborsko, Cerje Samoborsko 111, </w:t>
      </w:r>
      <w:proofErr w:type="spellStart"/>
      <w:r w:rsidR="00CE019E">
        <w:t>OIB</w:t>
      </w:r>
      <w:proofErr w:type="spellEnd"/>
      <w:r w:rsidR="00CE019E">
        <w:t xml:space="preserve">: </w:t>
      </w:r>
      <w:r w:rsidR="00CE019E" w:rsidRPr="00CE019E">
        <w:t>22922383942</w:t>
      </w:r>
      <w:r w:rsidR="00CE019E">
        <w:t xml:space="preserve">, </w:t>
      </w:r>
      <w:proofErr w:type="spellStart"/>
      <w:r w:rsidR="00CE019E">
        <w:t>MBS</w:t>
      </w:r>
      <w:proofErr w:type="spellEnd"/>
      <w:r w:rsidR="00CE019E">
        <w:t xml:space="preserve">: </w:t>
      </w:r>
      <w:r w:rsidR="00CE019E" w:rsidRPr="00CE019E">
        <w:t>081041834</w:t>
      </w:r>
      <w:r w:rsidR="00CE019E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1B210B">
        <w:t>6</w:t>
      </w:r>
      <w:r w:rsidR="00100A60">
        <w:t xml:space="preserve">. srpnja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B7481">
        <w:rPr>
          <w:bCs/>
        </w:rPr>
        <w:t xml:space="preserve"> </w:t>
      </w:r>
      <w:proofErr w:type="spellStart"/>
      <w:r w:rsidR="00CE019E" w:rsidRPr="00CE019E">
        <w:t>MAGIC</w:t>
      </w:r>
      <w:proofErr w:type="spellEnd"/>
      <w:r w:rsidR="00CE019E" w:rsidRPr="00CE019E">
        <w:t xml:space="preserve"> </w:t>
      </w:r>
      <w:proofErr w:type="spellStart"/>
      <w:r w:rsidR="00CE019E" w:rsidRPr="00CE019E">
        <w:t>JOB</w:t>
      </w:r>
      <w:proofErr w:type="spellEnd"/>
      <w:r w:rsidR="00CE019E" w:rsidRPr="00CE019E">
        <w:t xml:space="preserve"> j.d.o.o.</w:t>
      </w:r>
      <w:r w:rsidR="00CE019E">
        <w:t xml:space="preserve"> Cerje Samoborsko, Cerje Samoborsko 111, </w:t>
      </w:r>
      <w:proofErr w:type="spellStart"/>
      <w:r w:rsidR="00CE019E">
        <w:t>OIB</w:t>
      </w:r>
      <w:proofErr w:type="spellEnd"/>
      <w:r w:rsidR="00CE019E">
        <w:t xml:space="preserve">: </w:t>
      </w:r>
      <w:r w:rsidR="00CE019E" w:rsidRPr="00CE019E">
        <w:t>22922383942</w:t>
      </w:r>
      <w:r w:rsidR="00CE019E">
        <w:t xml:space="preserve">, </w:t>
      </w:r>
      <w:proofErr w:type="spellStart"/>
      <w:r w:rsidR="00CE019E">
        <w:t>MBS</w:t>
      </w:r>
      <w:proofErr w:type="spellEnd"/>
      <w:r w:rsidR="00CE019E">
        <w:t xml:space="preserve">: </w:t>
      </w:r>
      <w:r w:rsidR="00CE019E" w:rsidRPr="00CE019E">
        <w:t>081041834</w:t>
      </w:r>
      <w:r w:rsidR="00CE019E">
        <w:t>, iznosi 21.507,27 kn.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A790C">
        <w:t xml:space="preserve"> </w:t>
      </w:r>
      <w:r w:rsidR="00CE019E">
        <w:t>Mladen Đukić i Cerja Samoborskog</w:t>
      </w:r>
      <w:r w:rsidR="001B210B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F316AF">
        <w:t>51</w:t>
      </w:r>
      <w:r w:rsidR="00CE019E">
        <w:t>3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1B210B">
        <w:t>6</w:t>
      </w:r>
      <w:r w:rsidR="00782FD3">
        <w:t>. srpnja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4B82"/>
    <w:rsid w:val="000B4D31"/>
    <w:rsid w:val="000B618A"/>
    <w:rsid w:val="000C1A19"/>
    <w:rsid w:val="000F1987"/>
    <w:rsid w:val="000F34D8"/>
    <w:rsid w:val="000F5F58"/>
    <w:rsid w:val="000F6B7F"/>
    <w:rsid w:val="00100A60"/>
    <w:rsid w:val="00115647"/>
    <w:rsid w:val="0012198A"/>
    <w:rsid w:val="00142BD5"/>
    <w:rsid w:val="00154AB1"/>
    <w:rsid w:val="00190F9C"/>
    <w:rsid w:val="001932CB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73CBE"/>
    <w:rsid w:val="002946EB"/>
    <w:rsid w:val="002A584C"/>
    <w:rsid w:val="002B01E8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5208B"/>
    <w:rsid w:val="003561EA"/>
    <w:rsid w:val="00356C8E"/>
    <w:rsid w:val="00381EF9"/>
    <w:rsid w:val="003E35E3"/>
    <w:rsid w:val="003E3F81"/>
    <w:rsid w:val="003F036E"/>
    <w:rsid w:val="00416FB0"/>
    <w:rsid w:val="00441ED0"/>
    <w:rsid w:val="00450B5B"/>
    <w:rsid w:val="004740CE"/>
    <w:rsid w:val="00477F4D"/>
    <w:rsid w:val="004841EA"/>
    <w:rsid w:val="0048719B"/>
    <w:rsid w:val="0049647D"/>
    <w:rsid w:val="004A3258"/>
    <w:rsid w:val="004B1700"/>
    <w:rsid w:val="004B6525"/>
    <w:rsid w:val="004B7481"/>
    <w:rsid w:val="004C025E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96CCF"/>
    <w:rsid w:val="00596EE1"/>
    <w:rsid w:val="005A67A5"/>
    <w:rsid w:val="005D40BA"/>
    <w:rsid w:val="005D78EB"/>
    <w:rsid w:val="005F6138"/>
    <w:rsid w:val="00620F8C"/>
    <w:rsid w:val="0063244A"/>
    <w:rsid w:val="00647F89"/>
    <w:rsid w:val="00656D02"/>
    <w:rsid w:val="00685665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7EB8"/>
    <w:rsid w:val="007B1DA7"/>
    <w:rsid w:val="007B4560"/>
    <w:rsid w:val="007B4E2C"/>
    <w:rsid w:val="007D3CB1"/>
    <w:rsid w:val="007E34EF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B7F6C"/>
    <w:rsid w:val="008D1D7A"/>
    <w:rsid w:val="008E4E6F"/>
    <w:rsid w:val="00913E9A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E019E"/>
    <w:rsid w:val="00CF2673"/>
    <w:rsid w:val="00D00F9D"/>
    <w:rsid w:val="00D07191"/>
    <w:rsid w:val="00D200F2"/>
    <w:rsid w:val="00D21A2C"/>
    <w:rsid w:val="00D35B6C"/>
    <w:rsid w:val="00D438A1"/>
    <w:rsid w:val="00D46A0F"/>
    <w:rsid w:val="00D7521A"/>
    <w:rsid w:val="00DA790C"/>
    <w:rsid w:val="00DE0702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A4BCE"/>
    <w:rsid w:val="00EA6B49"/>
    <w:rsid w:val="00EC2608"/>
    <w:rsid w:val="00ED6DA2"/>
    <w:rsid w:val="00EF36CD"/>
    <w:rsid w:val="00EF52BE"/>
    <w:rsid w:val="00F12D3A"/>
    <w:rsid w:val="00F316AF"/>
    <w:rsid w:val="00F53A16"/>
    <w:rsid w:val="00F61B1E"/>
    <w:rsid w:val="00F66438"/>
    <w:rsid w:val="00F6691E"/>
    <w:rsid w:val="00F82544"/>
    <w:rsid w:val="00F85F59"/>
    <w:rsid w:val="00FA423A"/>
    <w:rsid w:val="00FB473C"/>
    <w:rsid w:val="00FC06FE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B1700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B1700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1700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1700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B1700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B1700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1700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1700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</izvorni_sadrzaj>
    <derivirana_varijabla naziv="DomainObject.Predmet.Broj_1">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St-513/2018</izvorni_sadrzaj>
    <derivirana_varijabla naziv="DomainObject.Predmet.OznakaBroj_1">St-513/2018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 čl. 11 Zakona o sudovima</izvorni_sadrzaj>
    <derivirana_varijabla naziv="DomainObject.Predmet.PrimjedbaSuca_1">ustup po  čl. 11 Zakona o sudovima</derivirana_varijabla>
  </DomainObject.Predmet.PrimjedbaSuca>
  <DomainObject.Predmet.ProtustrankaFormated>
    <izvorni_sadrzaj>  MAGIC JOB j.d.o.o.</izvorni_sadrzaj>
    <derivirana_varijabla naziv="DomainObject.Predmet.ProtustrankaFormated_1">  MAGIC JOB j.d.o.o.</derivirana_varijabla>
  </DomainObject.Predmet.ProtustrankaFormated>
  <DomainObject.Predmet.ProtustrankaFormatedOIB>
    <izvorni_sadrzaj>  MAGIC JOB j.d.o.o., OIB 22922383942</izvorni_sadrzaj>
    <derivirana_varijabla naziv="DomainObject.Predmet.ProtustrankaFormatedOIB_1">  MAGIC JOB j.d.o.o., OIB 22922383942</derivirana_varijabla>
  </DomainObject.Predmet.ProtustrankaFormatedOIB>
  <DomainObject.Predmet.ProtustrankaFormatedWithAdress>
    <izvorni_sadrzaj> MAGIC JOB j.d.o.o., Cerje Samoborsko 111, 10430 Cerje Samoborsko</izvorni_sadrzaj>
    <derivirana_varijabla naziv="DomainObject.Predmet.ProtustrankaFormatedWithAdress_1"> MAGIC JOB j.d.o.o., Cerje Samoborsko 111, 10430 Cerje Samoborsko</derivirana_varijabla>
  </DomainObject.Predmet.ProtustrankaFormatedWithAdress>
  <DomainObject.Predmet.ProtustrankaFormatedWithAdressOIB>
    <izvorni_sadrzaj> MAGIC JOB j.d.o.o., OIB 22922383942, Cerje Samoborsko 111, 10430 Cerje Samoborsko</izvorni_sadrzaj>
    <derivirana_varijabla naziv="DomainObject.Predmet.ProtustrankaFormatedWithAdressOIB_1"> MAGIC JOB j.d.o.o., OIB 22922383942, Cerje Samoborsko 111, 10430 Cerje Samoborsko</derivirana_varijabla>
  </DomainObject.Predmet.ProtustrankaFormatedWithAdressOIB>
  <DomainObject.Predmet.ProtustrankaWithAdress>
    <izvorni_sadrzaj>MAGIC JOB j.d.o.o. Cerje Samoborsko 111, 10430 Cerje Samoborsko</izvorni_sadrzaj>
    <derivirana_varijabla naziv="DomainObject.Predmet.ProtustrankaWithAdress_1">MAGIC JOB j.d.o.o. Cerje Samoborsko 111, 10430 Cerje Samoborsko</derivirana_varijabla>
  </DomainObject.Predmet.ProtustrankaWithAdress>
  <DomainObject.Predmet.ProtustrankaWithAdressOIB>
    <izvorni_sadrzaj>MAGIC JOB j.d.o.o., OIB 22922383942, Cerje Samoborsko 111, 10430 Cerje Samoborsko</izvorni_sadrzaj>
    <derivirana_varijabla naziv="DomainObject.Predmet.ProtustrankaWithAdressOIB_1">MAGIC JOB j.d.o.o., OIB 22922383942, Cerje Samoborsko 111, 10430 Cerje Samoborsko</derivirana_varijabla>
  </DomainObject.Predmet.ProtustrankaWithAdressOIB>
  <DomainObject.Predmet.ProtustrankaNazivFormated>
    <izvorni_sadrzaj>MAGIC JOB j.d.o.o.</izvorni_sadrzaj>
    <derivirana_varijabla naziv="DomainObject.Predmet.ProtustrankaNazivFormated_1">MAGIC JOB j.d.o.o.</derivirana_varijabla>
  </DomainObject.Predmet.ProtustrankaNazivFormated>
  <DomainObject.Predmet.ProtustrankaNazivFormatedOIB>
    <izvorni_sadrzaj>MAGIC JOB j.d.o.o., OIB 22922383942</izvorni_sadrzaj>
    <derivirana_varijabla naziv="DomainObject.Predmet.ProtustrankaNazivFormatedOIB_1">MAGIC JOB j.d.o.o., OIB 22922383942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MAGIC JOB j.d.o.o.</item>
    </izvorni_sadrzaj>
    <derivirana_varijabla naziv="DomainObject.Predmet.ProtuStrankaListFormated_1">
      <item>MAGIC JOB j.d.o.o.</item>
    </derivirana_varijabla>
  </DomainObject.Predmet.ProtuStrankaListFormated>
  <DomainObject.Predmet.ProtuStrankaListFormatedOIB>
    <izvorni_sadrzaj>
      <item>MAGIC JOB j.d.o.o., OIB 22922383942</item>
    </izvorni_sadrzaj>
    <derivirana_varijabla naziv="DomainObject.Predmet.ProtuStrankaListFormatedOIB_1">
      <item>MAGIC JOB j.d.o.o., OIB 22922383942</item>
    </derivirana_varijabla>
  </DomainObject.Predmet.ProtuStrankaListFormatedOIB>
  <DomainObject.Predmet.ProtuStrankaListFormatedWithAdress>
    <izvorni_sadrzaj>
      <item>MAGIC JOB j.d.o.o., Cerje Samoborsko 111, 10430 Cerje Samoborsko</item>
    </izvorni_sadrzaj>
    <derivirana_varijabla naziv="DomainObject.Predmet.ProtuStrankaListFormatedWithAdress_1">
      <item>MAGIC JOB j.d.o.o., Cerje Samoborsko 111, 10430 Cerje Samoborsko</item>
    </derivirana_varijabla>
  </DomainObject.Predmet.ProtuStrankaListFormatedWithAdress>
  <DomainObject.Predmet.ProtuStrankaListFormatedWithAdressOIB>
    <izvorni_sadrzaj>
      <item>MAGIC JOB j.d.o.o., OIB 22922383942, Cerje Samoborsko 111, 10430 Cerje Samoborsko</item>
    </izvorni_sadrzaj>
    <derivirana_varijabla naziv="DomainObject.Predmet.ProtuStrankaListFormatedWithAdressOIB_1">
      <item>MAGIC JOB j.d.o.o., OIB 22922383942, Cerje Samoborsko 111, 10430 Cerje Samoborsko</item>
    </derivirana_varijabla>
  </DomainObject.Predmet.ProtuStrankaListFormatedWithAdressOIB>
  <DomainObject.Predmet.ProtuStrankaListNazivFormated>
    <izvorni_sadrzaj>
      <item>MAGIC JOB j.d.o.o.</item>
    </izvorni_sadrzaj>
    <derivirana_varijabla naziv="DomainObject.Predmet.ProtuStrankaListNazivFormated_1">
      <item>MAGIC JOB j.d.o.o.</item>
    </derivirana_varijabla>
  </DomainObject.Predmet.ProtuStrankaListNazivFormated>
  <DomainObject.Predmet.ProtuStrankaListNazivFormatedOIB>
    <izvorni_sadrzaj>
      <item>MAGIC JOB j.d.o.o., OIB 22922383942</item>
    </izvorni_sadrzaj>
    <derivirana_varijabla naziv="DomainObject.Predmet.ProtuStrankaListNazivFormatedOIB_1">
      <item>MAGIC JOB j.d.o.o., OIB 22922383942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MAGIC JOB j.d.o.o.</izvorni_sadrzaj>
    <derivirana_varijabla naziv="DomainObject.Predmet.ProtustrankaIDrugi_1">MAGIC JOB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MAGIC JOB j.d.o.o., OIB 22922383942, Cerje Samoborsko 111, 10430 Cerje Samoborsko</izvorni_sadrzaj>
    <derivirana_varijabla naziv="DomainObject.Predmet.ProtustrankaIDrugiAdressOIB_1">MAGIC JOB j.d.o.o., OIB 22922383942, Cerje Samoborsko 111, 10430 Cerje Samoborsko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MAGIC JOB j.d.o.o.</item>
      <item>FINA Regionalni centar Zagreb</item>
    </izvorni_sadrzaj>
    <derivirana_varijabla naziv="DomainObject.Predmet.SudioniciListNaziv_1">
      <item>MAGIC JOB j.d.o.o.</item>
      <item>FINA Regionalni centar Zagreb</item>
    </derivirana_varijabla>
  </DomainObject.Predmet.SudioniciListNaziv>
  <DomainObject.Predmet.SudioniciListAdressOIB>
    <izvorni_sadrzaj>
      <item>MAGIC JOB j.d.o.o., OIB 22922383942, Cerje Samoborsko 111,10430 Cerje Samoborsko</item>
      <item>FINA Regionalni centar Zagreb, OIB 85821130368, Trg svibanjskih žrtava 1995. 1,10000 Zagreb</item>
    </izvorni_sadrzaj>
    <derivirana_varijabla naziv="DomainObject.Predmet.SudioniciListAdressOIB_1">
      <item>MAGIC JOB j.d.o.o., OIB 22922383942, Cerje Samoborsko 111,10430 Cerje Samoborsko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22922383942</item>
      <item>, OIB 85821130368</item>
    </izvorni_sadrzaj>
    <derivirana_varijabla naziv="DomainObject.Predmet.SudioniciListNazivOIB_1">
      <item>, OIB 22922383942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358</properties:Words>
  <properties:Characters>1939</properties:Characters>
  <properties:Lines>46</properties:Lines>
  <properties:Paragraphs>15</properties:Paragraphs>
  <properties:TotalTime>259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2018-07-06T06:25:00Z</cp:lastPrinted>
  <dcterms:modified xmlns:xsi="http://www.w3.org/2001/XMLSchema-instance" xsi:type="dcterms:W3CDTF">2018-07-06T06:26:00Z</dcterms:modified>
  <cp:revision>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