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e2ce9" w14:paraId="50e2ce9" w:rsidRDefault="00BB5AED" w:rsidP="00910611" w:rsidR="00BB5AE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5AED" w:rsidP="00910611" w:rsidR="00BB5AED">
      <w:r>
        <w:rPr>
          <w:rFonts w:eastAsia="MS Mincho"/>
          <w:szCs w:val="24"/>
        </w:rPr>
        <w:t>REPUBLIKA HRVATSKA</w:t>
      </w:r>
    </w:p>
    <w:p w:rsidRDefault="00BB5AED" w:rsidP="00910611" w:rsidR="00BB5AED">
      <w:r>
        <w:rPr>
          <w:rFonts w:eastAsia="MS Mincho"/>
          <w:szCs w:val="24"/>
        </w:rPr>
        <w:t>TRGOVAČKI SUD U RIJECI</w:t>
      </w:r>
    </w:p>
    <w:p w:rsidRDefault="00BB5AED" w:rsidR="00BB5AED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7D742E" w:rsidRPr="007D742E">
        <w:rPr>
          <w:rFonts w:cs="Times New Roman" w:hAnsi="Times New Roman" w:ascii="Times New Roman"/>
          <w:sz w:val="24"/>
          <w:szCs w:val="24"/>
        </w:rPr>
        <w:t xml:space="preserve">KLASTER EKOLOŠKO TEHNIČKIH DJELATNOSTI društvo s ograničenom odgovornošću za istraživanje tržišta, proizvodnju i usluge Rijeka (Grad Rijeka), Franje Kresnika 33/II,  </w:t>
      </w:r>
      <w:r w:rsidR="007D742E" w:rsidRPr="007D742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7D742E" w:rsidRPr="007D742E">
        <w:rPr>
          <w:rFonts w:cs="Times New Roman" w:hAnsi="Times New Roman" w:ascii="Times New Roman"/>
          <w:sz w:val="24"/>
          <w:szCs w:val="24"/>
        </w:rPr>
        <w:t>040321580, OIB: 71958084521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4D550C">
        <w:rPr>
          <w:rFonts w:cs="Times New Roman" w:hAnsi="Times New Roman" w:ascii="Times New Roman"/>
          <w:sz w:val="24"/>
          <w:szCs w:val="24"/>
        </w:rPr>
        <w:t>4</w:t>
      </w:r>
      <w:r w:rsidR="00011EE9">
        <w:rPr>
          <w:rFonts w:cs="Times New Roman" w:hAnsi="Times New Roman" w:ascii="Times New Roman"/>
          <w:sz w:val="24"/>
          <w:szCs w:val="24"/>
        </w:rPr>
        <w:t>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D742E" w:rsidRPr="007D742E">
        <w:rPr>
          <w:rFonts w:cs="Times New Roman" w:hAnsi="Times New Roman" w:ascii="Times New Roman"/>
          <w:sz w:val="24"/>
          <w:szCs w:val="24"/>
        </w:rPr>
        <w:t xml:space="preserve">KLASTER EKOLOŠKO TEHNIČKIH DJELATNOSTI društvo s ograničenom odgovornošću za istraživanje tržišta, proizvodnju i usluge Rijeka (Grad Rijeka), Franje Kresnika 33/II,  </w:t>
      </w:r>
      <w:r w:rsidR="007D742E" w:rsidRPr="007D742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7D742E" w:rsidRPr="007D742E">
        <w:rPr>
          <w:rFonts w:cs="Times New Roman" w:hAnsi="Times New Roman" w:ascii="Times New Roman"/>
          <w:sz w:val="24"/>
          <w:szCs w:val="24"/>
        </w:rPr>
        <w:t>040321580, OIB: 71958084521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D550C">
        <w:rPr>
          <w:rFonts w:cs="Times New Roman" w:hAnsi="Times New Roman" w:ascii="Times New Roman"/>
          <w:sz w:val="24"/>
          <w:szCs w:val="24"/>
        </w:rPr>
        <w:t>4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774A5D">
        <w:rPr>
          <w:rFonts w:cs="Times New Roman" w:hAnsi="Times New Roman" w:ascii="Times New Roman"/>
          <w:sz w:val="24"/>
          <w:szCs w:val="24"/>
        </w:rPr>
        <w:t>4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AD2161">
        <w:rPr>
          <w:rFonts w:cs="Times New Roman" w:hAnsi="Times New Roman" w:ascii="Times New Roman"/>
          <w:sz w:val="24"/>
          <w:szCs w:val="24"/>
        </w:rPr>
        <w:t xml:space="preserve"> </w:t>
      </w:r>
      <w:r w:rsidR="007D742E" w:rsidRPr="007D742E">
        <w:rPr>
          <w:rFonts w:cs="Times New Roman" w:hAnsi="Times New Roman" w:ascii="Times New Roman"/>
          <w:sz w:val="24"/>
          <w:szCs w:val="24"/>
        </w:rPr>
        <w:t>Jelenko Lehki, OIB: 96068307857, Pavla Hatza 10</w:t>
      </w:r>
      <w:r w:rsidR="00B015D3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D742E" w:rsidRPr="007D742E">
        <w:rPr>
          <w:rFonts w:cs="Times New Roman" w:hAnsi="Times New Roman" w:ascii="Times New Roman"/>
          <w:sz w:val="24"/>
          <w:szCs w:val="24"/>
        </w:rPr>
        <w:t xml:space="preserve">KLASTER EKOLOŠKO TEHNIČKIH DJELATNOSTI društvo s ograničenom odgovornošću za istraživanje tržišta, proizvodnju i usluge Rijeka (Grad Rijeka), Franje Kresnika 33/II,  </w:t>
      </w:r>
      <w:r w:rsidR="007D742E" w:rsidRPr="007D742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7D742E" w:rsidRPr="007D742E">
        <w:rPr>
          <w:rFonts w:cs="Times New Roman" w:hAnsi="Times New Roman" w:ascii="Times New Roman"/>
          <w:sz w:val="24"/>
          <w:szCs w:val="24"/>
        </w:rPr>
        <w:t>040321580, OIB: 71958084521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4D550C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808E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D742E" w:rsidRPr="007D742E">
        <w:rPr>
          <w:rFonts w:cs="Times New Roman" w:hAnsi="Times New Roman" w:ascii="Times New Roman"/>
          <w:sz w:val="24"/>
          <w:szCs w:val="24"/>
        </w:rPr>
        <w:t xml:space="preserve">KLASTER EKOLOŠKO TEHNIČKIH DJELATNOSTI društvo s ograničenom odgovornošću za istraživanje tržišta, proizvodnju i usluge Rijeka (Grad Rijeka), Franje Kresnika 33/II,  </w:t>
      </w:r>
      <w:r w:rsidR="007D742E" w:rsidRPr="007D742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7D742E" w:rsidRPr="007D742E">
        <w:rPr>
          <w:rFonts w:cs="Times New Roman" w:hAnsi="Times New Roman" w:ascii="Times New Roman"/>
          <w:sz w:val="24"/>
          <w:szCs w:val="24"/>
        </w:rPr>
        <w:t>040321580, OIB: 71958084521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</w:t>
      </w:r>
      <w:r w:rsidRPr="00B854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plaćanje </w:t>
      </w:r>
      <w:r w:rsidRPr="00B854F3">
        <w:rPr>
          <w:rFonts w:cs="Times New Roman" w:hAnsi="Times New Roman" w:ascii="Times New Roman"/>
          <w:sz w:val="24"/>
          <w:szCs w:val="24"/>
        </w:rPr>
        <w:t xml:space="preserve">u neprekinutom razdoblju </w:t>
      </w:r>
      <w:r w:rsidRPr="00026305">
        <w:rPr>
          <w:rFonts w:cs="Times New Roman" w:hAnsi="Times New Roman" w:ascii="Times New Roman"/>
          <w:sz w:val="24"/>
          <w:szCs w:val="24"/>
        </w:rPr>
        <w:t xml:space="preserve">od </w:t>
      </w:r>
      <w:r w:rsidR="007D742E">
        <w:rPr>
          <w:rFonts w:cs="Times New Roman" w:hAnsi="Times New Roman" w:ascii="Times New Roman"/>
          <w:sz w:val="24"/>
          <w:szCs w:val="24"/>
        </w:rPr>
        <w:t>120</w:t>
      </w:r>
      <w:r w:rsidR="009125B2" w:rsidRPr="009F0EE7">
        <w:rPr>
          <w:rFonts w:cs="Times New Roman" w:hAnsi="Times New Roman" w:ascii="Times New Roman"/>
          <w:sz w:val="24"/>
          <w:szCs w:val="24"/>
        </w:rPr>
        <w:t xml:space="preserve"> da</w:t>
      </w:r>
      <w:r w:rsidRPr="009F0EE7">
        <w:rPr>
          <w:rFonts w:cs="Times New Roman" w:hAnsi="Times New Roman" w:ascii="Times New Roman"/>
          <w:sz w:val="24"/>
          <w:szCs w:val="24"/>
        </w:rPr>
        <w:t xml:space="preserve">na, </w:t>
      </w:r>
      <w:r w:rsidRPr="009F0E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9F0E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9F0E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7D742E">
        <w:rPr>
          <w:rFonts w:cs="Times New Roman" w:eastAsia="Times New Roman" w:hAnsi="Times New Roman" w:ascii="Times New Roman"/>
          <w:sz w:val="24"/>
          <w:szCs w:val="24"/>
          <w:lang w:eastAsia="hr-HR"/>
        </w:rPr>
        <w:t>36.373,70</w:t>
      </w:r>
      <w:r w:rsidR="009B2947" w:rsidRPr="009B2947">
        <w:rPr>
          <w:rFonts w:cs="Times New Roman" w:hAnsi="Times New Roman" w:ascii="Times New Roman"/>
          <w:sz w:val="24"/>
          <w:szCs w:val="24"/>
        </w:rPr>
        <w:t xml:space="preserve"> </w:t>
      </w:r>
      <w:r w:rsidRPr="009B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9B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9B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9B2947">
        <w:rPr>
          <w:rFonts w:cs="Times New Roman" w:eastAsia="Times New Roman" w:hAnsi="Times New Roman" w:ascii="Times New Roman"/>
          <w:sz w:val="24"/>
          <w:szCs w:val="24"/>
          <w:lang w:eastAsia="hr-HR"/>
        </w:rPr>
        <w:t>osim navedenih podataka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4D550C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BF15C6">
        <w:rPr>
          <w:rFonts w:cs="Times New Roman" w:hAnsi="Times New Roman" w:ascii="Times New Roman"/>
          <w:sz w:val="24"/>
          <w:szCs w:val="24"/>
        </w:rPr>
        <w:t>3-</w:t>
      </w:r>
      <w:r w:rsidR="007D742E">
        <w:rPr>
          <w:rFonts w:cs="Times New Roman" w:hAnsi="Times New Roman" w:ascii="Times New Roman"/>
          <w:sz w:val="24"/>
          <w:szCs w:val="24"/>
        </w:rPr>
        <w:t>7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4D550C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D742E">
        <w:rPr>
          <w:rFonts w:cs="Times New Roman" w:hAnsi="Times New Roman" w:ascii="Times New Roman"/>
          <w:sz w:val="24"/>
          <w:szCs w:val="24"/>
        </w:rPr>
        <w:t>8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985402">
        <w:rPr>
          <w:rFonts w:cs="Times New Roman" w:hAnsi="Times New Roman" w:ascii="Times New Roman"/>
          <w:sz w:val="24"/>
          <w:szCs w:val="24"/>
        </w:rPr>
        <w:t>1.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985402">
        <w:rPr>
          <w:rFonts w:cs="Times New Roman" w:hAnsi="Times New Roman" w:ascii="Times New Roman"/>
          <w:sz w:val="24"/>
          <w:szCs w:val="24"/>
        </w:rPr>
        <w:t>4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4D550C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985402">
        <w:rPr>
          <w:rFonts w:cs="Times New Roman" w:hAnsi="Times New Roman" w:ascii="Times New Roman"/>
          <w:sz w:val="24"/>
          <w:szCs w:val="24"/>
        </w:rPr>
        <w:t>4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43A3" w:rsidP="00C2277B" w:rsidR="00C643A3">
      <w:pPr>
        <w:spacing w:lineRule="auto" w:line="240" w:after="0"/>
      </w:pPr>
      <w:r>
        <w:separator/>
      </w:r>
    </w:p>
  </w:endnote>
  <w:endnote w:id="0" w:type="continuationSeparator">
    <w:p w:rsidRDefault="00C643A3" w:rsidP="00C2277B" w:rsidR="00C643A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5AED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43A3" w:rsidP="00C2277B" w:rsidR="00C643A3">
      <w:pPr>
        <w:spacing w:lineRule="auto" w:line="240" w:after="0"/>
      </w:pPr>
      <w:r>
        <w:separator/>
      </w:r>
    </w:p>
  </w:footnote>
  <w:footnote w:id="0" w:type="continuationSeparator">
    <w:p w:rsidRDefault="00C643A3" w:rsidP="00C2277B" w:rsidR="00C643A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4D550C">
      <w:rPr>
        <w:rFonts w:cs="Times New Roman" w:hAnsi="Times New Roman" w:ascii="Times New Roman"/>
        <w:sz w:val="24"/>
        <w:szCs w:val="24"/>
      </w:rPr>
      <w:t>3</w:t>
    </w:r>
    <w:r w:rsidR="00121ED3">
      <w:rPr>
        <w:rFonts w:cs="Times New Roman" w:hAnsi="Times New Roman" w:ascii="Times New Roman"/>
        <w:sz w:val="24"/>
        <w:szCs w:val="24"/>
      </w:rPr>
      <w:t>8</w:t>
    </w:r>
    <w:r w:rsidR="007D742E">
      <w:rPr>
        <w:rFonts w:cs="Times New Roman" w:hAnsi="Times New Roman" w:ascii="Times New Roman"/>
        <w:sz w:val="24"/>
        <w:szCs w:val="24"/>
      </w:rPr>
      <w:t>4</w:t>
    </w:r>
    <w:r w:rsidR="00E306E8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11EE9"/>
    <w:rsid w:val="000244FE"/>
    <w:rsid w:val="00026305"/>
    <w:rsid w:val="00026EDB"/>
    <w:rsid w:val="000342D4"/>
    <w:rsid w:val="00042519"/>
    <w:rsid w:val="000518D9"/>
    <w:rsid w:val="00051BA5"/>
    <w:rsid w:val="0007201E"/>
    <w:rsid w:val="00073A6C"/>
    <w:rsid w:val="00095A26"/>
    <w:rsid w:val="000A758E"/>
    <w:rsid w:val="000B2F5F"/>
    <w:rsid w:val="000D3FCD"/>
    <w:rsid w:val="000E156D"/>
    <w:rsid w:val="000F0837"/>
    <w:rsid w:val="000F519E"/>
    <w:rsid w:val="000F6091"/>
    <w:rsid w:val="001027C9"/>
    <w:rsid w:val="00121ED3"/>
    <w:rsid w:val="0012603E"/>
    <w:rsid w:val="001315DB"/>
    <w:rsid w:val="001367C3"/>
    <w:rsid w:val="00152283"/>
    <w:rsid w:val="00167B09"/>
    <w:rsid w:val="001762C8"/>
    <w:rsid w:val="001B0BDA"/>
    <w:rsid w:val="001B7C82"/>
    <w:rsid w:val="001C217C"/>
    <w:rsid w:val="001C38B4"/>
    <w:rsid w:val="00222EBD"/>
    <w:rsid w:val="0023774F"/>
    <w:rsid w:val="00237ADA"/>
    <w:rsid w:val="002527DB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57209"/>
    <w:rsid w:val="0038060B"/>
    <w:rsid w:val="003837A8"/>
    <w:rsid w:val="0038607E"/>
    <w:rsid w:val="003D2774"/>
    <w:rsid w:val="003F1AFC"/>
    <w:rsid w:val="00411D77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D550C"/>
    <w:rsid w:val="004E49E5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50FC"/>
    <w:rsid w:val="005679F2"/>
    <w:rsid w:val="00574E06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07B8A"/>
    <w:rsid w:val="00611525"/>
    <w:rsid w:val="0061635A"/>
    <w:rsid w:val="006173CC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35EA6"/>
    <w:rsid w:val="00747338"/>
    <w:rsid w:val="00774A5D"/>
    <w:rsid w:val="00782B11"/>
    <w:rsid w:val="007B135A"/>
    <w:rsid w:val="007B4F16"/>
    <w:rsid w:val="007D4316"/>
    <w:rsid w:val="007D742E"/>
    <w:rsid w:val="007D787F"/>
    <w:rsid w:val="007E24D7"/>
    <w:rsid w:val="007E3AEC"/>
    <w:rsid w:val="007E5181"/>
    <w:rsid w:val="007E736E"/>
    <w:rsid w:val="007F1AC0"/>
    <w:rsid w:val="00820E39"/>
    <w:rsid w:val="008347C2"/>
    <w:rsid w:val="00842793"/>
    <w:rsid w:val="00842891"/>
    <w:rsid w:val="0086301A"/>
    <w:rsid w:val="0086521A"/>
    <w:rsid w:val="00865CDD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25B2"/>
    <w:rsid w:val="0091397E"/>
    <w:rsid w:val="009144F2"/>
    <w:rsid w:val="009156A6"/>
    <w:rsid w:val="00924EDC"/>
    <w:rsid w:val="0094298D"/>
    <w:rsid w:val="00942A0F"/>
    <w:rsid w:val="009639B4"/>
    <w:rsid w:val="00963FDA"/>
    <w:rsid w:val="00971699"/>
    <w:rsid w:val="009837A4"/>
    <w:rsid w:val="00985402"/>
    <w:rsid w:val="00991C4E"/>
    <w:rsid w:val="00995772"/>
    <w:rsid w:val="009B1947"/>
    <w:rsid w:val="009B2947"/>
    <w:rsid w:val="009C3BCB"/>
    <w:rsid w:val="009D22C0"/>
    <w:rsid w:val="009D6B15"/>
    <w:rsid w:val="009E68EA"/>
    <w:rsid w:val="009F0EE7"/>
    <w:rsid w:val="009F4501"/>
    <w:rsid w:val="00A11477"/>
    <w:rsid w:val="00A14B6C"/>
    <w:rsid w:val="00A40C73"/>
    <w:rsid w:val="00A852C4"/>
    <w:rsid w:val="00A901B3"/>
    <w:rsid w:val="00AC2AF6"/>
    <w:rsid w:val="00AD2161"/>
    <w:rsid w:val="00B015D3"/>
    <w:rsid w:val="00B1608C"/>
    <w:rsid w:val="00B20AE5"/>
    <w:rsid w:val="00B21AAB"/>
    <w:rsid w:val="00B24B53"/>
    <w:rsid w:val="00B55F5F"/>
    <w:rsid w:val="00B8085E"/>
    <w:rsid w:val="00B808E6"/>
    <w:rsid w:val="00B854F3"/>
    <w:rsid w:val="00B97D6F"/>
    <w:rsid w:val="00BA3EB5"/>
    <w:rsid w:val="00BB4180"/>
    <w:rsid w:val="00BB5AED"/>
    <w:rsid w:val="00BD49BB"/>
    <w:rsid w:val="00BE59A7"/>
    <w:rsid w:val="00BF15C6"/>
    <w:rsid w:val="00BF207C"/>
    <w:rsid w:val="00C02C00"/>
    <w:rsid w:val="00C10ADE"/>
    <w:rsid w:val="00C2277B"/>
    <w:rsid w:val="00C22E7F"/>
    <w:rsid w:val="00C37B7D"/>
    <w:rsid w:val="00C475D8"/>
    <w:rsid w:val="00C5058A"/>
    <w:rsid w:val="00C53234"/>
    <w:rsid w:val="00C5460A"/>
    <w:rsid w:val="00C643A3"/>
    <w:rsid w:val="00C9501B"/>
    <w:rsid w:val="00CD1297"/>
    <w:rsid w:val="00CE37A6"/>
    <w:rsid w:val="00CE565D"/>
    <w:rsid w:val="00CE5F20"/>
    <w:rsid w:val="00CE67FF"/>
    <w:rsid w:val="00D00A89"/>
    <w:rsid w:val="00D0367E"/>
    <w:rsid w:val="00D04577"/>
    <w:rsid w:val="00D12F00"/>
    <w:rsid w:val="00D13839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1D08"/>
    <w:rsid w:val="00DD3CF9"/>
    <w:rsid w:val="00E05B12"/>
    <w:rsid w:val="00E10AC9"/>
    <w:rsid w:val="00E12572"/>
    <w:rsid w:val="00E221E5"/>
    <w:rsid w:val="00E306E8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44DF3"/>
    <w:rsid w:val="00F67B7E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BB5A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A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AE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A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A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BB5A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A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AE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A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A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St-384/2016</izvorni_sadrzaj>
    <derivirana_varijabla naziv="DomainObject.Predmet.OznakaBroj_1">St-384/2016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KLASTER EKOLOŠKO TEHNIČKIH DJELATNOSTI d.o.o.</izvorni_sadrzaj>
    <derivirana_varijabla naziv="DomainObject.Predmet.ProtustrankaFormated_1">  KLASTER EKOLOŠKO TEHNIČKIH DJELATNOSTI d.o.o.</derivirana_varijabla>
  </DomainObject.Predmet.ProtustrankaFormated>
  <DomainObject.Predmet.ProtustrankaFormatedOIB>
    <izvorni_sadrzaj>  KLASTER EKOLOŠKO TEHNIČKIH DJELATNOSTI d.o.o., OIB 71958084521</izvorni_sadrzaj>
    <derivirana_varijabla naziv="DomainObject.Predmet.ProtustrankaFormatedOIB_1">  KLASTER EKOLOŠKO TEHNIČKIH DJELATNOSTI d.o.o., OIB 71958084521</derivirana_varijabla>
  </DomainObject.Predmet.ProtustrankaFormatedOIB>
  <DomainObject.Predmet.ProtustrankaFormatedWithAdress>
    <izvorni_sadrzaj> KLASTER EKOLOŠKO TEHNIČKIH DJELATNOSTI d.o.o., Franje Kresnika 33, 51000 Rijeka</izvorni_sadrzaj>
    <derivirana_varijabla naziv="DomainObject.Predmet.ProtustrankaFormatedWithAdress_1"> KLASTER EKOLOŠKO TEHNIČKIH DJELATNOSTI d.o.o., Franje Kresnika 33, 51000 Rijeka</derivirana_varijabla>
  </DomainObject.Predmet.ProtustrankaFormatedWithAdress>
  <DomainObject.Predmet.ProtustrankaFormatedWithAdressOIB>
    <izvorni_sadrzaj> KLASTER EKOLOŠKO TEHNIČKIH DJELATNOSTI d.o.o., OIB 71958084521, Franje Kresnika 33, 51000 Rijeka</izvorni_sadrzaj>
    <derivirana_varijabla naziv="DomainObject.Predmet.ProtustrankaFormatedWithAdressOIB_1"> KLASTER EKOLOŠKO TEHNIČKIH DJELATNOSTI d.o.o., OIB 71958084521, Franje Kresnika 33, 51000 Rijeka</derivirana_varijabla>
  </DomainObject.Predmet.ProtustrankaFormatedWithAdressOIB>
  <DomainObject.Predmet.ProtustrankaWithAdress>
    <izvorni_sadrzaj>KLASTER EKOLOŠKO TEHNIČKIH DJELATNOSTI d.o.o. Franje Kresnika 33, 51000 Rijeka</izvorni_sadrzaj>
    <derivirana_varijabla naziv="DomainObject.Predmet.ProtustrankaWithAdress_1">KLASTER EKOLOŠKO TEHNIČKIH DJELATNOSTI d.o.o. Franje Kresnika 33, 51000 Rijeka</derivirana_varijabla>
  </DomainObject.Predmet.ProtustrankaWithAdress>
  <DomainObject.Predmet.ProtustrankaWithAdressOIB>
    <izvorni_sadrzaj>KLASTER EKOLOŠKO TEHNIČKIH DJELATNOSTI d.o.o., OIB 71958084521, Franje Kresnika 33, 51000 Rijeka</izvorni_sadrzaj>
    <derivirana_varijabla naziv="DomainObject.Predmet.ProtustrankaWithAdressOIB_1">KLASTER EKOLOŠKO TEHNIČKIH DJELATNOSTI d.o.o., OIB 71958084521, Franje Kresnika 33, 51000 Rijeka</derivirana_varijabla>
  </DomainObject.Predmet.ProtustrankaWithAdressOIB>
  <DomainObject.Predmet.ProtustrankaNazivFormated>
    <izvorni_sadrzaj>KLASTER EKOLOŠKO TEHNIČKIH DJELATNOSTI d.o.o.</izvorni_sadrzaj>
    <derivirana_varijabla naziv="DomainObject.Predmet.ProtustrankaNazivFormated_1">KLASTER EKOLOŠKO TEHNIČKIH DJELATNOSTI d.o.o.</derivirana_varijabla>
  </DomainObject.Predmet.ProtustrankaNazivFormated>
  <DomainObject.Predmet.ProtustrankaNazivFormatedOIB>
    <izvorni_sadrzaj>KLASTER EKOLOŠKO TEHNIČKIH DJELATNOSTI d.o.o., OIB 71958084521</izvorni_sadrzaj>
    <derivirana_varijabla naziv="DomainObject.Predmet.ProtustrankaNazivFormatedOIB_1">KLASTER EKOLOŠKO TEHNIČKIH DJELATNOSTI d.o.o., OIB 71958084521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KLASTER EKOLOŠKO TEHNIČKIH DJELATNOSTI d.o.o.</item>
    </izvorni_sadrzaj>
    <derivirana_varijabla naziv="DomainObject.Predmet.ProtuStrankaListFormated_1">
      <item>KLASTER EKOLOŠKO TEHNIČKIH DJELATNOSTI d.o.o.</item>
    </derivirana_varijabla>
  </DomainObject.Predmet.ProtuStrankaListFormated>
  <DomainObject.Predmet.ProtuStrankaListFormatedOIB>
    <izvorni_sadrzaj>
      <item>KLASTER EKOLOŠKO TEHNIČKIH DJELATNOSTI d.o.o., OIB 71958084521</item>
    </izvorni_sadrzaj>
    <derivirana_varijabla naziv="DomainObject.Predmet.ProtuStrankaListFormatedOIB_1">
      <item>KLASTER EKOLOŠKO TEHNIČKIH DJELATNOSTI d.o.o., OIB 71958084521</item>
    </derivirana_varijabla>
  </DomainObject.Predmet.ProtuStrankaListFormatedOIB>
  <DomainObject.Predmet.ProtuStrankaListFormatedWithAdress>
    <izvorni_sadrzaj>
      <item>KLASTER EKOLOŠKO TEHNIČKIH DJELATNOSTI d.o.o., Franje Kresnika 33, 51000 Rijeka</item>
    </izvorni_sadrzaj>
    <derivirana_varijabla naziv="DomainObject.Predmet.ProtuStrankaListFormatedWithAdress_1">
      <item>KLASTER EKOLOŠKO TEHNIČKIH DJELATNOSTI d.o.o., Franje Kresnika 33, 51000 Rijeka</item>
    </derivirana_varijabla>
  </DomainObject.Predmet.ProtuStrankaListFormatedWithAdress>
  <DomainObject.Predmet.ProtuStrankaListFormatedWithAdressOIB>
    <izvorni_sadrzaj>
      <item>KLASTER EKOLOŠKO TEHNIČKIH DJELATNOSTI d.o.o., OIB 71958084521, Franje Kresnika 33, 51000 Rijeka</item>
    </izvorni_sadrzaj>
    <derivirana_varijabla naziv="DomainObject.Predmet.ProtuStrankaListFormatedWithAdressOIB_1">
      <item>KLASTER EKOLOŠKO TEHNIČKIH DJELATNOSTI d.o.o., OIB 71958084521, Franje Kresnika 33, 51000 Rijeka</item>
    </derivirana_varijabla>
  </DomainObject.Predmet.ProtuStrankaListFormatedWithAdressOIB>
  <DomainObject.Predmet.ProtuStrankaListNazivFormated>
    <izvorni_sadrzaj>
      <item>KLASTER EKOLOŠKO TEHNIČKIH DJELATNOSTI d.o.o.</item>
    </izvorni_sadrzaj>
    <derivirana_varijabla naziv="DomainObject.Predmet.ProtuStrankaListNazivFormated_1">
      <item>KLASTER EKOLOŠKO TEHNIČKIH DJELATNOSTI d.o.o.</item>
    </derivirana_varijabla>
  </DomainObject.Predmet.ProtuStrankaListNazivFormated>
  <DomainObject.Predmet.ProtuStrankaListNazivFormatedOIB>
    <izvorni_sadrzaj>
      <item>KLASTER EKOLOŠKO TEHNIČKIH DJELATNOSTI d.o.o., OIB 71958084521</item>
    </izvorni_sadrzaj>
    <derivirana_varijabla naziv="DomainObject.Predmet.ProtuStrankaListNazivFormatedOIB_1">
      <item>KLASTER EKOLOŠKO TEHNIČKIH DJELATNOSTI d.o.o., OIB 71958084521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KLASTER EKOLOŠKO TEHNIČKIH DJELATNOSTI d.o.o.</izvorni_sadrzaj>
    <derivirana_varijabla naziv="DomainObject.Predmet.ProtustrankaIDrugi_1">KLASTER EKOLOŠKO TEHNIČKIH DJELATNOSTI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KLASTER EKOLOŠKO TEHNIČKIH DJELATNOSTI d.o.o., OIB 71958084521, Franje Kresnika 33, 51000 Rijeka</izvorni_sadrzaj>
    <derivirana_varijabla naziv="DomainObject.Predmet.ProtustrankaIDrugiAdressOIB_1">KLASTER EKOLOŠKO TEHNIČKIH DJELATNOSTI d.o.o., OIB 71958084521, Franje Kresnika 33,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KLASTER EKOLOŠKO TEHNIČKIH DJELATNOSTI d.o.o.</item>
    </izvorni_sadrzaj>
    <derivirana_varijabla naziv="DomainObject.Predmet.SudioniciListNaziv_1">
      <item>FINA  Rijeka</item>
      <item>KLASTER EKOLOŠKO TEHNIČKIH DJELATNOSTI d.o.o.</item>
    </derivirana_varijabla>
  </DomainObject.Predmet.SudioniciListNaziv>
  <DomainObject.Predmet.SudioniciListAdressOIB>
    <izvorni_sadrzaj>
      <item>FINA  Rijeka, OIB 85821130368, Frana Kurelca 8,51000 Rijeka</item>
      <item>KLASTER EKOLOŠKO TEHNIČKIH DJELATNOSTI d.o.o., OIB 71958084521, Franje Kresnika 33,51000 Rijeka</item>
    </izvorni_sadrzaj>
    <derivirana_varijabla naziv="DomainObject.Predmet.SudioniciListAdressOIB_1">
      <item>FINA  Rijeka, OIB 85821130368, Frana Kurelca 8,51000 Rijeka</item>
      <item>KLASTER EKOLOŠKO TEHNIČKIH DJELATNOSTI d.o.o., OIB 71958084521, Franje Kresnika 33,51000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71958084521</item>
    </izvorni_sadrzaj>
    <derivirana_varijabla naziv="DomainObject.Predmet.SudioniciListNazivOIB_1">
      <item>, OIB 85821130368</item>
      <item>, OIB 71958084521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5724C3-2ADC-4CC2-8E3E-9957B0BF0D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729</properties:Words>
  <properties:Characters>4058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2016-05-04T11:54:00Z</dcterms:created>
  <dc:creator>Vera Jelenović</dc:creator>
  <cp:lastModifiedBy>Danijela Fumić</cp:lastModifiedBy>
  <cp:lastPrinted>2016-05-04T11:54:00Z</cp:lastPrinted>
  <dcterms:modified xmlns:xsi="http://www.w3.org/2001/XMLSchema-instance" xsi:type="dcterms:W3CDTF">2016-05-04T11:56:00Z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