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2da9" w14:paraId="7142da9" w:rsidRDefault="00F854A7" w:rsidP="00F854A7" w:rsidR="00F854A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4A7" w:rsidP="00F854A7" w:rsidR="00F854A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854A7" w:rsidP="00F854A7" w:rsidR="00F854A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854A7" w:rsidP="00F854A7" w:rsidR="00F854A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AD71A8">
        <w:rPr>
          <w:rFonts w:cs="Times New Roman" w:eastAsia="Times New Roman"/>
          <w:bCs/>
          <w:szCs w:val="20"/>
        </w:rPr>
        <w:t>Dršćevka</w:t>
      </w:r>
      <w:proofErr w:type="spellEnd"/>
      <w:r w:rsidRPr="00AD71A8">
        <w:rPr>
          <w:rFonts w:cs="Times New Roman" w:eastAsia="Times New Roman"/>
          <w:bCs/>
          <w:szCs w:val="20"/>
        </w:rPr>
        <w:t xml:space="preserve"> 1, 52000 Pazin</w:t>
      </w:r>
    </w:p>
    <w:p w:rsidRDefault="00F854A7" w:rsidP="00F854A7" w:rsidR="00F854A7"/>
    <w:p w:rsidRDefault="00F854A7" w:rsidP="00F854A7" w:rsidR="00F854A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F854A7" w:rsidP="00F854A7" w:rsidR="00F854A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F854A7" w:rsidP="00F854A7" w:rsidR="00F854A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F854A7" w:rsidP="00F854A7" w:rsidR="00F854A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854A7" w:rsidP="00F854A7" w:rsidR="00F854A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Trgovački sud u Pazinu, po sudskoj savjetnici Mihaeli Kaligari, odlučujući o zahtjevu Financijske agencije, Regionalnog centra Rijeka, Podružnice Pula, OIB 85821130368, Pula, </w:t>
      </w:r>
      <w:proofErr w:type="spellStart"/>
      <w:r w:rsidRPr="00D05CA9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D05CA9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Pr="00D05CA9">
        <w:rPr>
          <w:rFonts w:cs="Times New Roman" w:eastAsia="Times New Roman"/>
          <w:szCs w:val="24"/>
          <w:lang w:eastAsia="hr-HR"/>
        </w:rPr>
        <w:t>urbroja</w:t>
      </w:r>
      <w:proofErr w:type="spellEnd"/>
      <w:r w:rsidRPr="00D05CA9">
        <w:rPr>
          <w:rFonts w:cs="Times New Roman" w:eastAsia="Times New Roman"/>
          <w:szCs w:val="24"/>
          <w:lang w:eastAsia="hr-HR"/>
        </w:rPr>
        <w:t>: 04-06-15-</w:t>
      </w:r>
      <w:r>
        <w:rPr>
          <w:rFonts w:cs="Times New Roman" w:eastAsia="Times New Roman"/>
          <w:szCs w:val="24"/>
          <w:lang w:eastAsia="hr-HR"/>
        </w:rPr>
        <w:t>7163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>SUNNY DAY d. o. o. Rovinj, Fažanska 4, OIB 55352407916,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F854A7" w:rsidP="00F854A7" w:rsidR="00F854A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854A7" w:rsidP="00F854A7" w:rsidR="00F854A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F854A7" w:rsidP="00F854A7" w:rsidR="00F854A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854A7" w:rsidP="00F854A7" w:rsidR="00F854A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SUNNY DAY d. o. o. Rovinj, Fažanska 4, OIB 55352407916.</w:t>
      </w:r>
    </w:p>
    <w:p w:rsidRDefault="00F854A7" w:rsidP="00F854A7" w:rsidR="00F854A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854A7" w:rsidP="00F854A7" w:rsidR="00F854A7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F854A7" w:rsidP="00F854A7" w:rsidR="00F854A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854A7" w:rsidP="00F854A7" w:rsidR="00F854A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SUNNY DAY d. o. o. Rovinj.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1958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20.646,41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F854A7" w:rsidP="00F854A7" w:rsidR="00F854A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F854A7" w:rsidP="00F854A7" w:rsidR="00F854A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F854A7" w:rsidP="00F854A7" w:rsidR="00F854A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854A7" w:rsidP="00F854A7" w:rsidR="00F854A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F854A7" w:rsidP="00F854A7" w:rsidR="00F854A7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F854A7" w:rsidP="00F854A7" w:rsidR="00F854A7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9E1163">
        <w:rPr>
          <w:rFonts w:cs="Times New Roman" w:eastAsia="Times New Roman"/>
          <w:szCs w:val="24"/>
          <w:lang w:eastAsia="hr-HR"/>
        </w:rPr>
        <w:t>, v. r.</w:t>
      </w:r>
    </w:p>
    <w:p w:rsidRDefault="00F854A7" w:rsidP="00F854A7" w:rsidR="00F854A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F854A7" w:rsidP="00F854A7" w:rsidR="00F854A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F854A7" w:rsidP="00F854A7" w:rsidR="00F854A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F854A7" w:rsidP="00F854A7" w:rsidR="00F854A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F854A7" w:rsidP="00F854A7" w:rsidR="00F854A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F854A7" w:rsidP="00F854A7" w:rsidR="00F854A7" w:rsidRPr="00D05CA9">
      <w:pPr>
        <w:tabs>
          <w:tab w:pos="4116" w:val="left"/>
        </w:tabs>
      </w:pPr>
    </w:p>
    <w:p w:rsidRDefault="00F854A7" w:rsidP="00F854A7" w:rsidR="00F854A7" w:rsidRPr="00D05CA9">
      <w:pPr>
        <w:tabs>
          <w:tab w:pos="4116" w:val="left"/>
        </w:tabs>
      </w:pPr>
    </w:p>
    <w:p w:rsidRDefault="00F854A7" w:rsidP="00F854A7" w:rsidR="00F854A7" w:rsidRPr="00D05CA9">
      <w:pPr>
        <w:tabs>
          <w:tab w:pos="4116" w:val="left"/>
        </w:tabs>
      </w:pPr>
    </w:p>
    <w:p w:rsidRDefault="00F854A7" w:rsidP="00F854A7" w:rsidR="00F854A7" w:rsidRPr="00D05CA9">
      <w:pPr>
        <w:tabs>
          <w:tab w:pos="4116" w:val="left"/>
        </w:tabs>
      </w:pPr>
    </w:p>
    <w:p w:rsidRDefault="00F854A7" w:rsidP="00F854A7" w:rsidR="00F854A7" w:rsidRPr="00D05CA9">
      <w:pPr>
        <w:tabs>
          <w:tab w:pos="4116" w:val="left"/>
        </w:tabs>
      </w:pPr>
    </w:p>
    <w:p w:rsidRDefault="00F854A7" w:rsidP="00F854A7" w:rsidR="00F854A7" w:rsidRPr="00D05CA9">
      <w:pPr>
        <w:tabs>
          <w:tab w:pos="4116" w:val="left"/>
        </w:tabs>
      </w:pPr>
    </w:p>
    <w:p w:rsidRDefault="00F854A7" w:rsidP="00F854A7" w:rsidR="00F854A7" w:rsidRPr="00D05CA9">
      <w:pPr>
        <w:tabs>
          <w:tab w:pos="4116" w:val="left"/>
        </w:tabs>
      </w:pPr>
    </w:p>
    <w:p w:rsidRDefault="00F854A7" w:rsidP="00F854A7" w:rsidR="00F854A7" w:rsidRPr="00D05CA9">
      <w:pPr>
        <w:tabs>
          <w:tab w:pos="4116" w:val="left"/>
        </w:tabs>
      </w:pPr>
    </w:p>
    <w:p w:rsidRDefault="00F854A7" w:rsidP="00F854A7" w:rsidR="00F854A7" w:rsidRPr="00D05CA9">
      <w:pPr>
        <w:tabs>
          <w:tab w:pos="4116" w:val="left"/>
        </w:tabs>
      </w:pPr>
    </w:p>
    <w:p w:rsidRDefault="00F854A7" w:rsidP="00F854A7" w:rsidR="00F854A7" w:rsidRPr="00D05CA9"/>
    <w:p w:rsidRDefault="00F854A7" w:rsidP="00F854A7" w:rsidR="00F854A7" w:rsidRPr="00D05CA9"/>
    <w:p w:rsidRDefault="00F854A7" w:rsidP="00F854A7" w:rsidR="00F854A7" w:rsidRPr="00D05CA9"/>
    <w:p w:rsidRDefault="00F854A7" w:rsidP="00F854A7" w:rsidR="00F854A7" w:rsidRPr="00D05CA9"/>
    <w:p w:rsidRDefault="00F854A7" w:rsidP="00F854A7" w:rsidR="00F854A7" w:rsidRPr="00D05CA9"/>
    <w:p w:rsidRDefault="00F854A7" w:rsidP="00F854A7" w:rsidR="00F854A7" w:rsidRPr="00D05CA9"/>
    <w:p w:rsidRDefault="00F854A7" w:rsidP="00F854A7" w:rsidR="00F854A7" w:rsidRPr="00D05CA9"/>
    <w:p w:rsidRDefault="00F854A7" w:rsidP="00F854A7" w:rsidR="00F854A7" w:rsidRPr="00D05CA9"/>
    <w:p w:rsidRDefault="00F854A7" w:rsidP="00F854A7" w:rsidR="00F854A7" w:rsidRPr="00D05CA9"/>
    <w:p w:rsidRDefault="00F854A7" w:rsidP="00F854A7" w:rsidR="00F854A7" w:rsidRPr="00D05CA9"/>
    <w:p w:rsidRDefault="00F854A7" w:rsidP="00F854A7" w:rsidR="00F854A7" w:rsidRPr="00D05CA9"/>
    <w:p w:rsidRDefault="00F854A7" w:rsidP="00F854A7" w:rsidR="00F854A7" w:rsidRPr="00D05CA9"/>
    <w:p w:rsidRDefault="00F854A7" w:rsidP="00F854A7" w:rsidR="00F854A7" w:rsidRPr="00D05CA9"/>
    <w:p w:rsidRDefault="00F854A7" w:rsidP="00F854A7" w:rsidR="00F854A7" w:rsidRPr="00D05CA9"/>
    <w:p w:rsidRDefault="00F854A7" w:rsidP="00F854A7" w:rsidR="00F854A7" w:rsidRPr="00D05CA9"/>
    <w:p w:rsidRDefault="00F854A7" w:rsidP="00F854A7" w:rsidR="00F854A7"/>
    <w:p w:rsidRDefault="00F854A7" w:rsidP="00F854A7" w:rsidR="00F854A7"/>
    <w:p w:rsidRDefault="00F854A7" w:rsidP="00F854A7" w:rsidR="00F854A7"/>
    <w:p w:rsidRDefault="00F854A7" w:rsidP="00F854A7" w:rsidR="00F854A7"/>
    <w:p w:rsidRDefault="00F854A7" w:rsidP="00F854A7" w:rsidR="00F854A7"/>
    <w:p w:rsidRDefault="00F854A7" w:rsidP="00F854A7" w:rsidR="00F854A7"/>
    <w:p w:rsidRDefault="00F854A7" w:rsidP="00F854A7" w:rsidR="00F854A7"/>
    <w:p w:rsidRDefault="00F854A7" w:rsidP="00F854A7" w:rsidR="00F854A7"/>
    <w:p w:rsidRDefault="00F854A7" w:rsidP="00F854A7" w:rsidR="00F854A7"/>
    <w:p w:rsidRDefault="00F854A7" w:rsidP="00F854A7" w:rsidR="00F854A7"/>
    <w:p w:rsidRDefault="00F854A7" w:rsidP="00F854A7" w:rsidR="00F854A7"/>
    <w:p w:rsidRDefault="00F854A7" w:rsidP="00F854A7" w:rsidR="00F854A7"/>
    <w:p w:rsidRDefault="00F854A7" w:rsidP="00F854A7" w:rsidR="00F854A7"/>
    <w:p w:rsidRDefault="00F854A7" w:rsidP="00F854A7" w:rsidR="00F854A7"/>
    <w:p w:rsidRDefault="00F854A7" w:rsidP="00F854A7" w:rsidR="00F854A7"/>
    <w:p w:rsidRDefault="00F854A7" w:rsidP="00F854A7" w:rsidR="00F854A7"/>
    <w:p w:rsidRDefault="00F854A7" w:rsidP="00F854A7" w:rsidR="00F854A7"/>
    <w:p w:rsidRDefault="00F854A7" w:rsidP="00F854A7" w:rsidR="00F854A7"/>
    <w:p w:rsidRDefault="00F854A7" w:rsidP="00F854A7" w:rsidR="00F854A7"/>
    <w:p w:rsidRDefault="00F854A7" w:rsidP="00F854A7" w:rsidR="00F854A7"/>
    <w:p w:rsidRDefault="00F854A7" w:rsidP="00F854A7" w:rsidR="00F854A7"/>
    <w:p w:rsidRDefault="00F854A7" w:rsidP="00F854A7" w:rsidR="00F854A7"/>
    <w:p w:rsidRDefault="00F854A7" w:rsidP="00F854A7" w:rsidR="00F854A7"/>
    <w:p w:rsidRDefault="00FD2CA5" w:rsidR="00BB10E7"/>
    <w:sectPr w:rsidR="00BB10E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6A03" w:rsidP="00F854A7" w:rsidR="009D6A03">
      <w:r>
        <w:separator/>
      </w:r>
    </w:p>
  </w:endnote>
  <w:endnote w:id="0" w:type="continuationSeparator">
    <w:p w:rsidRDefault="009D6A03" w:rsidP="00F854A7" w:rsidR="009D6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6A03" w:rsidP="00F854A7" w:rsidR="009D6A03">
      <w:r>
        <w:separator/>
      </w:r>
    </w:p>
  </w:footnote>
  <w:footnote w:id="0" w:type="continuationSeparator">
    <w:p w:rsidRDefault="009D6A03" w:rsidP="00F854A7" w:rsidR="009D6A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6A03" w:rsidP="00A661B4" w:rsidR="00A661B4">
    <w:pPr>
      <w:pStyle w:val="Zaglavlje"/>
      <w:jc w:val="right"/>
    </w:pPr>
    <w:r>
      <w:t>11 St-2</w:t>
    </w:r>
    <w:r w:rsidR="00F854A7">
      <w:t>80/2015-3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68F"/>
    <w:rsid w:val="0067768F"/>
    <w:rsid w:val="009A6044"/>
    <w:rsid w:val="009D6A03"/>
    <w:rsid w:val="009E1163"/>
    <w:rsid w:val="00BF033F"/>
    <w:rsid w:val="00F854A7"/>
    <w:rsid w:val="00FD2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54A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54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54A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54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54A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54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54A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D2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CA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CA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CA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CA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54A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54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54A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54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54A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54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54A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D2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CA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CA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CA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CA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St-280/2015</izvorni_sadrzaj>
    <derivirana_varijabla naziv="DomainObject.Predmet.OznakaBroj_1">St-280/2015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SUNNY DAY d.o.o. ROVINJ</izvorni_sadrzaj>
    <derivirana_varijabla naziv="DomainObject.Predmet.ProtustrankaFormated_1">  SUNNY DAY d.o.o. ROVINJ</derivirana_varijabla>
  </DomainObject.Predmet.ProtustrankaFormated>
  <DomainObject.Predmet.ProtustrankaFormatedOIB>
    <izvorni_sadrzaj>  SUNNY DAY d.o.o. ROVINJ, OIB 55352407916</izvorni_sadrzaj>
    <derivirana_varijabla naziv="DomainObject.Predmet.ProtustrankaFormatedOIB_1">  SUNNY DAY d.o.o. ROVINJ, OIB 55352407916</derivirana_varijabla>
  </DomainObject.Predmet.ProtustrankaFormatedOIB>
  <DomainObject.Predmet.ProtustrankaFormatedWithAdress>
    <izvorni_sadrzaj> SUNNY DAY d.o.o. ROVINJ, Fažanska 4, 52210 Rovinj</izvorni_sadrzaj>
    <derivirana_varijabla naziv="DomainObject.Predmet.ProtustrankaFormatedWithAdress_1"> SUNNY DAY d.o.o. ROVINJ, Fažanska 4, 52210 Rovinj</derivirana_varijabla>
  </DomainObject.Predmet.ProtustrankaFormatedWithAdress>
  <DomainObject.Predmet.ProtustrankaFormatedWithAdressOIB>
    <izvorni_sadrzaj> SUNNY DAY d.o.o. ROVINJ, OIB 55352407916, Fažanska 4, 52210 Rovinj</izvorni_sadrzaj>
    <derivirana_varijabla naziv="DomainObject.Predmet.ProtustrankaFormatedWithAdressOIB_1"> SUNNY DAY d.o.o. ROVINJ, OIB 55352407916, Fažanska 4, 52210 Rovinj</derivirana_varijabla>
  </DomainObject.Predmet.ProtustrankaFormatedWithAdressOIB>
  <DomainObject.Predmet.ProtustrankaWithAdress>
    <izvorni_sadrzaj>SUNNY DAY d.o.o. ROVINJ Fažanska 4, 52210 Rovinj</izvorni_sadrzaj>
    <derivirana_varijabla naziv="DomainObject.Predmet.ProtustrankaWithAdress_1">SUNNY DAY d.o.o. ROVINJ Fažanska 4, 52210 Rovinj</derivirana_varijabla>
  </DomainObject.Predmet.ProtustrankaWithAdress>
  <DomainObject.Predmet.ProtustrankaWithAdressOIB>
    <izvorni_sadrzaj>SUNNY DAY d.o.o. ROVINJ, OIB 55352407916, Fažanska 4, 52210 Rovinj</izvorni_sadrzaj>
    <derivirana_varijabla naziv="DomainObject.Predmet.ProtustrankaWithAdressOIB_1">SUNNY DAY d.o.o. ROVINJ, OIB 55352407916, Fažanska 4, 52210 Rovinj</derivirana_varijabla>
  </DomainObject.Predmet.ProtustrankaWithAdressOIB>
  <DomainObject.Predmet.ProtustrankaNazivFormated>
    <izvorni_sadrzaj>SUNNY DAY d.o.o. ROVINJ</izvorni_sadrzaj>
    <derivirana_varijabla naziv="DomainObject.Predmet.ProtustrankaNazivFormated_1">SUNNY DAY d.o.o. ROVINJ</derivirana_varijabla>
  </DomainObject.Predmet.ProtustrankaNazivFormated>
  <DomainObject.Predmet.ProtustrankaNazivFormatedOIB>
    <izvorni_sadrzaj>SUNNY DAY d.o.o. ROVINJ, OIB 55352407916</izvorni_sadrzaj>
    <derivirana_varijabla naziv="DomainObject.Predmet.ProtustrankaNazivFormatedOIB_1">SUNNY DAY d.o.o. ROVINJ, OIB 55352407916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20646.41</izvorni_sadrzaj>
    <derivirana_varijabla naziv="DomainObject.Predmet.TrenutnaVrijednost_1">20646.41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SUNNY DAY d.o.o. ROVINJ</item>
    </izvorni_sadrzaj>
    <derivirana_varijabla naziv="DomainObject.Predmet.ProtuStrankaListFormated_1">
      <item>SUNNY DAY d.o.o. ROVINJ</item>
    </derivirana_varijabla>
  </DomainObject.Predmet.ProtuStrankaListFormated>
  <DomainObject.Predmet.ProtuStrankaListFormatedOIB>
    <izvorni_sadrzaj>
      <item>SUNNY DAY d.o.o. ROVINJ, OIB 55352407916</item>
    </izvorni_sadrzaj>
    <derivirana_varijabla naziv="DomainObject.Predmet.ProtuStrankaListFormatedOIB_1">
      <item>SUNNY DAY d.o.o. ROVINJ, OIB 55352407916</item>
    </derivirana_varijabla>
  </DomainObject.Predmet.ProtuStrankaListFormatedOIB>
  <DomainObject.Predmet.ProtuStrankaListFormatedWithAdress>
    <izvorni_sadrzaj>
      <item>SUNNY DAY d.o.o. ROVINJ, Fažanska 4, 52210 Rovinj</item>
    </izvorni_sadrzaj>
    <derivirana_varijabla naziv="DomainObject.Predmet.ProtuStrankaListFormatedWithAdress_1">
      <item>SUNNY DAY d.o.o. ROVINJ, Fažanska 4, 52210 Rovinj</item>
    </derivirana_varijabla>
  </DomainObject.Predmet.ProtuStrankaListFormatedWithAdress>
  <DomainObject.Predmet.ProtuStrankaListFormatedWithAdressOIB>
    <izvorni_sadrzaj>
      <item>SUNNY DAY d.o.o. ROVINJ, OIB 55352407916, Fažanska 4, 52210 Rovinj</item>
    </izvorni_sadrzaj>
    <derivirana_varijabla naziv="DomainObject.Predmet.ProtuStrankaListFormatedWithAdressOIB_1">
      <item>SUNNY DAY d.o.o. ROVINJ, OIB 55352407916, Fažanska 4, 52210 Rovinj</item>
    </derivirana_varijabla>
  </DomainObject.Predmet.ProtuStrankaListFormatedWithAdressOIB>
  <DomainObject.Predmet.ProtuStrankaListNazivFormated>
    <izvorni_sadrzaj>
      <item>SUNNY DAY d.o.o. ROVINJ</item>
    </izvorni_sadrzaj>
    <derivirana_varijabla naziv="DomainObject.Predmet.ProtuStrankaListNazivFormated_1">
      <item>SUNNY DAY d.o.o. ROVINJ</item>
    </derivirana_varijabla>
  </DomainObject.Predmet.ProtuStrankaListNazivFormated>
  <DomainObject.Predmet.ProtuStrankaListNazivFormatedOIB>
    <izvorni_sadrzaj>
      <item>SUNNY DAY d.o.o. ROVINJ, OIB 55352407916</item>
    </izvorni_sadrzaj>
    <derivirana_varijabla naziv="DomainObject.Predmet.ProtuStrankaListNazivFormatedOIB_1">
      <item>SUNNY DAY d.o.o. ROVINJ, OIB 55352407916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SUNNY DAY d.o.o. ROVINJ</izvorni_sadrzaj>
    <derivirana_varijabla naziv="DomainObject.Predmet.ProtustrankaIDrugi_1">SUNNY DAY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SUNNY DAY d.o.o. ROVINJ, OIB 55352407916, Fažanska 4, 52210 Rovinj</izvorni_sadrzaj>
    <derivirana_varijabla naziv="DomainObject.Predmet.ProtustrankaIDrugiAdressOIB_1">SUNNY DAY d.o.o. ROVINJ, OIB 55352407916, Fažanska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SUNNY DAY d.o.o. ROVINJ</item>
    </izvorni_sadrzaj>
    <derivirana_varijabla naziv="DomainObject.Predmet.SudioniciListNaziv_1">
      <item>FINANCIJSKA AGENCIJA, RC RIJEKA, PODRUŽNICA PULA, PULA</item>
      <item>SUNNY DAY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SUNNY DAY d.o.o. ROVINJ, OIB 55352407916, Fažanska 4,52210 Rovinj</item>
    </izvorni_sadrzaj>
    <derivirana_varijabla naziv="DomainObject.Predmet.SudioniciListAdressOIB_1">
      <item>FINANCIJSKA AGENCIJA, RC RIJEKA, PODRUŽNICA PULA, PULA, OIB 85821130368, Giardini 5,52100 Pula</item>
      <item>SUNNY DAY d.o.o. ROVINJ, OIB 55352407916, Fažanska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55352407916</item>
    </izvorni_sadrzaj>
    <derivirana_varijabla naziv="DomainObject.Predmet.SudioniciListNazivOIB_1">
      <item>, OIB 85821130368</item>
      <item>, OIB 55352407916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365</properties:Words>
  <properties:Characters>1954</properties:Characters>
  <properties:Lines>96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2015-11-18T12:21:00Z</dcterms:created>
  <dc:creator>Mihaela Kaligari</dc:creator>
  <dc:description/>
  <cp:keywords/>
  <cp:lastModifiedBy>Ana Jeromela</cp:lastModifiedBy>
  <cp:lastPrinted>2015-11-25T09:14:00Z</cp:lastPrinted>
  <dcterms:modified xmlns:xsi="http://www.w3.org/2001/XMLSchema-instance" xsi:type="dcterms:W3CDTF">2015-11-25T09:14:00Z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