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0508" w14:paraId="9cf0508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247DC9">
        <w:t>1713</w:t>
      </w:r>
      <w:r w:rsidR="00196980">
        <w:t>/15-5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47DC9">
        <w:t xml:space="preserve"> VUKOVARSKO PIVO d.o.o. Vukovar, 12 redarstvenika 14, OIB: 64434804920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247DC9">
        <w:t>19</w:t>
      </w:r>
      <w:r w:rsidR="00C82343">
        <w:t xml:space="preserve">. </w:t>
      </w:r>
      <w:r w:rsidR="002A6BE8">
        <w:t>srpnja</w:t>
      </w:r>
      <w:r w:rsidR="00C82343">
        <w:t xml:space="preserve"> 2016</w:t>
      </w:r>
      <w:r w:rsidR="002A6BE8">
        <w:t>., bez održavanja ročišta,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003730" w:rsidR="00520DFA">
      <w:pPr>
        <w:ind w:firstLine="708"/>
        <w:jc w:val="both"/>
      </w:pPr>
      <w:r>
        <w:t>Obustavlja se skraćeni stečajni postupak nad dužnikom</w:t>
      </w:r>
      <w:r w:rsidR="002A6BE8">
        <w:t xml:space="preserve"> </w:t>
      </w:r>
      <w:r w:rsidR="00247DC9">
        <w:t xml:space="preserve">VUKOVARSKO PIVO d.o.o. Vukovar, 12 redarstvenika 14, OIB: 64434804920 </w:t>
      </w:r>
      <w:r w:rsidR="002A6BE8">
        <w:t>i odbacuje zahtjev Financijske agencije, RC Osijek, Podružnica Osijek</w:t>
      </w:r>
      <w:r w:rsidR="009D3900">
        <w:t xml:space="preserve"> za provedbu skraćenog stečajnog postupka nad dužnikom</w:t>
      </w:r>
      <w:r w:rsidR="000257D5">
        <w:t xml:space="preserve"> od </w:t>
      </w:r>
      <w:r w:rsidR="00521055">
        <w:t>30</w:t>
      </w:r>
      <w:r w:rsidR="000257D5">
        <w:t xml:space="preserve">. </w:t>
      </w:r>
      <w:r w:rsidR="00521055">
        <w:t>prosinca</w:t>
      </w:r>
      <w:r w:rsidR="000257D5">
        <w:t xml:space="preserve"> 2015.g.</w:t>
      </w:r>
      <w:r w:rsidR="009D3900">
        <w:t xml:space="preserve">, kao nedopušten.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521055">
        <w:t>30</w:t>
      </w:r>
      <w:r w:rsidR="00F7152E">
        <w:t xml:space="preserve">. </w:t>
      </w:r>
      <w:r w:rsidR="009D3900">
        <w:t>prosinca</w:t>
      </w:r>
      <w:r w:rsidR="00F7152E">
        <w:t xml:space="preserve"> 2015.g.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521055">
        <w:t xml:space="preserve"> Vukovarsko pivo d.o.o. Vukovar</w:t>
      </w:r>
      <w:r w:rsidR="00003730">
        <w:t>, o čemu je objavljen oglas</w:t>
      </w:r>
      <w:r w:rsidR="00D92820">
        <w:t xml:space="preserve"> putem </w:t>
      </w:r>
      <w:r w:rsidR="00B81DAB">
        <w:t xml:space="preserve">e-oglasne ploče dana </w:t>
      </w:r>
      <w:r w:rsidR="00BB5B02">
        <w:t>8</w:t>
      </w:r>
      <w:r w:rsidR="00B81DAB">
        <w:t>.</w:t>
      </w:r>
      <w:r w:rsidR="00451631">
        <w:t xml:space="preserve"> veljače 2016</w:t>
      </w:r>
      <w:r w:rsidR="00B81DAB">
        <w:t>.g., time da ovlaštena osoba</w:t>
      </w:r>
      <w:r w:rsidR="00D92820">
        <w:t xml:space="preserve"> za zastupanje</w:t>
      </w:r>
      <w:r w:rsidR="00B81DAB">
        <w:t xml:space="preserve"> dužnika</w:t>
      </w:r>
      <w:r w:rsidR="00CE3078">
        <w:t xml:space="preserve"> po zakonu</w:t>
      </w:r>
      <w:r w:rsidR="003A1FBD">
        <w:t>,</w:t>
      </w:r>
      <w:r w:rsidR="00CE3078">
        <w:t xml:space="preserve"> </w:t>
      </w:r>
      <w:r w:rsidR="00FB1A3C">
        <w:t>podnese ovome sudu javnobilježnički ovjerovljeni popis imovine i obveze dužnika</w:t>
      </w:r>
      <w:r w:rsidR="00CE3078">
        <w:t xml:space="preserve"> u roku od 15 dana</w:t>
      </w:r>
      <w:r w:rsidR="00FB1A3C">
        <w:t>, a isto tako da i vjerovnici u roku od 45 dana predlože otvaranj</w:t>
      </w:r>
      <w:r w:rsidR="00CE3078">
        <w:t>e stečajnog postupka uz predujam</w:t>
      </w:r>
      <w:r w:rsidR="00FB1A3C">
        <w:t xml:space="preserve"> sredstava u iznosu 10.000,00 kn za pokriće troškova stečajnog postupka. </w:t>
      </w:r>
    </w:p>
    <w:p w:rsidRDefault="00FB1A3C" w:rsidP="00F7152E" w:rsidR="00FB1A3C">
      <w:pPr>
        <w:jc w:val="both"/>
      </w:pPr>
    </w:p>
    <w:p w:rsidRDefault="00FB1A3C" w:rsidP="00374C17" w:rsidR="00210D3F">
      <w:pPr>
        <w:jc w:val="both"/>
      </w:pPr>
      <w:r>
        <w:tab/>
      </w:r>
      <w:r w:rsidR="003F2C27">
        <w:t xml:space="preserve">Podneskom od </w:t>
      </w:r>
      <w:r w:rsidR="00451631">
        <w:t>2</w:t>
      </w:r>
      <w:r w:rsidR="003F2C27">
        <w:t>.</w:t>
      </w:r>
      <w:r w:rsidR="00451631">
        <w:t xml:space="preserve"> veljače</w:t>
      </w:r>
      <w:r w:rsidR="003F2C27">
        <w:t xml:space="preserve"> 2016.g.</w:t>
      </w:r>
      <w:r w:rsidR="00451631">
        <w:t xml:space="preserve"> ŽDO u Vukovaru</w:t>
      </w:r>
      <w:r w:rsidR="007F6E66">
        <w:t xml:space="preserve">, za </w:t>
      </w:r>
      <w:r w:rsidR="00210D3F">
        <w:t>RH, Ministarstvo financija, Porezna uprava</w:t>
      </w:r>
      <w:r w:rsidR="00BB5B02">
        <w:t xml:space="preserve"> Vukovar</w:t>
      </w:r>
      <w:r w:rsidR="00210D3F">
        <w:t>, kao vjerovnik stečajnog dužnika</w:t>
      </w:r>
      <w:r w:rsidR="007F6E66">
        <w:t xml:space="preserve">, </w:t>
      </w:r>
      <w:r w:rsidR="00A45D92">
        <w:t xml:space="preserve">je predložio obustavu skraćenog stečajnog postupka nad dužnikom </w:t>
      </w:r>
      <w:r w:rsidR="002B0106">
        <w:t xml:space="preserve">Vukovarsko pivo d.o.o. Vukovar </w:t>
      </w:r>
      <w:r w:rsidR="00A45D92">
        <w:t>i odbacivanje zahtjeva Fine za provedbu skraćenog stečajnog postupka nad dužnikom, navodeći da je rješenjem ovoga suda br. St-</w:t>
      </w:r>
      <w:r w:rsidR="002B0106">
        <w:t xml:space="preserve">387/15-22 </w:t>
      </w:r>
      <w:r w:rsidR="00DC650A">
        <w:t xml:space="preserve">od </w:t>
      </w:r>
      <w:r w:rsidR="002B0106">
        <w:t>11</w:t>
      </w:r>
      <w:r w:rsidR="00DC650A">
        <w:t xml:space="preserve">. </w:t>
      </w:r>
      <w:r w:rsidR="002B0106">
        <w:t>siječnja 2016</w:t>
      </w:r>
      <w:r w:rsidR="00DC650A">
        <w:t>.g.</w:t>
      </w:r>
      <w:r w:rsidR="002B0106">
        <w:t xml:space="preserve"> otvoren i istovremeno zaključen stečajni postupak nad </w:t>
      </w:r>
      <w:r w:rsidR="008B0B31">
        <w:t>istim</w:t>
      </w:r>
      <w:r w:rsidR="002B0106">
        <w:t xml:space="preserve"> dužnikom</w:t>
      </w:r>
      <w:r w:rsidR="008B0B31">
        <w:t xml:space="preserve"> - Vukovarsko pivo d.o.o. Vukovar.</w:t>
      </w:r>
      <w:r w:rsidR="00374C17">
        <w:t xml:space="preserve"> </w:t>
      </w:r>
      <w:r w:rsidR="002B0106">
        <w:t xml:space="preserve"> </w:t>
      </w:r>
      <w:r w:rsidR="00DC650A">
        <w:t xml:space="preserve"> </w:t>
      </w:r>
    </w:p>
    <w:p w:rsidRDefault="00440F0B" w:rsidP="00374C17" w:rsidR="00440F0B">
      <w:pPr>
        <w:jc w:val="both"/>
      </w:pPr>
    </w:p>
    <w:p w:rsidRDefault="00440F0B" w:rsidP="00374C17" w:rsidR="00440F0B">
      <w:pPr>
        <w:jc w:val="both"/>
      </w:pPr>
    </w:p>
    <w:p w:rsidRDefault="00440F0B" w:rsidP="00440F0B" w:rsidR="00440F0B">
      <w:pPr>
        <w:jc w:val="right"/>
      </w:pPr>
      <w:r>
        <w:lastRenderedPageBreak/>
        <w:t xml:space="preserve">2 St-1713/15-5 </w:t>
      </w:r>
    </w:p>
    <w:p w:rsidRDefault="00440F0B" w:rsidP="00440F0B" w:rsidR="00440F0B">
      <w:pPr>
        <w:jc w:val="center"/>
      </w:pPr>
      <w:r>
        <w:t>2</w:t>
      </w:r>
    </w:p>
    <w:p w:rsidRDefault="00440F0B" w:rsidP="00F7152E" w:rsidR="00440F0B">
      <w:pPr>
        <w:jc w:val="both"/>
      </w:pPr>
    </w:p>
    <w:p w:rsidRDefault="00686FFC" w:rsidP="00DE06DB" w:rsidR="009D3990">
      <w:pPr>
        <w:jc w:val="both"/>
      </w:pPr>
      <w:r>
        <w:tab/>
        <w:t xml:space="preserve">Odredbom čl. 15. st. 2. Stečajnog zakona </w:t>
      </w:r>
      <w:r w:rsidR="00374C17">
        <w:t xml:space="preserve">je propisano da ako je pokrenut </w:t>
      </w:r>
      <w:r w:rsidR="00DE06DB">
        <w:t>stečajni postupak, do njegovog završetka nije dopušteno pokretanje</w:t>
      </w:r>
      <w:r w:rsidR="00DE0D1E">
        <w:t xml:space="preserve"> skraćenog</w:t>
      </w:r>
      <w:r w:rsidR="00DE06DB">
        <w:t xml:space="preserve"> stečajnog postupka. </w:t>
      </w:r>
    </w:p>
    <w:p w:rsidRDefault="00DE06DB" w:rsidP="00DE06DB" w:rsidR="00DE06DB">
      <w:pPr>
        <w:jc w:val="both"/>
      </w:pPr>
    </w:p>
    <w:p w:rsidRDefault="00DE06DB" w:rsidP="00DE06DB" w:rsidR="00DE06DB">
      <w:pPr>
        <w:jc w:val="both"/>
      </w:pPr>
      <w:r>
        <w:tab/>
        <w:t xml:space="preserve">Stoga je obustavom skraćenog stečajnog postupka i odbacivanjem zahtjeva Financijske agencije, </w:t>
      </w:r>
      <w:r w:rsidR="000257D5">
        <w:t>RC Osijek, Podružnica Osijek, za provedbu skraćenog stečajnog postupka</w:t>
      </w:r>
      <w:r w:rsidR="002F1F8D">
        <w:t>,</w:t>
      </w:r>
      <w:r w:rsidR="000257D5">
        <w:t xml:space="preserve"> odlučeno kao u izreci rješenja.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374C17">
        <w:t>19</w:t>
      </w:r>
      <w:r w:rsidR="00C82343">
        <w:t xml:space="preserve">. </w:t>
      </w:r>
      <w:r w:rsidR="00DE06DB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292AA7" w:rsidP="009E04FF" w:rsidR="00292AA7">
      <w:pPr>
        <w:pStyle w:val="Tijeloteksta"/>
        <w:numPr>
          <w:ilvl w:val="0"/>
          <w:numId w:val="2"/>
        </w:numPr>
        <w:jc w:val="left"/>
      </w:pPr>
      <w:r>
        <w:t>Riješeno – obustavom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292AA7" w:rsidP="00292AA7" w:rsidR="00AE42CE">
      <w:pPr>
        <w:pStyle w:val="Tijeloteksta"/>
        <w:numPr>
          <w:ilvl w:val="0"/>
          <w:numId w:val="2"/>
        </w:numPr>
        <w:jc w:val="left"/>
      </w:pPr>
      <w:r>
        <w:t>ŽDO Vukovar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DE06DB">
        <w:t>1</w:t>
      </w:r>
      <w:r w:rsidR="008B0B31">
        <w:t>9</w:t>
      </w:r>
      <w:r w:rsidR="00DE06DB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476" w:rsidP="00FD0D3C" w:rsidR="00BB3476">
      <w:r>
        <w:separator/>
      </w:r>
    </w:p>
  </w:endnote>
  <w:endnote w:id="0" w:type="continuationSeparator">
    <w:p w:rsidRDefault="00BB3476" w:rsidP="00FD0D3C" w:rsidR="00BB3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476" w:rsidP="00FD0D3C" w:rsidR="00BB3476">
      <w:r>
        <w:separator/>
      </w:r>
    </w:p>
  </w:footnote>
  <w:footnote w:id="0" w:type="continuationSeparator">
    <w:p w:rsidRDefault="00BB3476" w:rsidP="00FD0D3C" w:rsidR="00BB3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257D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96980"/>
    <w:rsid w:val="001C6EA2"/>
    <w:rsid w:val="001D7FB0"/>
    <w:rsid w:val="001F739B"/>
    <w:rsid w:val="00210D3F"/>
    <w:rsid w:val="0024241D"/>
    <w:rsid w:val="00247DC9"/>
    <w:rsid w:val="00270458"/>
    <w:rsid w:val="00291A4E"/>
    <w:rsid w:val="00292AA7"/>
    <w:rsid w:val="00293A9C"/>
    <w:rsid w:val="002A6BE8"/>
    <w:rsid w:val="002B0106"/>
    <w:rsid w:val="002B6B2E"/>
    <w:rsid w:val="002E0208"/>
    <w:rsid w:val="002F1F8D"/>
    <w:rsid w:val="00312176"/>
    <w:rsid w:val="0033604D"/>
    <w:rsid w:val="00364026"/>
    <w:rsid w:val="003660B7"/>
    <w:rsid w:val="003741F2"/>
    <w:rsid w:val="00374C17"/>
    <w:rsid w:val="003A1FBD"/>
    <w:rsid w:val="003A7C8B"/>
    <w:rsid w:val="003B6C7C"/>
    <w:rsid w:val="003C7EC0"/>
    <w:rsid w:val="003D08B4"/>
    <w:rsid w:val="003F2C27"/>
    <w:rsid w:val="00406B4F"/>
    <w:rsid w:val="004232B5"/>
    <w:rsid w:val="00440F0B"/>
    <w:rsid w:val="00444EA2"/>
    <w:rsid w:val="00451631"/>
    <w:rsid w:val="0045383A"/>
    <w:rsid w:val="00487157"/>
    <w:rsid w:val="00495676"/>
    <w:rsid w:val="004A619D"/>
    <w:rsid w:val="004F1ABF"/>
    <w:rsid w:val="004F3B9A"/>
    <w:rsid w:val="005064EA"/>
    <w:rsid w:val="00520DFA"/>
    <w:rsid w:val="00521055"/>
    <w:rsid w:val="00534927"/>
    <w:rsid w:val="00534E0F"/>
    <w:rsid w:val="005420F0"/>
    <w:rsid w:val="00566CDF"/>
    <w:rsid w:val="00573033"/>
    <w:rsid w:val="00584332"/>
    <w:rsid w:val="0059098C"/>
    <w:rsid w:val="005D7612"/>
    <w:rsid w:val="00617B3C"/>
    <w:rsid w:val="00642B53"/>
    <w:rsid w:val="006737CE"/>
    <w:rsid w:val="00686FFC"/>
    <w:rsid w:val="006A421D"/>
    <w:rsid w:val="006C3FCC"/>
    <w:rsid w:val="006E61B4"/>
    <w:rsid w:val="007261FC"/>
    <w:rsid w:val="00731CE9"/>
    <w:rsid w:val="00736A7F"/>
    <w:rsid w:val="00742F86"/>
    <w:rsid w:val="00751321"/>
    <w:rsid w:val="00755889"/>
    <w:rsid w:val="00762895"/>
    <w:rsid w:val="007741C6"/>
    <w:rsid w:val="00782E35"/>
    <w:rsid w:val="007C0B45"/>
    <w:rsid w:val="007E7F9D"/>
    <w:rsid w:val="007F6E66"/>
    <w:rsid w:val="008151B4"/>
    <w:rsid w:val="008B0B31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00"/>
    <w:rsid w:val="009D3990"/>
    <w:rsid w:val="009D42F4"/>
    <w:rsid w:val="009E04FF"/>
    <w:rsid w:val="00A071BA"/>
    <w:rsid w:val="00A079CF"/>
    <w:rsid w:val="00A11D11"/>
    <w:rsid w:val="00A12C16"/>
    <w:rsid w:val="00A35140"/>
    <w:rsid w:val="00A353A4"/>
    <w:rsid w:val="00A45D92"/>
    <w:rsid w:val="00A579DC"/>
    <w:rsid w:val="00A94EE7"/>
    <w:rsid w:val="00AB7CFF"/>
    <w:rsid w:val="00AD10D4"/>
    <w:rsid w:val="00AD58EF"/>
    <w:rsid w:val="00AE42CE"/>
    <w:rsid w:val="00AF760D"/>
    <w:rsid w:val="00AF7F4C"/>
    <w:rsid w:val="00B0527A"/>
    <w:rsid w:val="00B10858"/>
    <w:rsid w:val="00B14447"/>
    <w:rsid w:val="00B417BA"/>
    <w:rsid w:val="00B46738"/>
    <w:rsid w:val="00B81DAB"/>
    <w:rsid w:val="00BB3476"/>
    <w:rsid w:val="00BB4F51"/>
    <w:rsid w:val="00BB5B02"/>
    <w:rsid w:val="00BC36BB"/>
    <w:rsid w:val="00BD36F0"/>
    <w:rsid w:val="00BE6CC8"/>
    <w:rsid w:val="00C01A1D"/>
    <w:rsid w:val="00C1066C"/>
    <w:rsid w:val="00C12BAD"/>
    <w:rsid w:val="00C163C5"/>
    <w:rsid w:val="00C31DE7"/>
    <w:rsid w:val="00C43EBD"/>
    <w:rsid w:val="00C76909"/>
    <w:rsid w:val="00C82343"/>
    <w:rsid w:val="00CC758C"/>
    <w:rsid w:val="00CD017A"/>
    <w:rsid w:val="00CE3078"/>
    <w:rsid w:val="00D0590F"/>
    <w:rsid w:val="00D10204"/>
    <w:rsid w:val="00D36A9D"/>
    <w:rsid w:val="00D871EE"/>
    <w:rsid w:val="00D92820"/>
    <w:rsid w:val="00DB052E"/>
    <w:rsid w:val="00DC51C2"/>
    <w:rsid w:val="00DC650A"/>
    <w:rsid w:val="00DE06DB"/>
    <w:rsid w:val="00DE0D1E"/>
    <w:rsid w:val="00DE5440"/>
    <w:rsid w:val="00DF5259"/>
    <w:rsid w:val="00E07DA0"/>
    <w:rsid w:val="00E426F8"/>
    <w:rsid w:val="00E512E8"/>
    <w:rsid w:val="00E72D3D"/>
    <w:rsid w:val="00E8574E"/>
    <w:rsid w:val="00EB12CD"/>
    <w:rsid w:val="00ED1E0F"/>
    <w:rsid w:val="00EE0501"/>
    <w:rsid w:val="00EF770D"/>
    <w:rsid w:val="00F0353E"/>
    <w:rsid w:val="00F33FAA"/>
    <w:rsid w:val="00F34306"/>
    <w:rsid w:val="00F36582"/>
    <w:rsid w:val="00F4602D"/>
    <w:rsid w:val="00F7152E"/>
    <w:rsid w:val="00F758CB"/>
    <w:rsid w:val="00FB1A3C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9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7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9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7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St-1713/2015</izvorni_sadrzaj>
    <derivirana_varijabla naziv="DomainObject.Predmet.OznakaBroj_1">St-1713/2015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VUKOVARSKO PIVO d.o.o. za proizvodnju i trgovinu</izvorni_sadrzaj>
    <derivirana_varijabla naziv="DomainObject.Predmet.ProtustrankaFormated_1">  VUKOVARSKO PIVO d.o.o. za proizvodnju i trgovinu</derivirana_varijabla>
  </DomainObject.Predmet.ProtustrankaFormated>
  <DomainObject.Predmet.ProtustrankaFormatedOIB>
    <izvorni_sadrzaj>  VUKOVARSKO PIVO d.o.o. za proizvodnju i trgovinu, OIB 64434804920</izvorni_sadrzaj>
    <derivirana_varijabla naziv="DomainObject.Predmet.ProtustrankaFormatedOIB_1">  VUKOVARSKO PIVO d.o.o. za proizvodnju i trgovinu, OIB 64434804920</derivirana_varijabla>
  </DomainObject.Predmet.ProtustrankaFormatedOIB>
  <DomainObject.Predmet.ProtustrankaFormatedWithAdress>
    <izvorni_sadrzaj> VUKOVARSKO PIVO d.o.o. za proizvodnju i trgovinu, 12 redarstvenika br. 14 , 32000 Vukovar</izvorni_sadrzaj>
    <derivirana_varijabla naziv="DomainObject.Predmet.ProtustrankaFormatedWithAdress_1"> VUKOVARSKO PIVO d.o.o. za proizvodnju i trgovinu, 12 redarstvenika br. 14 , 32000 Vukovar</derivirana_varijabla>
  </DomainObject.Predmet.ProtustrankaFormatedWithAdress>
  <DomainObject.Predmet.ProtustrankaFormatedWithAdressOIB>
    <izvorni_sadrzaj> VUKOVARSKO PIVO d.o.o. za proizvodnju i trgovinu, OIB 64434804920, 12 redarstvenika br. 14 , 32000 Vukovar</izvorni_sadrzaj>
    <derivirana_varijabla naziv="DomainObject.Predmet.ProtustrankaFormatedWithAdressOIB_1"> VUKOVARSKO PIVO d.o.o. za proizvodnju i trgovinu, OIB 64434804920, 12 redarstvenika br. 14 , 32000 Vukovar</derivirana_varijabla>
  </DomainObject.Predmet.ProtustrankaFormatedWithAdressOIB>
  <DomainObject.Predmet.ProtustrankaWithAdress>
    <izvorni_sadrzaj>VUKOVARSKO PIVO d.o.o. za proizvodnju i trgovinu 12 redarstvenika br. 14 , 32000 Vukovar</izvorni_sadrzaj>
    <derivirana_varijabla naziv="DomainObject.Predmet.ProtustrankaWithAdress_1">VUKOVARSKO PIVO d.o.o. za proizvodnju i trgovinu 12 redarstvenika br. 14 , 32000 Vukovar</derivirana_varijabla>
  </DomainObject.Predmet.ProtustrankaWithAdress>
  <DomainObject.Predmet.ProtustrankaWithAdressOIB>
    <izvorni_sadrzaj>VUKOVARSKO PIVO d.o.o. za proizvodnju i trgovinu, OIB 64434804920, 12 redarstvenika br. 14 , 32000 Vukovar</izvorni_sadrzaj>
    <derivirana_varijabla naziv="DomainObject.Predmet.ProtustrankaWithAdressOIB_1">VUKOVARSKO PIVO d.o.o. za proizvodnju i trgovinu, OIB 64434804920, 12 redarstvenika br. 14 , 32000 Vukovar</derivirana_varijabla>
  </DomainObject.Predmet.ProtustrankaWithAdressOIB>
  <DomainObject.Predmet.ProtustrankaNazivFormated>
    <izvorni_sadrzaj>VUKOVARSKO PIVO d.o.o. za proizvodnju i trgovinu</izvorni_sadrzaj>
    <derivirana_varijabla naziv="DomainObject.Predmet.ProtustrankaNazivFormated_1">VUKOVARSKO PIVO d.o.o. za proizvodnju i trgovinu</derivirana_varijabla>
  </DomainObject.Predmet.ProtustrankaNazivFormated>
  <DomainObject.Predmet.ProtustrankaNazivFormatedOIB>
    <izvorni_sadrzaj>VUKOVARSKO PIVO d.o.o. za proizvodnju i trgovinu, OIB 64434804920</izvorni_sadrzaj>
    <derivirana_varijabla naziv="DomainObject.Predmet.ProtustrankaNazivFormatedOIB_1">VUKOVARSKO PIVO d.o.o. za proizvodnju i trgovinu, OIB 64434804920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VUKOVARSKO PIVO d.o.o. za proizvodnju i trgovinu</item>
    </izvorni_sadrzaj>
    <derivirana_varijabla naziv="DomainObject.Predmet.ProtuStrankaListFormated_1">
      <item>VUKOVARSKO PIVO d.o.o. za proizvodnju i trgovinu</item>
    </derivirana_varijabla>
  </DomainObject.Predmet.ProtuStrankaListFormated>
  <DomainObject.Predmet.ProtuStrankaListFormatedOIB>
    <izvorni_sadrzaj>
      <item>VUKOVARSKO PIVO d.o.o. za proizvodnju i trgovinu, OIB 64434804920</item>
    </izvorni_sadrzaj>
    <derivirana_varijabla naziv="DomainObject.Predmet.ProtuStrankaListFormatedOIB_1">
      <item>VUKOVARSKO PIVO d.o.o. za proizvodnju i trgovinu, OIB 64434804920</item>
    </derivirana_varijabla>
  </DomainObject.Predmet.ProtuStrankaListFormatedOIB>
  <DomainObject.Predmet.ProtuStrankaListFormatedWithAdress>
    <izvorni_sadrzaj>
      <item>VUKOVARSKO PIVO d.o.o. za proizvodnju i trgovinu, 12 redarstvenika br. 14 , 32000 Vukovar</item>
    </izvorni_sadrzaj>
    <derivirana_varijabla naziv="DomainObject.Predmet.ProtuStrankaListFormatedWithAdress_1">
      <item>VUKOVARSKO PIVO d.o.o. za proizvodnju i trgovinu, 12 redarstvenika br. 14 , 32000 Vukovar</item>
    </derivirana_varijabla>
  </DomainObject.Predmet.ProtuStrankaListFormatedWithAdress>
  <DomainObject.Predmet.ProtuStrankaListFormatedWithAdressOIB>
    <izvorni_sadrzaj>
      <item>VUKOVARSKO PIVO d.o.o. za proizvodnju i trgovinu, OIB 64434804920, 12 redarstvenika br. 14 , 32000 Vukovar</item>
    </izvorni_sadrzaj>
    <derivirana_varijabla naziv="DomainObject.Predmet.ProtuStrankaListFormatedWithAdressOIB_1">
      <item>VUKOVARSKO PIVO d.o.o. za proizvodnju i trgovinu, OIB 64434804920, 12 redarstvenika br. 14 , 32000 Vukovar</item>
    </derivirana_varijabla>
  </DomainObject.Predmet.ProtuStrankaListFormatedWithAdressOIB>
  <DomainObject.Predmet.ProtuStrankaListNazivFormated>
    <izvorni_sadrzaj>
      <item>VUKOVARSKO PIVO d.o.o. za proizvodnju i trgovinu</item>
    </izvorni_sadrzaj>
    <derivirana_varijabla naziv="DomainObject.Predmet.ProtuStrankaListNazivFormated_1">
      <item>VUKOVARSKO PIVO d.o.o. za proizvodnju i trgovinu</item>
    </derivirana_varijabla>
  </DomainObject.Predmet.ProtuStrankaListNazivFormated>
  <DomainObject.Predmet.ProtuStrankaListNazivFormatedOIB>
    <izvorni_sadrzaj>
      <item>VUKOVARSKO PIVO d.o.o. za proizvodnju i trgovinu, OIB 64434804920</item>
    </izvorni_sadrzaj>
    <derivirana_varijabla naziv="DomainObject.Predmet.ProtuStrankaListNazivFormatedOIB_1">
      <item>VUKOVARSKO PIVO d.o.o. za proizvodnju i trgovinu, OIB 64434804920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VUKOVARSKO PIVO d.o.o. za proizvodnju i trgovinu</izvorni_sadrzaj>
    <derivirana_varijabla naziv="DomainObject.Predmet.ProtustrankaIDrugi_1">VUKOVARSKO PIVO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VUKOVARSKO PIVO d.o.o. za proizvodnju i trgovinu, OIB 64434804920, 12 redarstvenika br. 14 , 32000 Vukovar</izvorni_sadrzaj>
    <derivirana_varijabla naziv="DomainObject.Predmet.ProtustrankaIDrugiAdressOIB_1">VUKOVARSKO PIVO d.o.o. za proizvodnju i trgovinu, OIB 64434804920, 12 redarstvenika br. 14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VUKOVARSKO PIVO d.o.o. za proizvodnju i trgovinu</item>
    </izvorni_sadrzaj>
    <derivirana_varijabla naziv="DomainObject.Predmet.SudioniciListNaziv_1">
      <item>FINA RC OSIJEK</item>
      <item>VUKOVARSKO PIVO d.o.o. za proizvodnju i trgovinu</item>
    </derivirana_varijabla>
  </DomainObject.Predmet.SudioniciListNaziv>
  <DomainObject.Predmet.SudioniciListAdressOIB>
    <izvorni_sadrzaj>
      <item>FINA RC OSIJEK, OIB 85821130368</item>
      <item>VUKOVARSKO PIVO d.o.o. za proizvodnju i trgovinu, OIB 64434804920, 12 redarstvenika br. 14 ,32000 Vukovar</item>
    </izvorni_sadrzaj>
    <derivirana_varijabla naziv="DomainObject.Predmet.SudioniciListAdressOIB_1">
      <item>FINA RC OSIJEK, OIB 85821130368</item>
      <item>VUKOVARSKO PIVO d.o.o. za proizvodnju i trgovinu, OIB 64434804920, 12 redarstvenika br. 14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64434804920</item>
    </izvorni_sadrzaj>
    <derivirana_varijabla naziv="DomainObject.Predmet.SudioniciListNazivOIB_1">
      <item>, OIB 85821130368</item>
      <item>, OIB 64434804920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C69FE-5F03-4379-983E-E7E7820E4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398</properties:Words>
  <properties:Characters>2216</properties:Characters>
  <properties:Lines>178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2016-07-19T07:39:00Z</dcterms:created>
  <dc:creator>wsadmin</dc:creator>
  <cp:lastModifiedBy>Sanda Gučić</cp:lastModifiedBy>
  <cp:lastPrinted>2016-01-25T09:07:00Z</cp:lastPrinted>
  <dcterms:modified xmlns:xsi="http://www.w3.org/2001/XMLSchema-instance" xsi:type="dcterms:W3CDTF">2016-07-19T12:24:00Z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