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cbba5" w14:paraId="a0cbba5" w:rsidRDefault="0003442B" w:rsidR="0055583A" w:rsidRPr="002138C0">
      <w:pPr>
        <w15:collapsed w:val="false"/>
        <w:rPr>
          <w:b/>
        </w:rPr>
      </w:pPr>
      <w:bookmarkStart w:name="_GoBack" w:id="0"/>
      <w:bookmarkEnd w:id="0"/>
      <w:r w:rsidRPr="002138C0">
        <w:tab/>
      </w:r>
      <w:r w:rsidRPr="002138C0">
        <w:tab/>
      </w:r>
      <w:r w:rsidRPr="002138C0">
        <w:tab/>
      </w:r>
      <w:r w:rsidRPr="002138C0">
        <w:tab/>
      </w:r>
      <w:r w:rsidRPr="002138C0">
        <w:tab/>
      </w:r>
      <w:r w:rsidRPr="002138C0">
        <w:tab/>
      </w:r>
      <w:r w:rsidRPr="002138C0">
        <w:tab/>
      </w:r>
      <w:r w:rsidRPr="002138C0">
        <w:tab/>
        <w:t xml:space="preserve">      </w:t>
      </w:r>
      <w:r w:rsidR="00DF20B9" w:rsidRPr="002138C0">
        <w:rPr>
          <w:b/>
        </w:rPr>
        <w:t>Posl. br. 7 St</w:t>
      </w:r>
      <w:r w:rsidR="00E2769C" w:rsidRPr="002138C0">
        <w:rPr>
          <w:b/>
        </w:rPr>
        <w:t>.</w:t>
      </w:r>
      <w:r w:rsidR="00AA6846" w:rsidRPr="002138C0">
        <w:rPr>
          <w:b/>
        </w:rPr>
        <w:t>772/2011</w:t>
      </w:r>
    </w:p>
    <w:p w:rsidRDefault="002641C2" w:rsidR="002641C2" w:rsidRPr="002138C0">
      <w:pPr>
        <w:rPr>
          <w:b/>
        </w:rPr>
      </w:pPr>
    </w:p>
    <w:p w:rsidRDefault="00D9311A" w:rsidR="00DF20B9" w:rsidRPr="002138C0">
      <w:pPr>
        <w:ind w:firstLine="708"/>
        <w:rPr>
          <w:b/>
        </w:rPr>
      </w:pPr>
      <w:r w:rsidRPr="002138C0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20B9" w:rsidR="00DF20B9" w:rsidRPr="002138C0">
      <w:pPr>
        <w:rPr>
          <w:b/>
        </w:rPr>
      </w:pPr>
      <w:r w:rsidRPr="002138C0">
        <w:rPr>
          <w:b/>
        </w:rPr>
        <w:t>REPUBLIKA HRVATSKA</w:t>
      </w:r>
    </w:p>
    <w:p w:rsidRDefault="00DF20B9" w:rsidR="00DF20B9" w:rsidRPr="002138C0">
      <w:pPr>
        <w:rPr>
          <w:b/>
        </w:rPr>
      </w:pPr>
      <w:r w:rsidRPr="002138C0">
        <w:rPr>
          <w:b/>
        </w:rPr>
        <w:t>TRGOVAČKI SUD U SPLITU</w:t>
      </w:r>
    </w:p>
    <w:p w:rsidRDefault="00DF20B9" w:rsidR="00DF20B9" w:rsidRPr="002138C0">
      <w:pPr>
        <w:rPr>
          <w:b/>
        </w:rPr>
      </w:pPr>
      <w:r w:rsidRPr="002138C0">
        <w:rPr>
          <w:b/>
        </w:rPr>
        <w:t>STALNA SLUŽBA U DUBROVNIKU</w:t>
      </w:r>
    </w:p>
    <w:p w:rsidRDefault="00DF20B9" w:rsidR="00DF20B9" w:rsidRPr="002138C0">
      <w:pPr>
        <w:rPr>
          <w:b/>
        </w:rPr>
      </w:pPr>
      <w:r w:rsidRPr="002138C0">
        <w:rPr>
          <w:b/>
        </w:rPr>
        <w:t>Dubrovnik, Dr. A. Starčevića 23</w:t>
      </w:r>
    </w:p>
    <w:p w:rsidRDefault="00DF20B9" w:rsidP="00044B16" w:rsidR="00044B16" w:rsidRPr="002138C0">
      <w:pPr>
        <w:jc w:val="both"/>
        <w:rPr>
          <w:b/>
        </w:rPr>
      </w:pPr>
      <w:r w:rsidRPr="002138C0">
        <w:rPr>
          <w:b/>
        </w:rPr>
        <w:t xml:space="preserve"> </w:t>
      </w:r>
      <w:r w:rsidR="002641C2" w:rsidRPr="002138C0">
        <w:rPr>
          <w:b/>
        </w:rPr>
        <w:t xml:space="preserve"> </w:t>
      </w:r>
    </w:p>
    <w:p w:rsidRDefault="00BD6C0B" w:rsidP="003F48DE" w:rsidR="00BD6C0B" w:rsidRPr="002138C0">
      <w:pPr>
        <w:jc w:val="center"/>
        <w:rPr>
          <w:b/>
        </w:rPr>
      </w:pPr>
    </w:p>
    <w:p w:rsidRDefault="00A663DA" w:rsidP="003F48DE" w:rsidR="00A663DA" w:rsidRPr="002138C0">
      <w:pPr>
        <w:jc w:val="center"/>
        <w:rPr>
          <w:b/>
        </w:rPr>
      </w:pPr>
    </w:p>
    <w:p w:rsidRDefault="002641C2" w:rsidP="003F48DE" w:rsidR="002641C2" w:rsidRPr="002138C0">
      <w:pPr>
        <w:jc w:val="center"/>
        <w:rPr>
          <w:b/>
        </w:rPr>
      </w:pPr>
    </w:p>
    <w:p w:rsidRDefault="00C66557" w:rsidP="003F48DE" w:rsidR="00A663DA" w:rsidRPr="002138C0">
      <w:pPr>
        <w:jc w:val="center"/>
        <w:rPr>
          <w:b/>
        </w:rPr>
      </w:pPr>
      <w:r w:rsidRPr="002138C0">
        <w:rPr>
          <w:b/>
        </w:rPr>
        <w:t>R E P U B L I K A  H R V A T S K A</w:t>
      </w:r>
    </w:p>
    <w:p w:rsidRDefault="00C66557" w:rsidP="003F48DE" w:rsidR="00C66557" w:rsidRPr="002138C0">
      <w:pPr>
        <w:jc w:val="center"/>
        <w:rPr>
          <w:b/>
        </w:rPr>
      </w:pPr>
    </w:p>
    <w:p w:rsidRDefault="003F48DE" w:rsidP="003F48DE" w:rsidR="003F48DE" w:rsidRPr="002138C0">
      <w:pPr>
        <w:jc w:val="center"/>
        <w:rPr>
          <w:b/>
        </w:rPr>
      </w:pPr>
      <w:r w:rsidRPr="002138C0">
        <w:rPr>
          <w:b/>
        </w:rPr>
        <w:t xml:space="preserve">R J E Š E N J E </w:t>
      </w:r>
    </w:p>
    <w:p w:rsidRDefault="003F48DE" w:rsidR="003F48DE" w:rsidRPr="002138C0">
      <w:pPr>
        <w:rPr>
          <w:b/>
        </w:rPr>
      </w:pPr>
    </w:p>
    <w:p w:rsidRDefault="007303F7" w:rsidR="007303F7" w:rsidRPr="002138C0">
      <w:pPr>
        <w:rPr>
          <w:b/>
        </w:rPr>
      </w:pPr>
    </w:p>
    <w:p w:rsidRDefault="003F48DE" w:rsidP="003F48DE" w:rsidR="003F48DE" w:rsidRPr="002138C0">
      <w:pPr>
        <w:jc w:val="both"/>
      </w:pPr>
    </w:p>
    <w:p w:rsidRDefault="003F48DE" w:rsidP="003F48DE" w:rsidR="003F48DE" w:rsidRPr="002138C0">
      <w:pPr>
        <w:ind w:firstLine="708"/>
        <w:jc w:val="both"/>
      </w:pPr>
      <w:r w:rsidRPr="002138C0">
        <w:t xml:space="preserve">Trgovački sud u </w:t>
      </w:r>
      <w:r w:rsidR="00C1159D" w:rsidRPr="002138C0">
        <w:t>Splitu, Stalna služba u Dubrovniku</w:t>
      </w:r>
      <w:r w:rsidRPr="002138C0">
        <w:t xml:space="preserve">, </w:t>
      </w:r>
      <w:r w:rsidR="00044B16" w:rsidRPr="002138C0">
        <w:t xml:space="preserve">po sucu </w:t>
      </w:r>
      <w:r w:rsidRPr="002138C0">
        <w:t xml:space="preserve">toga suda </w:t>
      </w:r>
      <w:r w:rsidR="00C1159D" w:rsidRPr="002138C0">
        <w:t>Diani Butigan Granić</w:t>
      </w:r>
      <w:r w:rsidRPr="002138C0">
        <w:t xml:space="preserve">, kao </w:t>
      </w:r>
      <w:r w:rsidR="00044B16" w:rsidRPr="002138C0">
        <w:t xml:space="preserve"> stečajnom sucu </w:t>
      </w:r>
      <w:r w:rsidRPr="002138C0">
        <w:t xml:space="preserve">u stečajnom postupku nad dužnikom </w:t>
      </w:r>
      <w:r w:rsidR="00AA6846" w:rsidRPr="002138C0">
        <w:t>INFORMATIK DUBROVNIK d.o.o., "u stečaju", Dubrovnik</w:t>
      </w:r>
      <w:r w:rsidR="002966D8" w:rsidRPr="002138C0">
        <w:t xml:space="preserve">, </w:t>
      </w:r>
      <w:r w:rsidR="00DC728F" w:rsidRPr="002138C0">
        <w:t xml:space="preserve">zastupano po stečajnom upravitelju Matu Mariću, </w:t>
      </w:r>
      <w:r w:rsidR="007911C0" w:rsidRPr="002138C0">
        <w:t>Zlatni potok 11, Dubrovnik</w:t>
      </w:r>
      <w:r w:rsidR="00295B03" w:rsidRPr="002138C0">
        <w:t xml:space="preserve">, </w:t>
      </w:r>
      <w:r w:rsidR="00044B16" w:rsidRPr="002138C0">
        <w:t xml:space="preserve"> dana </w:t>
      </w:r>
      <w:r w:rsidR="00AA6846" w:rsidRPr="002138C0">
        <w:t>2</w:t>
      </w:r>
      <w:r w:rsidR="00743AD8">
        <w:t>8. rujna</w:t>
      </w:r>
      <w:r w:rsidR="00E2769C" w:rsidRPr="002138C0">
        <w:t xml:space="preserve"> 2015</w:t>
      </w:r>
      <w:r w:rsidR="00C1159D" w:rsidRPr="002138C0">
        <w:t>.</w:t>
      </w:r>
      <w:r w:rsidR="00044B16" w:rsidRPr="002138C0">
        <w:t xml:space="preserve"> godine</w:t>
      </w:r>
      <w:r w:rsidRPr="002138C0">
        <w:t xml:space="preserve">  </w:t>
      </w:r>
    </w:p>
    <w:p w:rsidRDefault="007303F7" w:rsidP="003F48DE" w:rsidR="007303F7" w:rsidRPr="002138C0">
      <w:pPr>
        <w:ind w:firstLine="708"/>
        <w:jc w:val="both"/>
      </w:pPr>
    </w:p>
    <w:p w:rsidRDefault="003F48DE" w:rsidP="003F48DE" w:rsidR="003F48DE" w:rsidRPr="002138C0">
      <w:pPr>
        <w:ind w:firstLine="708"/>
        <w:jc w:val="both"/>
      </w:pPr>
    </w:p>
    <w:p w:rsidRDefault="003F48DE" w:rsidP="003F48DE" w:rsidR="003F48DE" w:rsidRPr="002138C0">
      <w:pPr>
        <w:jc w:val="center"/>
        <w:rPr>
          <w:b/>
        </w:rPr>
      </w:pPr>
      <w:r w:rsidRPr="002138C0">
        <w:rPr>
          <w:b/>
        </w:rPr>
        <w:t>r i j e š i o   j e</w:t>
      </w:r>
    </w:p>
    <w:p w:rsidRDefault="003F48DE" w:rsidP="003F48DE" w:rsidR="003F48DE" w:rsidRPr="002138C0">
      <w:pPr>
        <w:ind w:firstLine="708"/>
        <w:jc w:val="center"/>
        <w:rPr>
          <w:b/>
        </w:rPr>
      </w:pPr>
    </w:p>
    <w:p w:rsidRDefault="007303F7" w:rsidP="003F48DE" w:rsidR="007303F7" w:rsidRPr="002138C0">
      <w:pPr>
        <w:ind w:firstLine="708"/>
        <w:jc w:val="center"/>
        <w:rPr>
          <w:b/>
        </w:rPr>
      </w:pPr>
    </w:p>
    <w:p w:rsidRDefault="007303F7" w:rsidP="003F48DE" w:rsidR="007303F7" w:rsidRPr="002138C0">
      <w:pPr>
        <w:jc w:val="both"/>
      </w:pPr>
      <w:r w:rsidRPr="002138C0">
        <w:tab/>
      </w:r>
      <w:r w:rsidR="003B7049" w:rsidRPr="002138C0">
        <w:t>Posebno r</w:t>
      </w:r>
      <w:r w:rsidRPr="002138C0">
        <w:t xml:space="preserve">očište za ispitivanje </w:t>
      </w:r>
      <w:r w:rsidR="00044B16" w:rsidRPr="002138C0">
        <w:t>naknadno prija</w:t>
      </w:r>
      <w:r w:rsidR="003B7049" w:rsidRPr="002138C0">
        <w:t xml:space="preserve">vljenih </w:t>
      </w:r>
      <w:r w:rsidRPr="002138C0">
        <w:t xml:space="preserve">tražbina određuje se za dan </w:t>
      </w:r>
      <w:r w:rsidR="00743AD8">
        <w:t>13. studenog</w:t>
      </w:r>
      <w:r w:rsidR="00D424E0" w:rsidRPr="002138C0">
        <w:t xml:space="preserve"> 2015</w:t>
      </w:r>
      <w:r w:rsidR="00800A10" w:rsidRPr="002138C0">
        <w:t xml:space="preserve">.g. u </w:t>
      </w:r>
      <w:r w:rsidR="00295B03" w:rsidRPr="002138C0">
        <w:t>1</w:t>
      </w:r>
      <w:r w:rsidR="00743AD8">
        <w:t>0</w:t>
      </w:r>
      <w:r w:rsidR="005C7D44" w:rsidRPr="002138C0">
        <w:t>,0</w:t>
      </w:r>
      <w:r w:rsidR="00295B03" w:rsidRPr="002138C0">
        <w:t>0</w:t>
      </w:r>
      <w:r w:rsidR="00DF20B9" w:rsidRPr="002138C0">
        <w:t xml:space="preserve"> sati</w:t>
      </w:r>
      <w:r w:rsidRPr="002138C0">
        <w:t xml:space="preserve"> u zgradi ovog suda u Dubrovniku, Dr. Ante</w:t>
      </w:r>
      <w:r w:rsidR="007709EA" w:rsidRPr="002138C0">
        <w:t xml:space="preserve"> Starčevića 67, sudnica br. 2.</w:t>
      </w:r>
    </w:p>
    <w:p w:rsidRDefault="005B4706" w:rsidP="003F48DE" w:rsidR="005B4706" w:rsidRPr="002138C0">
      <w:pPr>
        <w:jc w:val="both"/>
      </w:pPr>
    </w:p>
    <w:p w:rsidRDefault="00DF20B9" w:rsidP="002641C2" w:rsidR="005B4706" w:rsidRPr="002138C0">
      <w:pPr>
        <w:jc w:val="center"/>
        <w:rPr>
          <w:b/>
        </w:rPr>
      </w:pPr>
      <w:r w:rsidRPr="002138C0">
        <w:rPr>
          <w:b/>
        </w:rPr>
        <w:t xml:space="preserve">U Dubrovniku, </w:t>
      </w:r>
      <w:r w:rsidR="005B4706" w:rsidRPr="002138C0">
        <w:rPr>
          <w:b/>
        </w:rPr>
        <w:t xml:space="preserve"> </w:t>
      </w:r>
      <w:r w:rsidR="00522631" w:rsidRPr="002138C0">
        <w:rPr>
          <w:b/>
        </w:rPr>
        <w:t>2</w:t>
      </w:r>
      <w:r w:rsidR="00743AD8">
        <w:rPr>
          <w:b/>
        </w:rPr>
        <w:t>8. rujna</w:t>
      </w:r>
      <w:r w:rsidR="00D424E0" w:rsidRPr="002138C0">
        <w:rPr>
          <w:b/>
        </w:rPr>
        <w:t xml:space="preserve"> 2015</w:t>
      </w:r>
      <w:r w:rsidR="005B4706" w:rsidRPr="002138C0">
        <w:rPr>
          <w:b/>
        </w:rPr>
        <w:t>. godine</w:t>
      </w:r>
    </w:p>
    <w:p w:rsidRDefault="005B4706" w:rsidP="003F48DE" w:rsidR="005B4706" w:rsidRPr="002138C0">
      <w:pPr>
        <w:jc w:val="both"/>
        <w:rPr>
          <w:b/>
        </w:rPr>
      </w:pPr>
    </w:p>
    <w:p w:rsidRDefault="007303F7" w:rsidP="003F48DE" w:rsidR="007303F7" w:rsidRPr="002138C0">
      <w:pPr>
        <w:jc w:val="both"/>
        <w:rPr>
          <w:b/>
        </w:rPr>
      </w:pPr>
    </w:p>
    <w:p w:rsidRDefault="00A663DA" w:rsidP="003F48DE" w:rsidR="00A663DA" w:rsidRPr="002138C0">
      <w:pPr>
        <w:jc w:val="both"/>
        <w:rPr>
          <w:b/>
        </w:rPr>
      </w:pPr>
    </w:p>
    <w:p w:rsidRDefault="005B4706" w:rsidP="003F48DE" w:rsidR="005B4706" w:rsidRPr="002138C0">
      <w:pPr>
        <w:jc w:val="both"/>
        <w:rPr>
          <w:b/>
        </w:rPr>
      </w:pPr>
    </w:p>
    <w:p w:rsidRDefault="003D2A81" w:rsidP="003F48DE" w:rsidR="005B4706" w:rsidRPr="002138C0">
      <w:pPr>
        <w:jc w:val="both"/>
        <w:rPr>
          <w:b/>
        </w:rPr>
      </w:pP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="00A663DA" w:rsidRPr="002138C0">
        <w:rPr>
          <w:b/>
        </w:rPr>
        <w:tab/>
        <w:t>Stečajni sudac</w:t>
      </w:r>
      <w:r w:rsidR="005B4706" w:rsidRPr="002138C0">
        <w:rPr>
          <w:b/>
        </w:rPr>
        <w:t>:</w:t>
      </w:r>
    </w:p>
    <w:p w:rsidRDefault="005B4706" w:rsidP="003F48DE" w:rsidR="005B4706" w:rsidRPr="002138C0">
      <w:pPr>
        <w:jc w:val="both"/>
        <w:rPr>
          <w:b/>
        </w:rPr>
      </w:pPr>
    </w:p>
    <w:p w:rsidRDefault="003D2A81" w:rsidP="003F48DE" w:rsidR="005B4706" w:rsidRPr="002138C0">
      <w:pPr>
        <w:jc w:val="both"/>
        <w:rPr>
          <w:b/>
        </w:rPr>
      </w:pP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Pr="002138C0">
        <w:rPr>
          <w:b/>
        </w:rPr>
        <w:tab/>
      </w:r>
      <w:r w:rsidR="00C66557" w:rsidRPr="002138C0">
        <w:rPr>
          <w:b/>
        </w:rPr>
        <w:tab/>
        <w:t>Diana Butigan Granić</w:t>
      </w:r>
    </w:p>
    <w:p w:rsidRDefault="00A663DA" w:rsidP="003F48DE" w:rsidR="00A663DA" w:rsidRPr="002138C0">
      <w:pPr>
        <w:jc w:val="both"/>
        <w:rPr>
          <w:b/>
        </w:rPr>
      </w:pPr>
    </w:p>
    <w:p w:rsidRDefault="00A663DA" w:rsidP="003F48DE" w:rsidR="00A663DA" w:rsidRPr="002138C0">
      <w:pPr>
        <w:jc w:val="both"/>
        <w:rPr>
          <w:b/>
        </w:rPr>
      </w:pPr>
    </w:p>
    <w:p w:rsidRDefault="00A309DA" w:rsidP="003F48DE" w:rsidR="00A309DA" w:rsidRPr="002138C0">
      <w:pPr>
        <w:jc w:val="both"/>
        <w:rPr>
          <w:b/>
        </w:rPr>
      </w:pPr>
      <w:r w:rsidRPr="002138C0">
        <w:rPr>
          <w:b/>
        </w:rPr>
        <w:t>DN-a:</w:t>
      </w:r>
    </w:p>
    <w:p w:rsidRDefault="00A309DA" w:rsidP="003F48DE" w:rsidR="00A309DA" w:rsidRPr="002138C0">
      <w:pPr>
        <w:jc w:val="both"/>
      </w:pPr>
      <w:r w:rsidRPr="002138C0">
        <w:t xml:space="preserve">- </w:t>
      </w:r>
      <w:r w:rsidR="00522631" w:rsidRPr="002138C0">
        <w:t>e -</w:t>
      </w:r>
      <w:r w:rsidRPr="002138C0">
        <w:t>oglasna ploča suda</w:t>
      </w:r>
    </w:p>
    <w:p w:rsidRDefault="005B4706" w:rsidP="003F48DE" w:rsidR="005B4706" w:rsidRPr="002138C0">
      <w:pPr>
        <w:jc w:val="both"/>
      </w:pPr>
    </w:p>
    <w:sectPr w:rsidSect="003D2A81" w:rsidR="005B4706" w:rsidRPr="002138C0">
      <w:pgSz w:h="16838" w:w="11906"/>
      <w:pgMar w:gutter="0" w:footer="709" w:header="709" w:left="1797" w:bottom="1440" w:right="1797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3442B"/>
    <w:rsid w:val="00044B16"/>
    <w:rsid w:val="000A5687"/>
    <w:rsid w:val="000C60C4"/>
    <w:rsid w:val="0012466E"/>
    <w:rsid w:val="00156E93"/>
    <w:rsid w:val="00195207"/>
    <w:rsid w:val="001A1F1C"/>
    <w:rsid w:val="001D1E61"/>
    <w:rsid w:val="001D3358"/>
    <w:rsid w:val="002138C0"/>
    <w:rsid w:val="002641C2"/>
    <w:rsid w:val="00295B03"/>
    <w:rsid w:val="002966D8"/>
    <w:rsid w:val="003169D2"/>
    <w:rsid w:val="003A1FD0"/>
    <w:rsid w:val="003B7049"/>
    <w:rsid w:val="003C640D"/>
    <w:rsid w:val="003D2A81"/>
    <w:rsid w:val="003F48DE"/>
    <w:rsid w:val="00481E3C"/>
    <w:rsid w:val="004821EE"/>
    <w:rsid w:val="00522631"/>
    <w:rsid w:val="0055583A"/>
    <w:rsid w:val="005B4706"/>
    <w:rsid w:val="005C7D44"/>
    <w:rsid w:val="006E24DB"/>
    <w:rsid w:val="007303F7"/>
    <w:rsid w:val="00743AD8"/>
    <w:rsid w:val="007709EA"/>
    <w:rsid w:val="00771D5E"/>
    <w:rsid w:val="007911C0"/>
    <w:rsid w:val="00793761"/>
    <w:rsid w:val="007A7E91"/>
    <w:rsid w:val="007D4EA4"/>
    <w:rsid w:val="00800A10"/>
    <w:rsid w:val="00810563"/>
    <w:rsid w:val="00813656"/>
    <w:rsid w:val="00826536"/>
    <w:rsid w:val="00845D0C"/>
    <w:rsid w:val="008F3FD0"/>
    <w:rsid w:val="00940E28"/>
    <w:rsid w:val="009638E3"/>
    <w:rsid w:val="009C4F22"/>
    <w:rsid w:val="00A02B9A"/>
    <w:rsid w:val="00A24D4A"/>
    <w:rsid w:val="00A309DA"/>
    <w:rsid w:val="00A663DA"/>
    <w:rsid w:val="00AA6846"/>
    <w:rsid w:val="00AF0C9C"/>
    <w:rsid w:val="00BD6C0B"/>
    <w:rsid w:val="00C063A8"/>
    <w:rsid w:val="00C1159D"/>
    <w:rsid w:val="00C21A4D"/>
    <w:rsid w:val="00C45C32"/>
    <w:rsid w:val="00C51159"/>
    <w:rsid w:val="00C66557"/>
    <w:rsid w:val="00C91B65"/>
    <w:rsid w:val="00CC4F10"/>
    <w:rsid w:val="00CE3168"/>
    <w:rsid w:val="00D002D0"/>
    <w:rsid w:val="00D22F4B"/>
    <w:rsid w:val="00D424E0"/>
    <w:rsid w:val="00D640DD"/>
    <w:rsid w:val="00D9311A"/>
    <w:rsid w:val="00DC728F"/>
    <w:rsid w:val="00DF20B9"/>
    <w:rsid w:val="00E04170"/>
    <w:rsid w:val="00E272C7"/>
    <w:rsid w:val="00E2769C"/>
    <w:rsid w:val="00E50B1E"/>
    <w:rsid w:val="00E652C7"/>
    <w:rsid w:val="00E74E05"/>
    <w:rsid w:val="00E85544"/>
    <w:rsid w:val="00F15A46"/>
    <w:rsid w:val="00F16BD9"/>
    <w:rsid w:val="00F61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65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65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5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5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5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65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65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5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5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5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2015.</izvorni_sadrzaj>
    <derivirana_varijabla naziv="DomainObject.DatumDonosenjaOdluke_1">28.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2011.</izvorni_sadrzaj>
    <derivirana_varijabla naziv="DomainObject.Predmet.DatumOsnivanja_1">15.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St-772/2011</izvorni_sadrzaj>
    <derivirana_varijabla naziv="DomainObject.Predmet.OznakaBroj_1">St-772/2011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INFORMATIK DUBROVNIK d.o.o. za trgovinu i informatiku zastupanog po punomoćniku AMIR SUBAŠIĆ</izvorni_sadrzaj>
    <derivirana_varijabla naziv="DomainObject.Predmet.ProtustrankaFormated_1">  INFORMATIK DUBROVNIK d.o.o. za trgovinu i informatiku zastupanog po punomoćniku AMIR SUBAŠIĆ</derivirana_varijabla>
  </DomainObject.Predmet.ProtustrankaFormated>
  <DomainObject.Predmet.ProtustrankaFormatedOIB>
    <izvorni_sadrzaj>  INFORMATIK DUBROVNIK d.o.o. za trgovinu i informatiku, OIB 38062117209 zastupanog po punomoćniku AMIR SUBAŠIĆ</izvorni_sadrzaj>
    <derivirana_varijabla naziv="DomainObject.Predmet.ProtustrankaFormatedOIB_1">  INFORMATIK DUBROVNIK d.o.o. za trgovinu i informatiku, OIB 38062117209 zastupanog po punomoćniku AMIR SUBAŠIĆ</derivirana_varijabla>
  </DomainObject.Predmet.ProtustrankaFormatedOIB>
  <DomainObject.Predmet.ProtustrankaFormatedWithAdress>
    <izvorni_sadrzaj> INFORMATIK DUBROVNIK d.o.o. za trgovinu i informatiku, Iva Dulčića 8, 20000 Dubrovnik zastupanog po punomoćniku AMIR SUBAŠIĆ</izvorni_sadrzaj>
    <derivirana_varijabla naziv="DomainObject.Predmet.ProtustrankaFormatedWithAdress_1"> INFORMATIK DUBROVNIK d.o.o. za trgovinu i informatiku, Iva Dulčića 8, 20000 Dubrovnik zastupanog po punomoćniku AMIR SUBAŠIĆ</derivirana_varijabla>
  </DomainObject.Predmet.ProtustrankaFormatedWithAdress>
  <DomainObject.Predmet.ProtustrankaFormatedWithAdressOIB>
    <izvorni_sadrzaj> INFORMATIK DUBROVNIK d.o.o. za trgovinu i informatiku, OIB 38062117209, Iva Dulčića 8, 20000 Dubrovnik zastupanog po punomoćniku AMIR SUBAŠIĆ</izvorni_sadrzaj>
    <derivirana_varijabla naziv="DomainObject.Predmet.ProtustrankaFormatedWithAdressOIB_1"> INFORMATIK DUBROVNIK d.o.o. za trgovinu i informatiku, OIB 38062117209, Iva Dulčića 8, 20000 Dubrovnik zastupanog po punomoćniku AMIR SUBAŠIĆ</derivirana_varijabla>
  </DomainObject.Predmet.ProtustrankaFormatedWithAdressOIB>
  <DomainObject.Predmet.ProtustrankaWithAdress>
    <izvorni_sadrzaj>INFORMATIK DUBROVNIK d.o.o. za trgovinu i informatiku Iva Dulčića 8, 20000 Dubrovnik</izvorni_sadrzaj>
    <derivirana_varijabla naziv="DomainObject.Predmet.ProtustrankaWithAdress_1">INFORMATIK DUBROVNIK d.o.o. za trgovinu i informatiku Iva Dulčića 8, 20000 Dubrovnik</derivirana_varijabla>
  </DomainObject.Predmet.ProtustrankaWithAdress>
  <DomainObject.Predmet.ProtustrankaWithAdressOIB>
    <izvorni_sadrzaj>INFORMATIK DUBROVNIK d.o.o. za trgovinu i informatiku, OIB 38062117209, Iva Dulčića 8, 20000 Dubrovnik</izvorni_sadrzaj>
    <derivirana_varijabla naziv="DomainObject.Predmet.ProtustrankaWithAdressOIB_1">INFORMATIK DUBROVNIK d.o.o. za trgovinu i informatiku, OIB 38062117209, Iva Dulčića 8, 20000 Dubrovnik</derivirana_varijabla>
  </DomainObject.Predmet.ProtustrankaWithAdressOIB>
  <DomainObject.Predmet.ProtustrankaNazivFormated>
    <izvorni_sadrzaj>INFORMATIK DUBROVNIK d.o.o. za trgovinu i informatiku</izvorni_sadrzaj>
    <derivirana_varijabla naziv="DomainObject.Predmet.ProtustrankaNazivFormated_1">INFORMATIK DUBROVNIK d.o.o. za trgovinu i informatiku</derivirana_varijabla>
  </DomainObject.Predmet.ProtustrankaNazivFormated>
  <DomainObject.Predmet.ProtustrankaNazivFormatedOIB>
    <izvorni_sadrzaj>INFORMATIK DUBROVNIK d.o.o. za trgovinu i informatiku, OIB 38062117209</izvorni_sadrzaj>
    <derivirana_varijabla naziv="DomainObject.Predmet.ProtustrankaNazivFormatedOIB_1">INFORMATIK DUBROVNIK d.o.o. za trgovinu i informatiku, OIB 38062117209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</izvorni_sadrzaj>
    <derivirana_varijabla naziv="DomainObject.Predmet.StrankaFormated_1">  RH,MINISTARSTVO FINANCIJA-POREZNA UPRAVA,PODRUČNI URED DUBROVNIK zastupanog po punomoćniku Županijsko državno odvjetništvo u Dubrovniku</derivirana_varijabla>
  </DomainObject.Predmet.StrankaFormated>
  <DomainObject.Predmet.StrankaFormatedOIB>
    <izvorni_sadrzaj>  RH,MINISTARSTVO FINANCIJA-POREZNA UPRAVA,PODRUČNI URED DUBROVNIK zastupanog po punomoćniku Županijsko državno odvjetništvo u Dubrovniku</izvorni_sadrzaj>
    <derivirana_varijabla naziv="DomainObject.Predmet.StrankaFormatedOIB_1">  RH,MINISTARSTVO FINANCIJA-POREZNA UPRAVA,PODRUČNI URED DUBROVNIK zastupanog po punomoćniku Županijsko državno odvjetništvo u Dubrovniku</derivirana_varijabla>
  </DomainObject.Predmet.StrankaFormatedOIB>
  <DomainObject.Predmet.StrankaFormatedWithAdress>
    <izvorni_sadrzaj> RH,MINISTARSTVO FINANCIJA-POREZNA UPRAVA,PODRUČNI URED DUBROVNIK, 20000 Dubrovnik zastupanog po punomoćniku Županijsko državno odvjetništvo u Dubrovniku</izvorni_sadrzaj>
    <derivirana_varijabla naziv="DomainObject.Predmet.StrankaFormatedWithAdress_1"> RH,MINISTARSTVO FINANCIJA-POREZNA UPRAVA,PODRUČNI URED DUBROVNIK, 20000 Dubrovnik zastupanog po punomoćniku Županijsko državno odvjetništvo u Dubrovniku</derivirana_varijabla>
  </DomainObject.Predmet.StrankaFormatedWithAdress>
  <DomainObject.Predmet.StrankaFormatedWithAdressOIB>
    <izvorni_sadrzaj> RH,MINISTARSTVO FINANCIJA-POREZNA UPRAVA,PODRUČNI URED DUBROVNIK, 20000 Dubrovnik zastupanog po punomoćniku Županijsko državno odvjetništvo u Dubrovniku</izvorni_sadrzaj>
    <derivirana_varijabla naziv="DomainObject.Predmet.StrankaFormatedWithAdressOIB_1"> RH,MINISTARSTVO FINANCIJA-POREZNA UPRAVA,PODRUČNI URED DUBROVNIK, 20000 Dubrovnik zastupanog po punomoćniku Županijsko državno odvjetništvo u Dubrovniku</derivirana_varijabla>
  </DomainObject.Predmet.StrankaFormatedWithAdressOIB>
  <DomainObject.Predmet.StrankaWithAdress>
    <izvorni_sadrzaj>RH,MINISTARSTVO FINANCIJA-POREZNA UPRAVA,PODRUČNI URED DUBROVNIK 20000 Dubrovnik</izvorni_sadrzaj>
    <derivirana_varijabla naziv="DomainObject.Predmet.StrankaWithAdress_1">RH,MINISTARSTVO FINANCIJA-POREZNA UPRAVA,PODRUČNI URED DUBROVNIK 20000 Dubrovnik</derivirana_varijabla>
  </DomainObject.Predmet.StrankaWithAdress>
  <DomainObject.Predmet.StrankaWithAdressOIB>
    <izvorni_sadrzaj>RH,MINISTARSTVO FINANCIJA-POREZNA UPRAVA,PODRUČNI URED DUBROVNIK, 20000 Dubrovnik</izvorni_sadrzaj>
    <derivirana_varijabla naziv="DomainObject.Predmet.StrankaWithAdressOIB_1">RH,MINISTARSTVO FINANCIJA-POREZNA UPRAVA,PODRUČNI URED DUBROVNIK, 20000 Dubrovnik</derivirana_varijabla>
  </DomainObject.Predmet.StrankaWithAdressOIB>
  <DomainObject.Predmet.StrankaNazivFormated>
    <izvorni_sadrzaj>RH,MINISTARSTVO FINANCIJA-POREZNA UPRAVA,PODRUČNI URED DUBROVNIK</izvorni_sadrzaj>
    <derivirana_varijabla naziv="DomainObject.Predmet.StrankaNazivFormated_1">RH,MINISTARSTVO FINANCIJA-POREZNA UPRAVA,PODRUČNI URED DUBROVNIK</derivirana_varijabla>
  </DomainObject.Predmet.StrankaNazivFormated>
  <DomainObject.Predmet.StrankaNazivFormatedOIB>
    <izvorni_sadrzaj>RH,MINISTARSTVO FINANCIJA-POREZNA UPRAVA,PODRUČNI URED DUBROVNIK</izvorni_sadrzaj>
    <derivirana_varijabla naziv="DomainObject.Predmet.StrankaNazivFormatedOIB_1">RH,MINISTARSTVO FINANCIJA-POREZNA UPRAVA,PODRUČNI URED DUBROVNIK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1331744.85</izvorni_sadrzaj>
    <derivirana_varijabla naziv="DomainObject.Predmet.TrenutnaVrijednost_1">1331744.85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_1">
      <item>RH,MINISTARSTVO FINANCIJA-POREZNA UPRAVA,PODRUČNI URED DUBROVNIK zastupanog po punomoćniku Županijsko državno odvjetništvo u Dubrovniku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</izvorni_sadrzaj>
    <derivirana_varijabla naziv="DomainObject.Predmet.StrankaListFormatedOIB_1">
      <item>RH,MINISTARSTVO FINANCIJA-POREZNA UPRAVA,PODRUČNI URED DUBROVNIK zastupanog po punomoćniku Županijsko državno odvjetništvo u Dubrovniku</item>
    </derivirana_varijabla>
  </DomainObject.Predmet.StrankaListFormatedOIB>
  <DomainObject.Predmet.StrankaListFormatedWithAdress>
    <izvorni_sadrzaj>
      <item>RH,MINISTARSTVO FINANCIJA-POREZNA UPRAVA,PODRUČNI URED DUBROVNIK, 20000 Dubrovnik zastupanog po punomoćniku Županijsko državno odvjetništvo u Dubrovniku</item>
    </izvorni_sadrzaj>
    <derivirana_varijabla naziv="DomainObject.Predmet.StrankaListFormatedWithAdress_1">
      <item>RH,MINISTARSTVO FINANCIJA-POREZNA UPRAVA,PODRUČNI URED DUBROVNIK, 20000 Dubrovnik zastupanog po punomoćniku Županijsko državno odvjetništvo u Dubrovniku</item>
    </derivirana_varijabla>
  </DomainObject.Predmet.StrankaListFormatedWithAdress>
  <DomainObject.Predmet.StrankaListFormatedWithAdressOIB>
    <izvorni_sadrzaj>
      <item>RH,MINISTARSTVO FINANCIJA-POREZNA UPRAVA,PODRUČNI URED DUBROVNIK, 20000 Dubrovnik zastupanog po punomoćniku Županijsko državno odvjetništvo u Dubrovniku</item>
    </izvorni_sadrzaj>
    <derivirana_varijabla naziv="DomainObject.Predmet.StrankaListFormatedWithAdressOIB_1">
      <item>RH,MINISTARSTVO FINANCIJA-POREZNA UPRAVA,PODRUČNI URED DUBROVNIK, 20000 Dubrovnik zastupanog po punomoćniku Županijsko državno odvjetništvo u Dubrovniku</item>
    </derivirana_varijabla>
  </DomainObject.Predmet.StrankaListFormatedWithAdressOIB>
  <DomainObject.Predmet.StrankaListNazivFormated>
    <izvorni_sadrzaj>
      <item>RH,MINISTARSTVO FINANCIJA-POREZNA UPRAVA,PODRUČNI URED DUBROVNIK</item>
    </izvorni_sadrzaj>
    <derivirana_varijabla naziv="DomainObject.Predmet.StrankaListNazivFormated_1">
      <item>RH,MINISTARSTVO FINANCIJA-POREZNA UPRAVA,PODRUČNI URED DUBROVNIK</item>
    </derivirana_varijabla>
  </DomainObject.Predmet.StrankaListNazivFormated>
  <DomainObject.Predmet.StrankaListNazivFormatedOIB>
    <izvorni_sadrzaj>
      <item>RH,MINISTARSTVO FINANCIJA-POREZNA UPRAVA,PODRUČNI URED DUBROVNIK</item>
    </izvorni_sadrzaj>
    <derivirana_varijabla naziv="DomainObject.Predmet.StrankaListNazivFormatedOIB_1">
      <item>RH,MINISTARSTVO FINANCIJA-POREZNA UPRAVA,PODRUČNI URED DUBROVNIK</item>
    </derivirana_varijabla>
  </DomainObject.Predmet.StrankaListNazivFormatedOIB>
  <DomainObject.Predmet.ProtuStrankaListFormated>
    <izvorni_sadrzaj>
      <item>INFORMATIK DUBROVNIK d.o.o. za trgovinu i informatiku zastupanog po punomoćniku AMIR SUBAŠIĆ</item>
    </izvorni_sadrzaj>
    <derivirana_varijabla naziv="DomainObject.Predmet.ProtuStrankaListFormated_1">
      <item>INFORMATIK DUBROVNIK d.o.o. za trgovinu i informatiku zastupanog po punomoćniku AMIR SUBAŠIĆ</item>
    </derivirana_varijabla>
  </DomainObject.Predmet.ProtuStrankaListFormated>
  <DomainObject.Predmet.ProtuStrankaListFormatedOIB>
    <izvorni_sadrzaj>
      <item>INFORMATIK DUBROVNIK d.o.o. za trgovinu i informatiku, OIB 38062117209 zastupanog po punomoćniku AMIR SUBAŠIĆ</item>
    </izvorni_sadrzaj>
    <derivirana_varijabla naziv="DomainObject.Predmet.ProtuStrankaListFormatedOIB_1">
      <item>INFORMATIK DUBROVNIK d.o.o. za trgovinu i informatiku, OIB 38062117209 zastupanog po punomoćniku AMIR SUBAŠIĆ</item>
    </derivirana_varijabla>
  </DomainObject.Predmet.ProtuStrankaListFormatedOIB>
  <DomainObject.Predmet.ProtuStrankaListFormatedWithAdress>
    <izvorni_sadrzaj>
      <item>INFORMATIK DUBROVNIK d.o.o. za trgovinu i informatiku, Iva Dulčića 8, 20000 Dubrovnik zastupanog po punomoćniku AMIR SUBAŠIĆ</item>
    </izvorni_sadrzaj>
    <derivirana_varijabla naziv="DomainObject.Predmet.ProtuStrankaListFormatedWithAdress_1">
      <item>INFORMATIK DUBROVNIK d.o.o. za trgovinu i informatiku, Iva Dulčića 8, 20000 Dubrovnik zastupanog po punomoćniku AMIR SUBAŠIĆ</item>
    </derivirana_varijabla>
  </DomainObject.Predmet.ProtuStrankaListFormatedWithAdress>
  <DomainObject.Predmet.ProtuStrankaListFormatedWithAdressOIB>
    <izvorni_sadrzaj>
      <item>INFORMATIK DUBROVNIK d.o.o. za trgovinu i informatiku, OIB 38062117209, Iva Dulčića 8, 20000 Dubrovnik zastupanog po punomoćniku AMIR SUBAŠIĆ</item>
    </izvorni_sadrzaj>
    <derivirana_varijabla naziv="DomainObject.Predmet.ProtuStrankaListFormatedWithAdressOIB_1">
      <item>INFORMATIK DUBROVNIK d.o.o. za trgovinu i informatiku, OIB 38062117209, Iva Dulčića 8, 20000 Dubrovnik zastupanog po punomoćniku AMIR SUBAŠIĆ</item>
    </derivirana_varijabla>
  </DomainObject.Predmet.ProtuStrankaListFormatedWithAdressOIB>
  <DomainObject.Predmet.ProtuStrankaListNazivFormated>
    <izvorni_sadrzaj>
      <item>INFORMATIK DUBROVNIK d.o.o. za trgovinu i informatiku</item>
    </izvorni_sadrzaj>
    <derivirana_varijabla naziv="DomainObject.Predmet.ProtuStrankaListNazivFormated_1">
      <item>INFORMATIK DUBROVNIK d.o.o. za trgovinu i informatiku</item>
    </derivirana_varijabla>
  </DomainObject.Predmet.ProtuStrankaListNazivFormated>
  <DomainObject.Predmet.ProtuStrankaListNazivFormatedOIB>
    <izvorni_sadrzaj>
      <item>INFORMATIK DUBROVNIK d.o.o. za trgovinu i informatiku, OIB 38062117209</item>
    </izvorni_sadrzaj>
    <derivirana_varijabla naziv="DomainObject.Predmet.ProtuStrankaListNazivFormatedOIB_1">
      <item>INFORMATIK DUBROVNIK d.o.o. za trgovinu i informatiku, OIB 38062117209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AMIR SUBAŠIĆ punomoćnik sudionika u postupku INFORMATIK DUBROVNIK d.o.o. za trgovinu i informatiku</item>
      <item>MATO MARIĆ</item>
      <item>Mercedes-Benz Leasing Hrvatska d.o.o. za leasing nekretnina, vozila i strojeva</item>
      <item>Antun Kisić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AMIR SUBAŠIĆ, OIB 17312180213 punomoćnik sudionika u postupku INFORMATIK DUBROVNIK d.o.o. za trgovinu i informatiku</item>
      <item>MATO MARIĆ, OIB 13599850374</item>
      <item>Mercedes-Benz Leasing Hrvatska d.o.o. za leasing nekretnina, vozila i strojeva, OIB 17080997510</item>
      <item>Antun Kisić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AMIR SUBAŠIĆ, Bogišićeva Tiha 17, 20210 Cavtat punomoćnik sudionika u postupku INFORMATIK DUBROVNIK d.o.o. za trgovinu i informatiku</item>
      <item>MATO MARIĆ</item>
      <item>Mercedes-Benz Leasing Hrvatska d.o.o. za leasing nekretnina, vozila i strojeva, Kovinska 5, 10000 Zagreb</item>
      <item>Antun Kisić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AMIR SUBAŠIĆ, OIB 17312180213, Bogišićeva Tiha 17, 20210 Cavtat punomoćnik sudionika u postupku INFORMATIK DUBROVNIK d.o.o. za trgovinu i informatiku</item>
      <item>MATO MARIĆ, OIB 13599850374</item>
      <item>Mercedes-Benz Leasing Hrvatska d.o.o. za leasing nekretnina, vozila i strojeva, OIB 17080997510, Kovinska 5, 10000 Zagreb</item>
      <item>Antun Kisić</item>
    </derivirana_varijabla>
  </DomainObject.Predmet.OstaliListFormatedWithAdressOIB>
  <DomainObject.Predmet.OstaliListNazivFormated>
    <izvorni_sadrzaj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OstaliListNazivFormated_1"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OstaliListNazivFormated>
  <DomainObject.Predmet.OstaliListNazivFormatedOIB>
    <izvorni_sadrzaj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izvorni_sadrzaj>
    <derivirana_varijabla naziv="DomainObject.Predmet.OstaliListNazivFormatedOIB_1">
      <item>Županijsko državno odvjetništvo u Dubrovniku</item>
      <item>AMIR SUBAŠIĆ, OIB 17312180213</item>
      <item>MATO MARIĆ, OIB 13599850374</item>
      <item>Mercedes-Benz Leasing Hrvatska d.o.o. za leasing nekretnina, vozila i strojeva, OIB 17080997510</item>
      <item>Antun Kisić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2015.</izvorni_sadrzaj>
    <derivirana_varijabla naziv="DomainObject.Datum_1">28.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</izvorni_sadrzaj>
    <derivirana_varijabla naziv="DomainObject.Predmet.StrankaIDrugi_1">RH,MINISTARSTVO FINANCIJA-POREZNA UPRAVA,PODRUČNI URED DUBROVNIK</derivirana_varijabla>
  </DomainObject.Predmet.StrankaIDrugi>
  <DomainObject.Predmet.ProtustrankaIDrugi>
    <izvorni_sadrzaj>INFORMATIK DUBROVNIK d.o.o. za trgovinu i informatiku</izvorni_sadrzaj>
    <derivirana_varijabla naziv="DomainObject.Predmet.ProtustrankaIDrugi_1">INFORMATIK DUBROVNIK d.o.o. za trgovinu i informatiku</derivirana_varijabla>
  </DomainObject.Predmet.ProtustrankaIDrugi>
  <DomainObject.Predmet.StrankaIDrugiAdressOIB>
    <izvorni_sadrzaj>RH,MINISTARSTVO FINANCIJA-POREZNA UPRAVA,PODRUČNI URED DUBROVNIK, 20000 Dubrovnik</izvorni_sadrzaj>
    <derivirana_varijabla naziv="DomainObject.Predmet.StrankaIDrugiAdressOIB_1">RH,MINISTARSTVO FINANCIJA-POREZNA UPRAVA,PODRUČNI URED DUBROVNIK, 20000 Dubrovnik</derivirana_varijabla>
  </DomainObject.Predmet.StrankaIDrugiAdressOIB>
  <DomainObject.Predmet.ProtustrankaIDrugiAdressOIB>
    <izvorni_sadrzaj>INFORMATIK DUBROVNIK d.o.o. za trgovinu i informatiku, OIB 38062117209, Iva Dulčića 8, 20000 Dubrovnik</izvorni_sadrzaj>
    <derivirana_varijabla naziv="DomainObject.Predmet.ProtustrankaIDrugiAdressOIB_1">INFORMATIK DUBROVNIK d.o.o. za trgovinu i informatiku, OIB 38062117209, Iva Dulčića 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izvorni_sadrzaj>
    <derivirana_varijabla naziv="DomainObject.Predmet.SudioniciListNaziv_1">
      <item>RH,MINISTARSTVO FINANCIJA-POREZNA UPRAVA,PODRUČNI URED DUBROVNIK</item>
      <item>INFORMATIK DUBROVNIK d.o.o. za trgovinu i informatiku</item>
      <item>Županijsko državno odvjetništvo u Dubrovniku</item>
      <item>AMIR SUBAŠIĆ</item>
      <item>MATO MARIĆ</item>
      <item>Mercedes-Benz Leasing Hrvatska d.o.o. za leasing nekretnina, vozila i strojeva</item>
      <item>Antun Kisić</item>
    </derivirana_varijabla>
  </DomainObject.Predmet.SudioniciListNaziv>
  <DomainObject.Predmet.SudioniciListAdressOIB>
    <izvorni_sadrzaj>
      <item>RH,MINISTARSTVO FINANCIJA-POREZNA UPRAVA,PODRUČNI URED DUBROVNIK, 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izvorni_sadrzaj>
    <derivirana_varijabla naziv="DomainObject.Predmet.SudioniciListAdressOIB_1">
      <item>RH,MINISTARSTVO FINANCIJA-POREZNA UPRAVA,PODRUČNI URED DUBROVNIK, 20000 Dubrovnik</item>
      <item>INFORMATIK DUBROVNIK d.o.o. za trgovinu i informatiku, OIB 38062117209, Iva Dulčića 8,20000 Dubrovnik</item>
      <item>Županijsko državno odvjetništvo u Dubrovniku, Dropčeva 1,20000 Dubrovnik</item>
      <item>AMIR SUBAŠIĆ, OIB 17312180213, Bogišićeva Tiha 17,20210 Cavtat</item>
      <item>MATO MARIĆ, OIB 13599850374</item>
      <item>Mercedes-Benz Leasing Hrvatska d.o.o. za leasing nekretnina, vozila i strojeva, OIB 17080997510, Kovinska 5,10000 Zagreb</item>
      <item>Antun Kisić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38062117209</item>
      <item>, OIB null</item>
      <item>, OIB 17312180213</item>
      <item>, OIB 13599850374</item>
      <item>, OIB 17080997510</item>
      <item>, OIB null</item>
    </izvorni_sadrzaj>
    <derivirana_varijabla naziv="DomainObject.Predmet.SudioniciListNazivOIB_1">
      <item>, OIB null</item>
      <item>, OIB 38062117209</item>
      <item>, OIB null</item>
      <item>, OIB 17312180213</item>
      <item>, OIB 13599850374</item>
      <item>, OIB 17080997510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3898D6-CB31-49ED-8B9B-F9DF26ABF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144</properties:Words>
  <properties:Characters>642</properties:Characters>
  <properties:Lines>43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2015-09-28T10:51:00Z</dcterms:created>
  <dc:creator>RH-TDU</dc:creator>
  <cp:lastModifiedBy>Mara Marčinko</cp:lastModifiedBy>
  <cp:lastPrinted>2015-05-25T09:44:00Z</cp:lastPrinted>
  <dcterms:modified xmlns:xsi="http://www.w3.org/2001/XMLSchema-instance" xsi:type="dcterms:W3CDTF">2015-09-28T10:54:00Z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