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c38f" w14:paraId="77bc38f" w:rsidRDefault="00806E52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124FD6">
        <w:t xml:space="preserve"> St-</w:t>
      </w:r>
      <w:r w:rsidR="009D4C00">
        <w:t>535</w:t>
      </w:r>
      <w:r w:rsidR="00124FD6">
        <w:t>/17-</w:t>
      </w:r>
      <w:r w:rsidR="00DD367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</w:t>
      </w:r>
      <w:r w:rsidR="004C1BF0">
        <w:t>sudskoj savjetnici Marini Ljubičić Knežević</w:t>
      </w:r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9D4C00">
        <w:t xml:space="preserve">BALATINAC d.o.o. za proizvodnju, usluge i trgovinu, </w:t>
      </w:r>
      <w:proofErr w:type="spellStart"/>
      <w:r w:rsidR="009D4C00">
        <w:t>Golinci</w:t>
      </w:r>
      <w:proofErr w:type="spellEnd"/>
      <w:r w:rsidR="009D4C00">
        <w:t>, Ulica Kralja Tomislava 97, MBS: 030042763, OIB: 35860358990</w:t>
      </w:r>
      <w:r>
        <w:t xml:space="preserve">, dana </w:t>
      </w:r>
      <w:r w:rsidR="00B70AC4">
        <w:t>17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9D4C00">
        <w:t xml:space="preserve">BALATINAC d.o.o. za proizvodnju, usluge i trgovinu, </w:t>
      </w:r>
      <w:proofErr w:type="spellStart"/>
      <w:r w:rsidR="009D4C00">
        <w:t>Golinci</w:t>
      </w:r>
      <w:proofErr w:type="spellEnd"/>
      <w:r w:rsidR="009D4C00">
        <w:t>, Ulica Kralja Tomislava 97, MBS: 030042763, OIB: 35860358990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9D4C00">
        <w:t>Jelena Kordić</w:t>
      </w:r>
      <w:r w:rsidR="00DD3678" w:rsidRPr="00432E7F">
        <w:t xml:space="preserve">, </w:t>
      </w:r>
      <w:r w:rsidR="009D4C00">
        <w:t xml:space="preserve">E. Kvaternika 44A, Višnjevac, </w:t>
      </w:r>
      <w:r w:rsidR="00DD3678" w:rsidRPr="00432E7F">
        <w:t xml:space="preserve">OIB: </w:t>
      </w:r>
      <w:r w:rsidR="009D4C00">
        <w:t>78573539971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9D4C00">
        <w:t xml:space="preserve">BALATINAC d.o.o. za proizvodnju, usluge i trgovinu, </w:t>
      </w:r>
      <w:proofErr w:type="spellStart"/>
      <w:r w:rsidR="009D4C00">
        <w:t>Golinci</w:t>
      </w:r>
      <w:proofErr w:type="spellEnd"/>
      <w:r w:rsidR="009D4C00">
        <w:t>, Ulica Kralja Tomislava 97, MBS: 030042763, OIB: 35860358990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9D4C00">
        <w:rPr>
          <w:bCs/>
        </w:rPr>
        <w:t>05</w:t>
      </w:r>
      <w:r>
        <w:rPr>
          <w:bCs/>
        </w:rPr>
        <w:t xml:space="preserve">. </w:t>
      </w:r>
      <w:r w:rsidR="00B70AC4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9D4C00">
        <w:t xml:space="preserve">BALATINAC d.o.o. za proizvodnju, usluge i trgovinu, </w:t>
      </w:r>
      <w:proofErr w:type="spellStart"/>
      <w:r w:rsidR="009D4C00">
        <w:t>Golinci</w:t>
      </w:r>
      <w:proofErr w:type="spellEnd"/>
      <w:r w:rsidR="009D4C00">
        <w:t>, Ulica Kralja Tomislava 97, MBS: 030042763, OIB: 35860358990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DD3678" w:rsidP="00102927" w:rsidR="00DD3678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806E52" w:rsidP="00102927" w:rsidR="00124FD6">
      <w:pPr>
        <w:pStyle w:val="Tijeloteksta"/>
        <w:ind w:left="708"/>
        <w:jc w:val="right"/>
      </w:pPr>
      <w:r>
        <w:t>19</w:t>
      </w:r>
      <w:r w:rsidR="00124FD6">
        <w:t xml:space="preserve"> St-</w:t>
      </w:r>
      <w:r w:rsidR="009D4C00">
        <w:t>535</w:t>
      </w:r>
      <w:r w:rsidR="00124FD6">
        <w:t>/17-</w:t>
      </w:r>
      <w:r w:rsidR="00DD3678">
        <w:t>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9D4C00">
        <w:t>09</w:t>
      </w:r>
      <w:r>
        <w:t xml:space="preserve">. </w:t>
      </w:r>
      <w:r w:rsidR="00B70AC4">
        <w:t>svibnja</w:t>
      </w:r>
      <w:r>
        <w:t xml:space="preserve"> 2017., objavio oglas na mrežnoj stranici e-oglasna ploča sudova pod poslovnim brojem  St-</w:t>
      </w:r>
      <w:r w:rsidR="009D4C00">
        <w:t>535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B70AC4">
        <w:t>17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  <w:r w:rsidR="004C1BF0" w:rsidRPr="004C1BF0">
        <w:rPr>
          <w:bCs/>
        </w:rPr>
        <w:t xml:space="preserve"> </w:t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  <w:t>Sudska savjetnica</w:t>
      </w:r>
    </w:p>
    <w:p w:rsidRDefault="00124FD6" w:rsidP="004C1BF0" w:rsidR="004C1BF0" w:rsidRPr="00F2165F">
      <w:pPr>
        <w:jc w:val="both"/>
        <w:rPr>
          <w:bCs/>
        </w:rPr>
      </w:pPr>
      <w:r>
        <w:t>Snježana Markotić Jurić</w:t>
      </w:r>
      <w:r w:rsidR="004C1BF0" w:rsidRPr="004C1BF0">
        <w:t xml:space="preserve"> </w:t>
      </w:r>
      <w:r w:rsidR="004C1BF0">
        <w:tab/>
      </w:r>
      <w:r w:rsidR="004C1BF0">
        <w:tab/>
      </w:r>
      <w:r w:rsidR="004C1BF0">
        <w:tab/>
      </w:r>
      <w:r w:rsidR="004C1BF0">
        <w:tab/>
      </w:r>
      <w:r w:rsidR="004C1BF0">
        <w:tab/>
        <w:t xml:space="preserve">      Marina Ljubičić Knežević</w:t>
      </w:r>
    </w:p>
    <w:p w:rsidRDefault="00124FD6" w:rsidP="000412A0" w:rsidR="00124FD6">
      <w:pPr>
        <w:pStyle w:val="Tijeloteksta"/>
        <w:jc w:val="left"/>
      </w:pPr>
    </w:p>
    <w:p w:rsidRDefault="00124FD6" w:rsidP="004C1BF0" w:rsidR="004C1BF0">
      <w:pPr>
        <w:tabs>
          <w:tab w:pos="5812" w:val="left"/>
        </w:tabs>
        <w:ind w:firstLine="560" w:left="5812"/>
        <w:jc w:val="both"/>
        <w:rPr>
          <w:bCs/>
        </w:rPr>
      </w:pPr>
      <w:r>
        <w:tab/>
      </w:r>
      <w:r>
        <w:tab/>
      </w:r>
      <w:r w:rsidR="004C1BF0">
        <w:rPr>
          <w:bCs/>
        </w:rPr>
        <w:t xml:space="preserve">      </w:t>
      </w:r>
    </w:p>
    <w:p w:rsidRDefault="00124FD6" w:rsidP="004C1BF0" w:rsidR="00124FD6">
      <w:pPr>
        <w:pStyle w:val="Tijeloteksta"/>
        <w:ind w:left="360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0AC4">
        <w:t>4</w:t>
      </w:r>
      <w:r>
        <w:t>/</w:t>
      </w:r>
      <w:r w:rsidR="00B70AC4">
        <w:t>9</w:t>
      </w: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1BF0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E43EB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06E52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D4C00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AF2676"/>
    <w:rsid w:val="00B24B41"/>
    <w:rsid w:val="00B3448E"/>
    <w:rsid w:val="00B706CB"/>
    <w:rsid w:val="00B70AC4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D3678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3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3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BALATINAC d.o.o. za proizvodnju, usluge i trgovinu</izvorni_sadrzaj>
    <derivirana_varijabla naziv="DomainObject.Predmet.ProtustrankaFormated_1">  BALATINAC d.o.o. za proizvodnju, usluge i trgovinu</derivirana_varijabla>
  </DomainObject.Predmet.ProtustrankaFormated>
  <DomainObject.Predmet.ProtustrankaFormatedOIB>
    <izvorni_sadrzaj>  BALATINAC d.o.o. za proizvodnju, usluge i trgovinu, OIB 35860358990</izvorni_sadrzaj>
    <derivirana_varijabla naziv="DomainObject.Predmet.ProtustrankaFormatedOIB_1">  BALATINAC d.o.o. za proizvodnju, usluge i trgovinu, OIB 35860358990</derivirana_varijabla>
  </DomainObject.Predmet.ProtustrankaFormatedOIB>
  <DomainObject.Predmet.ProtustrankaFormatedWithAdress>
    <izvorni_sadrzaj> BALATINAC d.o.o. za proizvodnju, usluge i trgovinu, Ulica Kralja Tomislava 97, 31542 Golinci</izvorni_sadrzaj>
    <derivirana_varijabla naziv="DomainObject.Predmet.ProtustrankaFormatedWithAdress_1"> BALATINAC d.o.o. za proizvodnju, usluge i trgovinu, Ulica Kralja Tomislava 97, 31542 Golinci</derivirana_varijabla>
  </DomainObject.Predmet.ProtustrankaFormatedWithAdress>
  <DomainObject.Predmet.ProtustrankaFormatedWithAdressOIB>
    <izvorni_sadrzaj> BALATINAC d.o.o. za proizvodnju, usluge i trgovinu, OIB 35860358990, Ulica Kralja Tomislava 97, 31542 Golinci</izvorni_sadrzaj>
    <derivirana_varijabla naziv="DomainObject.Predmet.ProtustrankaFormatedWithAdressOIB_1"> BALATINAC d.o.o. za proizvodnju, usluge i trgovinu, OIB 35860358990, Ulica Kralja Tomislava 97, 31542 Golinci</derivirana_varijabla>
  </DomainObject.Predmet.ProtustrankaFormatedWithAdressOIB>
  <DomainObject.Predmet.ProtustrankaWithAdress>
    <izvorni_sadrzaj>BALATINAC d.o.o. za proizvodnju, usluge i trgovinu Ulica Kralja Tomislava 97, 31542 Golinci</izvorni_sadrzaj>
    <derivirana_varijabla naziv="DomainObject.Predmet.ProtustrankaWithAdress_1">BALATINAC d.o.o. za proizvodnju, usluge i trgovinu Ulica Kralja Tomislava 97, 31542 Golinci</derivirana_varijabla>
  </DomainObject.Predmet.ProtustrankaWithAdress>
  <DomainObject.Predmet.ProtustrankaWithAdressOIB>
    <izvorni_sadrzaj>BALATINAC d.o.o. za proizvodnju, usluge i trgovinu, OIB 35860358990, Ulica Kralja Tomislava 97, 31542 Golinci</izvorni_sadrzaj>
    <derivirana_varijabla naziv="DomainObject.Predmet.ProtustrankaWithAdressOIB_1">BALATINAC d.o.o. za proizvodnju, usluge i trgovinu, OIB 35860358990, Ulica Kralja Tomislava 97, 31542 Golinci</derivirana_varijabla>
  </DomainObject.Predmet.ProtustrankaWithAdressOIB>
  <DomainObject.Predmet.ProtustrankaNazivFormated>
    <izvorni_sadrzaj>BALATINAC d.o.o. za proizvodnju, usluge i trgovinu</izvorni_sadrzaj>
    <derivirana_varijabla naziv="DomainObject.Predmet.ProtustrankaNazivFormated_1">BALATINAC d.o.o. za proizvodnju, usluge i trgovinu</derivirana_varijabla>
  </DomainObject.Predmet.ProtustrankaNazivFormated>
  <DomainObject.Predmet.ProtustrankaNazivFormatedOIB>
    <izvorni_sadrzaj>BALATINAC d.o.o. za proizvodnju, usluge i trgovinu, OIB 35860358990</izvorni_sadrzaj>
    <derivirana_varijabla naziv="DomainObject.Predmet.ProtustrankaNazivFormatedOIB_1">BALATINAC d.o.o. za proizvodnju, usluge i trgovinu, OIB 35860358990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BALATINAC d.o.o. za proizvodnju, usluge i trgovinu</item>
    </izvorni_sadrzaj>
    <derivirana_varijabla naziv="DomainObject.Predmet.ProtuStrankaListFormated_1">
      <item>BALATINAC d.o.o. za proizvodnju, usluge i trgovinu</item>
    </derivirana_varijabla>
  </DomainObject.Predmet.ProtuStrankaListFormated>
  <DomainObject.Predmet.ProtuStrankaListFormatedOIB>
    <izvorni_sadrzaj>
      <item>BALATINAC d.o.o. za proizvodnju, usluge i trgovinu, OIB 35860358990</item>
    </izvorni_sadrzaj>
    <derivirana_varijabla naziv="DomainObject.Predmet.ProtuStrankaListFormatedOIB_1">
      <item>BALATINAC d.o.o. za proizvodnju, usluge i trgovinu, OIB 35860358990</item>
    </derivirana_varijabla>
  </DomainObject.Predmet.ProtuStrankaListFormatedOIB>
  <DomainObject.Predmet.ProtuStrankaListFormatedWithAdress>
    <izvorni_sadrzaj>
      <item>BALATINAC d.o.o. za proizvodnju, usluge i trgovinu, Ulica Kralja Tomislava 97, 31542 Golinci</item>
    </izvorni_sadrzaj>
    <derivirana_varijabla naziv="DomainObject.Predmet.ProtuStrankaListFormatedWithAdress_1">
      <item>BALATINAC d.o.o. za proizvodnju, usluge i trgovinu, Ulica Kralja Tomislava 97, 31542 Golinci</item>
    </derivirana_varijabla>
  </DomainObject.Predmet.ProtuStrankaListFormatedWithAdress>
  <DomainObject.Predmet.ProtuStrankaListFormatedWithAdressOIB>
    <izvorni_sadrzaj>
      <item>BALATINAC d.o.o. za proizvodnju, usluge i trgovinu, OIB 35860358990, Ulica Kralja Tomislava 97, 31542 Golinci</item>
    </izvorni_sadrzaj>
    <derivirana_varijabla naziv="DomainObject.Predmet.ProtuStrankaListFormatedWithAdressOIB_1">
      <item>BALATINAC d.o.o. za proizvodnju, usluge i trgovinu, OIB 35860358990, Ulica Kralja Tomislava 97, 31542 Golinci</item>
    </derivirana_varijabla>
  </DomainObject.Predmet.ProtuStrankaListFormatedWithAdressOIB>
  <DomainObject.Predmet.ProtuStrankaListNazivFormated>
    <izvorni_sadrzaj>
      <item>BALATINAC d.o.o. za proizvodnju, usluge i trgovinu</item>
    </izvorni_sadrzaj>
    <derivirana_varijabla naziv="DomainObject.Predmet.ProtuStrankaListNazivFormated_1">
      <item>BALATINAC d.o.o. za proizvodnju, usluge i trgovinu</item>
    </derivirana_varijabla>
  </DomainObject.Predmet.ProtuStrankaListNazivFormated>
  <DomainObject.Predmet.ProtuStrankaListNazivFormatedOIB>
    <izvorni_sadrzaj>
      <item>BALATINAC d.o.o. za proizvodnju, usluge i trgovinu, OIB 35860358990</item>
    </izvorni_sadrzaj>
    <derivirana_varijabla naziv="DomainObject.Predmet.ProtuStrankaListNazivFormatedOIB_1">
      <item>BALATINAC d.o.o. za proizvodnju, usluge i trgovinu, OIB 35860358990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BALATINAC d.o.o. za proizvodnju, usluge i trgovinu</izvorni_sadrzaj>
    <derivirana_varijabla naziv="DomainObject.Predmet.ProtustrankaIDrugi_1">BALATINAC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BALATINAC d.o.o. za proizvodnju, usluge i trgovinu, OIB 35860358990, Ulica Kralja Tomislava 97, 31542 Golinci</izvorni_sadrzaj>
    <derivirana_varijabla naziv="DomainObject.Predmet.ProtustrankaIDrugiAdressOIB_1">BALATINAC d.o.o. za proizvodnju, usluge i trgovinu, OIB 35860358990, Ulica Kralja Tomislava 97, 31542 Golinci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BALATINAC d.o.o. za proizvodnju, usluge i trgovinu</item>
    </izvorni_sadrzaj>
    <derivirana_varijabla naziv="DomainObject.Predmet.SudioniciListNaziv_1">
      <item>FINA RC OSIJEK</item>
      <item>BALATINAC d.o.o. za proizvodnju, usluge i trgovinu</item>
    </derivirana_varijabla>
  </DomainObject.Predmet.SudioniciListNaziv>
  <DomainObject.Predmet.SudioniciListAdressOIB>
    <izvorni_sadrzaj>
      <item>FINA RC OSIJEK, OIB 85821130368</item>
      <item>BALATINAC d.o.o. za proizvodnju, usluge i trgovinu, OIB 35860358990, Ulica Kralja Tomislava 97,31542 Golinci</item>
    </izvorni_sadrzaj>
    <derivirana_varijabla naziv="DomainObject.Predmet.SudioniciListAdressOIB_1">
      <item>FINA RC OSIJEK, OIB 85821130368</item>
      <item>BALATINAC d.o.o. za proizvodnju, usluge i trgovinu, OIB 35860358990, Ulica Kralja Tomislava 97,31542 Golinci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35860358990</item>
    </izvorni_sadrzaj>
    <derivirana_varijabla naziv="DomainObject.Predmet.SudioniciListNazivOIB_1">
      <item>, OIB 85821130368</item>
      <item>, OIB 35860358990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2846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2017-07-17T11:29:00Z</dcterms:created>
  <dc:creator>Korisnik</dc:creator>
  <cp:lastModifiedBy>Snježana Markotić Jurić</cp:lastModifiedBy>
  <cp:lastPrinted>2017-07-17T11:27:00Z</cp:lastPrinted>
  <dcterms:modified xmlns:xsi="http://www.w3.org/2001/XMLSchema-instance" xsi:type="dcterms:W3CDTF">2017-07-17T11:30:00Z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