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7602" w14:paraId="aa77602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D23E4">
        <w:rPr>
          <w:sz w:val="24"/>
          <w:szCs w:val="24"/>
          <w:lang w:val="hr-HR"/>
        </w:rPr>
        <w:t>830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D23E4">
        <w:t>ALLEANDRO INVEST j.d.o.o., Vodice, Ljubljanska 17, OIB: 86999698744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7F077F">
        <w:rPr>
          <w:szCs w:val="24"/>
        </w:rPr>
        <w:t>13</w:t>
      </w:r>
      <w:r w:rsidR="008E5BBF">
        <w:rPr>
          <w:szCs w:val="24"/>
        </w:rPr>
        <w:t xml:space="preserve">. lipnja </w:t>
      </w:r>
      <w:r w:rsidR="0053132F">
        <w:rPr>
          <w:szCs w:val="24"/>
        </w:rPr>
        <w:t>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8D23E4">
        <w:rPr>
          <w:sz w:val="24"/>
          <w:szCs w:val="24"/>
          <w:lang w:val="hr-HR"/>
        </w:rPr>
        <w:t>DANIJEL ALLEANDRO, Vodice, Ljubljanska 17, OIB: 46115019190</w:t>
      </w:r>
      <w:r w:rsidR="00D25E9C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8D23E4">
        <w:rPr>
          <w:sz w:val="24"/>
          <w:szCs w:val="24"/>
          <w:lang w:val="hr-HR"/>
        </w:rPr>
        <w:t>830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8D23E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8D23E4" w:rsidRPr="008D23E4">
        <w:rPr>
          <w:sz w:val="24"/>
          <w:szCs w:val="24"/>
        </w:rPr>
        <w:t>ALLEANDRO INVEST j.d.o.o., Vodice</w:t>
      </w:r>
      <w:r w:rsidR="00886EB2" w:rsidRPr="008D23E4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7F077F">
        <w:rPr>
          <w:sz w:val="24"/>
          <w:szCs w:val="24"/>
          <w:lang w:val="hr-HR"/>
        </w:rPr>
        <w:t>13</w:t>
      </w:r>
      <w:r w:rsidR="008E5BBF">
        <w:rPr>
          <w:sz w:val="24"/>
          <w:szCs w:val="24"/>
          <w:lang w:val="hr-HR"/>
        </w:rPr>
        <w:t>. lipnja</w:t>
      </w:r>
      <w:r w:rsidR="008E5BBF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554101" w:rsidP="003C52FE" w:rsidR="0055410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8D23E4">
        <w:rPr>
          <w:szCs w:val="24"/>
        </w:rPr>
        <w:t xml:space="preserve">DANIJEL ALLEANDRO, Vodice, Ljubljanska 17 </w:t>
      </w:r>
      <w:r w:rsidR="00AC7127">
        <w:rPr>
          <w:szCs w:val="24"/>
        </w:rPr>
        <w:t xml:space="preserve">i </w:t>
      </w:r>
      <w:r w:rsidR="007E27BE">
        <w:rPr>
          <w:szCs w:val="24"/>
        </w:rPr>
        <w:t>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274249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74249" w:rsidP="00274249" w:rsidR="00274249">
      <w:pPr>
        <w:rPr>
          <w:lang w:val="hr-HR"/>
        </w:rPr>
      </w:pPr>
    </w:p>
    <w:p w:rsidRDefault="00F60E80" w:rsidP="00274249" w:rsidR="00F60E80" w:rsidRPr="00274249">
      <w:pPr>
        <w:jc w:val="center"/>
        <w:rPr>
          <w:lang w:val="hr-HR"/>
        </w:rPr>
      </w:pPr>
    </w:p>
    <w:sectPr w:rsidSect="00BB68B9" w:rsidR="00F60E80" w:rsidRPr="00274249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127" w:rsidR="00AC7127">
      <w:r>
        <w:separator/>
      </w:r>
    </w:p>
  </w:endnote>
  <w:endnote w:id="0" w:type="continuationSeparator">
    <w:p w:rsidRDefault="00AC7127" w:rsidR="00AC7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127" w:rsidR="00AC7127">
      <w:r>
        <w:separator/>
      </w:r>
    </w:p>
  </w:footnote>
  <w:footnote w:id="0" w:type="continuationSeparator">
    <w:p w:rsidRDefault="00AC7127" w:rsidR="00AC7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7127" w:rsidR="00AC71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7127" w:rsidP="00EF4316" w:rsidR="00AC712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D2C8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7127" w:rsidP="00DD7B90" w:rsidR="00AC712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D23E4">
      <w:rPr>
        <w:sz w:val="24"/>
        <w:szCs w:val="24"/>
        <w:lang w:val="hr-HR"/>
      </w:rPr>
      <w:t>830</w:t>
    </w:r>
    <w:r>
      <w:rPr>
        <w:sz w:val="24"/>
        <w:szCs w:val="24"/>
        <w:lang w:val="hr-HR"/>
      </w:rPr>
      <w:t>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F0F"/>
    <w:rsid w:val="000306AD"/>
    <w:rsid w:val="00061950"/>
    <w:rsid w:val="00086A8D"/>
    <w:rsid w:val="000B08AC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0FBA"/>
    <w:rsid w:val="002043CB"/>
    <w:rsid w:val="00222030"/>
    <w:rsid w:val="00230D12"/>
    <w:rsid w:val="00256749"/>
    <w:rsid w:val="0027022E"/>
    <w:rsid w:val="00274249"/>
    <w:rsid w:val="002806C2"/>
    <w:rsid w:val="002877F3"/>
    <w:rsid w:val="002D33E5"/>
    <w:rsid w:val="00324C63"/>
    <w:rsid w:val="003328D9"/>
    <w:rsid w:val="003879C2"/>
    <w:rsid w:val="003B4CAA"/>
    <w:rsid w:val="003C52FE"/>
    <w:rsid w:val="003E434D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B392A"/>
    <w:rsid w:val="004C3D10"/>
    <w:rsid w:val="004C5EC3"/>
    <w:rsid w:val="0053132F"/>
    <w:rsid w:val="00551BD2"/>
    <w:rsid w:val="00554101"/>
    <w:rsid w:val="0059486F"/>
    <w:rsid w:val="005A78A8"/>
    <w:rsid w:val="005B27D0"/>
    <w:rsid w:val="005D712A"/>
    <w:rsid w:val="005F6A78"/>
    <w:rsid w:val="006325FF"/>
    <w:rsid w:val="006423FC"/>
    <w:rsid w:val="00645D3A"/>
    <w:rsid w:val="0065029E"/>
    <w:rsid w:val="0067596F"/>
    <w:rsid w:val="00697CE6"/>
    <w:rsid w:val="006D20A6"/>
    <w:rsid w:val="006D2C81"/>
    <w:rsid w:val="006D7447"/>
    <w:rsid w:val="006E312F"/>
    <w:rsid w:val="00742494"/>
    <w:rsid w:val="007718B2"/>
    <w:rsid w:val="00793003"/>
    <w:rsid w:val="007B3220"/>
    <w:rsid w:val="007C48AB"/>
    <w:rsid w:val="007E206B"/>
    <w:rsid w:val="007E27BE"/>
    <w:rsid w:val="007F077F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8C24F2"/>
    <w:rsid w:val="008D23E4"/>
    <w:rsid w:val="008E031A"/>
    <w:rsid w:val="008E5BBF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C7127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79DD"/>
    <w:rsid w:val="00C80125"/>
    <w:rsid w:val="00CA58CD"/>
    <w:rsid w:val="00CC3B20"/>
    <w:rsid w:val="00CE7D5C"/>
    <w:rsid w:val="00D00E37"/>
    <w:rsid w:val="00D209CC"/>
    <w:rsid w:val="00D24022"/>
    <w:rsid w:val="00D25E9C"/>
    <w:rsid w:val="00D330A2"/>
    <w:rsid w:val="00D35D28"/>
    <w:rsid w:val="00D37004"/>
    <w:rsid w:val="00D64893"/>
    <w:rsid w:val="00DA50A1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926C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2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C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C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C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C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2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C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C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C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C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St-830/2016</izvorni_sadrzaj>
    <derivirana_varijabla naziv="DomainObject.Predmet.OznakaBroj_1">St-830/2016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ALLEANDRO INVEST j.d.o.o. za usluge i trgovinu</izvorni_sadrzaj>
    <derivirana_varijabla naziv="DomainObject.Predmet.ProtustrankaFormated_1">  ALLEANDRO INVEST j.d.o.o. za usluge i trgovinu</derivirana_varijabla>
  </DomainObject.Predmet.ProtustrankaFormated>
  <DomainObject.Predmet.ProtustrankaFormatedOIB>
    <izvorni_sadrzaj>  ALLEANDRO INVEST j.d.o.o. za usluge i trgovinu, OIB 86999698744</izvorni_sadrzaj>
    <derivirana_varijabla naziv="DomainObject.Predmet.ProtustrankaFormatedOIB_1">  ALLEANDRO INVEST j.d.o.o. za usluge i trgovinu, OIB 86999698744</derivirana_varijabla>
  </DomainObject.Predmet.ProtustrankaFormatedOIB>
  <DomainObject.Predmet.ProtustrankaFormatedWithAdress>
    <izvorni_sadrzaj> ALLEANDRO INVEST j.d.o.o. za usluge i trgovinu, Ljubljanska 17, 22211 Vodice</izvorni_sadrzaj>
    <derivirana_varijabla naziv="DomainObject.Predmet.ProtustrankaFormatedWithAdress_1"> ALLEANDRO INVEST j.d.o.o. za usluge i trgovinu, Ljubljanska 17, 22211 Vodice</derivirana_varijabla>
  </DomainObject.Predmet.ProtustrankaFormatedWithAdress>
  <DomainObject.Predmet.ProtustrankaFormatedWithAdressOIB>
    <izvorni_sadrzaj> ALLEANDRO INVEST j.d.o.o. za usluge i trgovinu, OIB 86999698744, Ljubljanska 17, 22211 Vodice</izvorni_sadrzaj>
    <derivirana_varijabla naziv="DomainObject.Predmet.ProtustrankaFormatedWithAdressOIB_1"> ALLEANDRO INVEST j.d.o.o. za usluge i trgovinu, OIB 86999698744, Ljubljanska 17, 22211 Vodice</derivirana_varijabla>
  </DomainObject.Predmet.ProtustrankaFormatedWithAdressOIB>
  <DomainObject.Predmet.ProtustrankaWithAdress>
    <izvorni_sadrzaj>ALLEANDRO INVEST j.d.o.o. za usluge i trgovinu Ljubljanska 17, 22211 Vodice</izvorni_sadrzaj>
    <derivirana_varijabla naziv="DomainObject.Predmet.ProtustrankaWithAdress_1">ALLEANDRO INVEST j.d.o.o. za usluge i trgovinu Ljubljanska 17, 22211 Vodice</derivirana_varijabla>
  </DomainObject.Predmet.ProtustrankaWithAdress>
  <DomainObject.Predmet.ProtustrankaWithAdressOIB>
    <izvorni_sadrzaj>ALLEANDRO INVEST j.d.o.o. za usluge i trgovinu, OIB 86999698744, Ljubljanska 17, 22211 Vodice</izvorni_sadrzaj>
    <derivirana_varijabla naziv="DomainObject.Predmet.ProtustrankaWithAdressOIB_1">ALLEANDRO INVEST j.d.o.o. za usluge i trgovinu, OIB 86999698744, Ljubljanska 17, 22211 Vodice</derivirana_varijabla>
  </DomainObject.Predmet.ProtustrankaWithAdressOIB>
  <DomainObject.Predmet.ProtustrankaNazivFormated>
    <izvorni_sadrzaj>ALLEANDRO INVEST j.d.o.o. za usluge i trgovinu</izvorni_sadrzaj>
    <derivirana_varijabla naziv="DomainObject.Predmet.ProtustrankaNazivFormated_1">ALLEANDRO INVEST j.d.o.o. za usluge i trgovinu</derivirana_varijabla>
  </DomainObject.Predmet.ProtustrankaNazivFormated>
  <DomainObject.Predmet.ProtustrankaNazivFormatedOIB>
    <izvorni_sadrzaj>ALLEANDRO INVEST j.d.o.o. za usluge i trgovinu, OIB 86999698744</izvorni_sadrzaj>
    <derivirana_varijabla naziv="DomainObject.Predmet.ProtustrankaNazivFormatedOIB_1">ALLEANDRO INVEST j.d.o.o. za usluge i trgovinu, OIB 86999698744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ALLEANDRO INVEST j.d.o.o. za usluge i trgovinu</item>
    </izvorni_sadrzaj>
    <derivirana_varijabla naziv="DomainObject.Predmet.ProtuStrankaListFormated_1">
      <item>ALLEANDRO INVEST j.d.o.o. za usluge i trgovinu</item>
    </derivirana_varijabla>
  </DomainObject.Predmet.ProtuStrankaListFormated>
  <DomainObject.Predmet.ProtuStrankaListFormatedOIB>
    <izvorni_sadrzaj>
      <item>ALLEANDRO INVEST j.d.o.o. za usluge i trgovinu, OIB 86999698744</item>
    </izvorni_sadrzaj>
    <derivirana_varijabla naziv="DomainObject.Predmet.ProtuStrankaListFormatedOIB_1">
      <item>ALLEANDRO INVEST j.d.o.o. za usluge i trgovinu, OIB 86999698744</item>
    </derivirana_varijabla>
  </DomainObject.Predmet.ProtuStrankaListFormatedOIB>
  <DomainObject.Predmet.ProtuStrankaListFormatedWithAdress>
    <izvorni_sadrzaj>
      <item>ALLEANDRO INVEST j.d.o.o. za usluge i trgovinu, Ljubljanska 17, 22211 Vodice</item>
    </izvorni_sadrzaj>
    <derivirana_varijabla naziv="DomainObject.Predmet.ProtuStrankaListFormatedWithAdress_1">
      <item>ALLEANDRO INVEST j.d.o.o. za usluge i trgovinu, Ljubljanska 17, 22211 Vodice</item>
    </derivirana_varijabla>
  </DomainObject.Predmet.ProtuStrankaListFormatedWithAdress>
  <DomainObject.Predmet.ProtuStrankaListFormatedWithAdressOIB>
    <izvorni_sadrzaj>
      <item>ALLEANDRO INVEST j.d.o.o. za usluge i trgovinu, OIB 86999698744, Ljubljanska 17, 22211 Vodice</item>
    </izvorni_sadrzaj>
    <derivirana_varijabla naziv="DomainObject.Predmet.ProtuStrankaListFormatedWithAdressOIB_1">
      <item>ALLEANDRO INVEST j.d.o.o. za usluge i trgovinu, OIB 86999698744, Ljubljanska 17, 22211 Vodice</item>
    </derivirana_varijabla>
  </DomainObject.Predmet.ProtuStrankaListFormatedWithAdressOIB>
  <DomainObject.Predmet.ProtuStrankaListNazivFormated>
    <izvorni_sadrzaj>
      <item>ALLEANDRO INVEST j.d.o.o. za usluge i trgovinu</item>
    </izvorni_sadrzaj>
    <derivirana_varijabla naziv="DomainObject.Predmet.ProtuStrankaListNazivFormated_1">
      <item>ALLEANDRO INVEST j.d.o.o. za usluge i trgovinu</item>
    </derivirana_varijabla>
  </DomainObject.Predmet.ProtuStrankaListNazivFormated>
  <DomainObject.Predmet.ProtuStrankaListNazivFormatedOIB>
    <izvorni_sadrzaj>
      <item>ALLEANDRO INVEST j.d.o.o. za usluge i trgovinu, OIB 86999698744</item>
    </izvorni_sadrzaj>
    <derivirana_varijabla naziv="DomainObject.Predmet.ProtuStrankaListNazivFormatedOIB_1">
      <item>ALLEANDRO INVEST j.d.o.o. za usluge i trgovinu, OIB 86999698744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ALLEANDRO INVEST j.d.o.o. za usluge i trgovinu</izvorni_sadrzaj>
    <derivirana_varijabla naziv="DomainObject.Predmet.ProtustrankaIDrugi_1">ALLEANDRO INVEST j.d.o.o. za usluge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ALLEANDRO INVEST j.d.o.o. za usluge i trgovinu, OIB 86999698744, Ljubljanska 17, 22211 Vodice</izvorni_sadrzaj>
    <derivirana_varijabla naziv="DomainObject.Predmet.ProtustrankaIDrugiAdressOIB_1">ALLEANDRO INVEST j.d.o.o. za usluge i trgovinu, OIB 86999698744, Ljubljanska 17,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ALLEANDRO INVEST j.d.o.o. za usluge i trgovinu</item>
    </izvorni_sadrzaj>
    <derivirana_varijabla naziv="DomainObject.Predmet.SudioniciListNaziv_1">
      <item>FINA - Podružnica Šibenik</item>
      <item>ALLEANDRO INVEST j.d.o.o. za usluge i trgovinu</item>
    </derivirana_varijabla>
  </DomainObject.Predmet.SudioniciListNaziv>
  <DomainObject.Predmet.SudioniciListAdressOIB>
    <izvorni_sadrzaj>
      <item>FINA - Podružnica Šibenik, OIB 85821130368, Perivoj L. Marune 1,22000 Šibenik</item>
      <item>ALLEANDRO INVEST j.d.o.o. za usluge i trgovinu, OIB 86999698744, Ljubljanska 17,22211 Vodice</item>
    </izvorni_sadrzaj>
    <derivirana_varijabla naziv="DomainObject.Predmet.SudioniciListAdressOIB_1">
      <item>FINA - Podružnica Šibenik, OIB 85821130368, Perivoj L. Marune 1,22000 Šibenik</item>
      <item>ALLEANDRO INVEST j.d.o.o. za usluge i trgovinu, OIB 86999698744, Ljubljanska 17,22211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86999698744</item>
    </izvorni_sadrzaj>
    <derivirana_varijabla naziv="DomainObject.Predmet.SudioniciListNazivOIB_1">
      <item>, OIB 85821130368</item>
      <item>, OIB 86999698744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0B642-3A08-469D-8823-D6481AE0B7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332</properties:Words>
  <properties:Characters>1664</properties:Characters>
  <properties:Lines>58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2016-06-13T07:57:00Z</dcterms:created>
  <dc:creator>Ante Kačić</dc:creator>
  <cp:lastModifiedBy>wsadmin</cp:lastModifiedBy>
  <cp:lastPrinted>2015-11-27T10:35:00Z</cp:lastPrinted>
  <dcterms:modified xmlns:xsi="http://www.w3.org/2001/XMLSchema-instance" xsi:type="dcterms:W3CDTF">2016-06-14T06:04:00Z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