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0c1b6" w14:paraId="0b0c1b6" w:rsidRDefault="00F921FF" w:rsidP="00F921FF" w:rsidR="00F921FF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21FF" w:rsidP="00F921FF" w:rsidR="00F921FF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F921FF" w:rsidP="00F921FF" w:rsidR="00F921F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F921FF" w:rsidP="00F921FF" w:rsidR="00F921F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F921FF" w:rsidP="00F921FF" w:rsidR="00F921FF"/>
    <w:p w:rsidRDefault="00F921FF" w:rsidP="00F921FF" w:rsidR="00F921F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F921FF" w:rsidP="00F921FF" w:rsidR="00F921F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F921FF" w:rsidP="00F921FF" w:rsidR="00F921F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F921FF" w:rsidP="00F921FF" w:rsidR="00F921F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921FF" w:rsidP="00F921FF" w:rsidR="00F921F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3132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STIPIĆ GRADNJA d. o. o. Labin, Matka Laginje 12, OIB 02252095469,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F921FF" w:rsidP="00F921FF" w:rsidR="00F921F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921FF" w:rsidP="00F921FF" w:rsidR="00F921F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F921FF" w:rsidP="00F921FF" w:rsidR="00F921F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921FF" w:rsidP="00F921FF" w:rsidR="00F921F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STIPIĆ GRADNJA d. o. o. Labin, Matka Laginje 12, OIB 02252095469.</w:t>
      </w:r>
    </w:p>
    <w:p w:rsidRDefault="00F921FF" w:rsidP="00F921FF" w:rsidR="00F921F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F921FF" w:rsidP="00F921FF" w:rsidR="00F921FF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F921FF" w:rsidP="00F921FF" w:rsidR="00F921F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F921FF" w:rsidP="00F921FF" w:rsidR="00F921F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STIPIĆ GRADNJA d. o. o. Labin.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1422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48,00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F921FF" w:rsidP="00F921FF" w:rsidR="00F921F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F921FF" w:rsidP="00F921FF" w:rsidR="00F921F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F921FF" w:rsidP="00F921FF" w:rsidR="00F921F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921FF" w:rsidP="00F921FF" w:rsidR="00F921F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F921FF" w:rsidP="00F921FF" w:rsidR="00F921FF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F921FF" w:rsidP="00F921FF" w:rsidR="00F921FF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F921FF" w:rsidP="00F921FF" w:rsidR="00F921FF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F921FF" w:rsidP="00F921FF" w:rsidR="00F921F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F921FF" w:rsidP="00F921FF" w:rsidR="00F921F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F921FF" w:rsidP="00F921FF" w:rsidR="00F921F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F921FF" w:rsidP="00F921FF" w:rsidR="00F921FF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F921FF" w:rsidP="00F921FF" w:rsidR="00F921F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F921FF" w:rsidP="00F921FF" w:rsidR="00F921FF" w:rsidRPr="00D05CA9">
      <w:pPr>
        <w:tabs>
          <w:tab w:pos="4116" w:val="left"/>
        </w:tabs>
      </w:pPr>
    </w:p>
    <w:p w:rsidRDefault="00F921FF" w:rsidP="00F921FF" w:rsidR="00F921FF" w:rsidRPr="00D05CA9">
      <w:pPr>
        <w:tabs>
          <w:tab w:pos="4116" w:val="left"/>
        </w:tabs>
      </w:pPr>
    </w:p>
    <w:p w:rsidRDefault="00F921FF" w:rsidP="00F921FF" w:rsidR="00F921FF" w:rsidRPr="00D05CA9">
      <w:pPr>
        <w:tabs>
          <w:tab w:pos="4116" w:val="left"/>
        </w:tabs>
      </w:pPr>
    </w:p>
    <w:p w:rsidRDefault="00F921FF" w:rsidP="00F921FF" w:rsidR="00F921FF" w:rsidRPr="00D05CA9">
      <w:pPr>
        <w:tabs>
          <w:tab w:pos="4116" w:val="left"/>
        </w:tabs>
      </w:pPr>
    </w:p>
    <w:p w:rsidRDefault="00F921FF" w:rsidP="00F921FF" w:rsidR="00F921FF" w:rsidRPr="00D05CA9">
      <w:pPr>
        <w:tabs>
          <w:tab w:pos="4116" w:val="left"/>
        </w:tabs>
      </w:pPr>
    </w:p>
    <w:p w:rsidRDefault="00F921FF" w:rsidP="00F921FF" w:rsidR="00F921FF" w:rsidRPr="00D05CA9">
      <w:pPr>
        <w:tabs>
          <w:tab w:pos="4116" w:val="left"/>
        </w:tabs>
      </w:pPr>
    </w:p>
    <w:p w:rsidRDefault="00F921FF" w:rsidP="00F921FF" w:rsidR="00F921FF" w:rsidRPr="00D05CA9">
      <w:pPr>
        <w:tabs>
          <w:tab w:pos="4116" w:val="left"/>
        </w:tabs>
      </w:pPr>
    </w:p>
    <w:p w:rsidRDefault="00F921FF" w:rsidP="00F921FF" w:rsidR="00F921FF" w:rsidRPr="00D05CA9">
      <w:pPr>
        <w:tabs>
          <w:tab w:pos="4116" w:val="left"/>
        </w:tabs>
      </w:pPr>
    </w:p>
    <w:p w:rsidRDefault="00F921FF" w:rsidP="00F921FF" w:rsidR="00F921FF" w:rsidRPr="00D05CA9">
      <w:pPr>
        <w:tabs>
          <w:tab w:pos="4116" w:val="left"/>
        </w:tabs>
      </w:pPr>
    </w:p>
    <w:p w:rsidRDefault="00F921FF" w:rsidP="00F921FF" w:rsidR="00F921FF" w:rsidRPr="00D05CA9"/>
    <w:p w:rsidRDefault="00F921FF" w:rsidP="00F921FF" w:rsidR="00F921FF" w:rsidRPr="00D05CA9"/>
    <w:p w:rsidRDefault="00F921FF" w:rsidP="00F921FF" w:rsidR="00F921FF" w:rsidRPr="00D05CA9"/>
    <w:p w:rsidRDefault="00F921FF" w:rsidP="00F921FF" w:rsidR="00F921FF" w:rsidRPr="00D05CA9"/>
    <w:p w:rsidRDefault="00F921FF" w:rsidP="00F921FF" w:rsidR="00F921FF" w:rsidRPr="00D05CA9"/>
    <w:p w:rsidRDefault="00F921FF" w:rsidP="00F921FF" w:rsidR="00F921FF" w:rsidRPr="00D05CA9"/>
    <w:p w:rsidRDefault="00F921FF" w:rsidP="00F921FF" w:rsidR="00F921FF" w:rsidRPr="00D05CA9"/>
    <w:p w:rsidRDefault="00F921FF" w:rsidP="00F921FF" w:rsidR="00F921FF" w:rsidRPr="00D05CA9"/>
    <w:p w:rsidRDefault="00F921FF" w:rsidP="00F921FF" w:rsidR="00F921FF" w:rsidRPr="00D05CA9"/>
    <w:p w:rsidRDefault="00F921FF" w:rsidP="00F921FF" w:rsidR="00F921FF" w:rsidRPr="00D05CA9"/>
    <w:p w:rsidRDefault="00F921FF" w:rsidP="00F921FF" w:rsidR="00F921FF" w:rsidRPr="00D05CA9"/>
    <w:p w:rsidRDefault="00F921FF" w:rsidP="00F921FF" w:rsidR="00F921FF" w:rsidRPr="00D05CA9"/>
    <w:p w:rsidRDefault="00F921FF" w:rsidP="00F921FF" w:rsidR="00F921FF" w:rsidRPr="00D05CA9"/>
    <w:p w:rsidRDefault="00F921FF" w:rsidP="00F921FF" w:rsidR="00F921FF" w:rsidRPr="00D05CA9"/>
    <w:p w:rsidRDefault="00F921FF" w:rsidP="00F921FF" w:rsidR="00F921FF" w:rsidRPr="00D05CA9"/>
    <w:p w:rsidRDefault="00F921FF" w:rsidP="00F921FF" w:rsidR="00F921FF"/>
    <w:p w:rsidRDefault="00F921FF" w:rsidP="00F921FF" w:rsidR="00F921FF"/>
    <w:p w:rsidRDefault="00F921FF" w:rsidP="00F921FF" w:rsidR="00F921FF"/>
    <w:p w:rsidRDefault="00F921FF" w:rsidP="00F921FF" w:rsidR="00F921FF"/>
    <w:p w:rsidRDefault="00F921FF" w:rsidP="00F921FF" w:rsidR="00F921FF"/>
    <w:p w:rsidRDefault="00F921FF" w:rsidP="00F921FF" w:rsidR="00F921FF"/>
    <w:p w:rsidRDefault="00F921FF" w:rsidP="00F921FF" w:rsidR="00F921FF"/>
    <w:p w:rsidRDefault="00F921FF" w:rsidP="00F921FF" w:rsidR="00F921FF"/>
    <w:p w:rsidRDefault="00F921FF" w:rsidP="00F921FF" w:rsidR="00F921FF"/>
    <w:p w:rsidRDefault="00F921FF" w:rsidP="00F921FF" w:rsidR="00F921FF"/>
    <w:p w:rsidRDefault="00F921FF" w:rsidP="00F921FF" w:rsidR="00F921FF"/>
    <w:p w:rsidRDefault="00F921FF" w:rsidP="00F921FF" w:rsidR="00F921FF"/>
    <w:p w:rsidRDefault="00F921FF" w:rsidP="00F921FF" w:rsidR="00F921FF"/>
    <w:p w:rsidRDefault="00F921FF" w:rsidP="00F921FF" w:rsidR="00F921FF"/>
    <w:p w:rsidRDefault="00F921FF" w:rsidP="00F921FF" w:rsidR="00F921FF"/>
    <w:p w:rsidRDefault="00F921FF" w:rsidP="00F921FF" w:rsidR="00F921FF"/>
    <w:p w:rsidRDefault="00F921FF" w:rsidP="00F921FF" w:rsidR="00F921FF"/>
    <w:p w:rsidRDefault="00F921FF" w:rsidP="00F921FF" w:rsidR="00F921FF"/>
    <w:p w:rsidRDefault="00F921FF" w:rsidP="00F921FF" w:rsidR="00F921FF"/>
    <w:p w:rsidRDefault="00F921FF" w:rsidP="00F921FF" w:rsidR="00F921FF"/>
    <w:p w:rsidRDefault="00F921FF" w:rsidP="00F921FF" w:rsidR="00F921FF"/>
    <w:p w:rsidRDefault="00F921FF" w:rsidP="00F921FF" w:rsidR="00F921FF"/>
    <w:p w:rsidRDefault="00FE2EF8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511E" w:rsidP="00F921FF" w:rsidR="0000511E">
      <w:r>
        <w:separator/>
      </w:r>
    </w:p>
  </w:endnote>
  <w:endnote w:id="0" w:type="continuationSeparator">
    <w:p w:rsidRDefault="0000511E" w:rsidP="00F921FF" w:rsidR="00005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511E" w:rsidP="00F921FF" w:rsidR="0000511E">
      <w:r>
        <w:separator/>
      </w:r>
    </w:p>
  </w:footnote>
  <w:footnote w:id="0" w:type="continuationSeparator">
    <w:p w:rsidRDefault="0000511E" w:rsidP="00F921FF" w:rsidR="000051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11E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E2EF8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3</w:t>
    </w:r>
    <w:r w:rsidR="00F921FF">
      <w:t>20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11E" w:rsidP="00A81E97" w:rsidR="00A81E97">
    <w:pPr>
      <w:pStyle w:val="Zaglavlje"/>
      <w:jc w:val="right"/>
    </w:pPr>
    <w:r>
      <w:t>11 St-3</w:t>
    </w:r>
    <w:r w:rsidR="00F921FF">
      <w:t>20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0FE8"/>
    <w:rsid w:val="0000511E"/>
    <w:rsid w:val="00380FE8"/>
    <w:rsid w:val="009A6044"/>
    <w:rsid w:val="00BF033F"/>
    <w:rsid w:val="00F921FF"/>
    <w:rsid w:val="00FE2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21F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921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21F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21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21F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921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21F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E2E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EF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EF8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EF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EF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21F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921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21F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21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21F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921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21F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E2E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EF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EF8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EF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EF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St-320/2015</izvorni_sadrzaj>
    <derivirana_varijabla naziv="DomainObject.Predmet.OznakaBroj_1">St-320/2015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STIPIĆ GRADNJA d.o.o. LABIN</izvorni_sadrzaj>
    <derivirana_varijabla naziv="DomainObject.Predmet.ProtustrankaFormated_1">  STIPIĆ GRADNJA d.o.o. LABIN</derivirana_varijabla>
  </DomainObject.Predmet.ProtustrankaFormated>
  <DomainObject.Predmet.ProtustrankaFormatedOIB>
    <izvorni_sadrzaj>  STIPIĆ GRADNJA d.o.o. LABIN, OIB 02252095469</izvorni_sadrzaj>
    <derivirana_varijabla naziv="DomainObject.Predmet.ProtustrankaFormatedOIB_1">  STIPIĆ GRADNJA d.o.o. LABIN, OIB 02252095469</derivirana_varijabla>
  </DomainObject.Predmet.ProtustrankaFormatedOIB>
  <DomainObject.Predmet.ProtustrankaFormatedWithAdress>
    <izvorni_sadrzaj> STIPIĆ GRADNJA d.o.o. LABIN, Matka Laginje 12, 52220 Labin</izvorni_sadrzaj>
    <derivirana_varijabla naziv="DomainObject.Predmet.ProtustrankaFormatedWithAdress_1"> STIPIĆ GRADNJA d.o.o. LABIN, Matka Laginje 12, 52220 Labin</derivirana_varijabla>
  </DomainObject.Predmet.ProtustrankaFormatedWithAdress>
  <DomainObject.Predmet.ProtustrankaFormatedWithAdressOIB>
    <izvorni_sadrzaj> STIPIĆ GRADNJA d.o.o. LABIN, OIB 02252095469, Matka Laginje 12, 52220 Labin</izvorni_sadrzaj>
    <derivirana_varijabla naziv="DomainObject.Predmet.ProtustrankaFormatedWithAdressOIB_1"> STIPIĆ GRADNJA d.o.o. LABIN, OIB 02252095469, Matka Laginje 12, 52220 Labin</derivirana_varijabla>
  </DomainObject.Predmet.ProtustrankaFormatedWithAdressOIB>
  <DomainObject.Predmet.ProtustrankaWithAdress>
    <izvorni_sadrzaj>STIPIĆ GRADNJA d.o.o. LABIN Matka Laginje 12, 52220 Labin</izvorni_sadrzaj>
    <derivirana_varijabla naziv="DomainObject.Predmet.ProtustrankaWithAdress_1">STIPIĆ GRADNJA d.o.o. LABIN Matka Laginje 12, 52220 Labin</derivirana_varijabla>
  </DomainObject.Predmet.ProtustrankaWithAdress>
  <DomainObject.Predmet.ProtustrankaWithAdressOIB>
    <izvorni_sadrzaj>STIPIĆ GRADNJA d.o.o. LABIN, OIB 02252095469, Matka Laginje 12, 52220 Labin</izvorni_sadrzaj>
    <derivirana_varijabla naziv="DomainObject.Predmet.ProtustrankaWithAdressOIB_1">STIPIĆ GRADNJA d.o.o. LABIN, OIB 02252095469, Matka Laginje 12, 52220 Labin</derivirana_varijabla>
  </DomainObject.Predmet.ProtustrankaWithAdressOIB>
  <DomainObject.Predmet.ProtustrankaNazivFormated>
    <izvorni_sadrzaj>STIPIĆ GRADNJA d.o.o. LABIN</izvorni_sadrzaj>
    <derivirana_varijabla naziv="DomainObject.Predmet.ProtustrankaNazivFormated_1">STIPIĆ GRADNJA d.o.o. LABIN</derivirana_varijabla>
  </DomainObject.Predmet.ProtustrankaNazivFormated>
  <DomainObject.Predmet.ProtustrankaNazivFormatedOIB>
    <izvorni_sadrzaj>STIPIĆ GRADNJA d.o.o. LABIN, OIB 02252095469</izvorni_sadrzaj>
    <derivirana_varijabla naziv="DomainObject.Predmet.ProtustrankaNazivFormatedOIB_1">STIPIĆ GRADNJA d.o.o. LABIN, OIB 02252095469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48.00</izvorni_sadrzaj>
    <derivirana_varijabla naziv="DomainObject.Predmet.TrenutnaVrijednost_1">48.00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STIPIĆ GRADNJA d.o.o. LABIN</item>
    </izvorni_sadrzaj>
    <derivirana_varijabla naziv="DomainObject.Predmet.ProtuStrankaListFormated_1">
      <item>STIPIĆ GRADNJA d.o.o. LABIN</item>
    </derivirana_varijabla>
  </DomainObject.Predmet.ProtuStrankaListFormated>
  <DomainObject.Predmet.ProtuStrankaListFormatedOIB>
    <izvorni_sadrzaj>
      <item>STIPIĆ GRADNJA d.o.o. LABIN, OIB 02252095469</item>
    </izvorni_sadrzaj>
    <derivirana_varijabla naziv="DomainObject.Predmet.ProtuStrankaListFormatedOIB_1">
      <item>STIPIĆ GRADNJA d.o.o. LABIN, OIB 02252095469</item>
    </derivirana_varijabla>
  </DomainObject.Predmet.ProtuStrankaListFormatedOIB>
  <DomainObject.Predmet.ProtuStrankaListFormatedWithAdress>
    <izvorni_sadrzaj>
      <item>STIPIĆ GRADNJA d.o.o. LABIN, Matka Laginje 12, 52220 Labin</item>
    </izvorni_sadrzaj>
    <derivirana_varijabla naziv="DomainObject.Predmet.ProtuStrankaListFormatedWithAdress_1">
      <item>STIPIĆ GRADNJA d.o.o. LABIN, Matka Laginje 12, 52220 Labin</item>
    </derivirana_varijabla>
  </DomainObject.Predmet.ProtuStrankaListFormatedWithAdress>
  <DomainObject.Predmet.ProtuStrankaListFormatedWithAdressOIB>
    <izvorni_sadrzaj>
      <item>STIPIĆ GRADNJA d.o.o. LABIN, OIB 02252095469, Matka Laginje 12, 52220 Labin</item>
    </izvorni_sadrzaj>
    <derivirana_varijabla naziv="DomainObject.Predmet.ProtuStrankaListFormatedWithAdressOIB_1">
      <item>STIPIĆ GRADNJA d.o.o. LABIN, OIB 02252095469, Matka Laginje 12, 52220 Labin</item>
    </derivirana_varijabla>
  </DomainObject.Predmet.ProtuStrankaListFormatedWithAdressOIB>
  <DomainObject.Predmet.ProtuStrankaListNazivFormated>
    <izvorni_sadrzaj>
      <item>STIPIĆ GRADNJA d.o.o. LABIN</item>
    </izvorni_sadrzaj>
    <derivirana_varijabla naziv="DomainObject.Predmet.ProtuStrankaListNazivFormated_1">
      <item>STIPIĆ GRADNJA d.o.o. LABIN</item>
    </derivirana_varijabla>
  </DomainObject.Predmet.ProtuStrankaListNazivFormated>
  <DomainObject.Predmet.ProtuStrankaListNazivFormatedOIB>
    <izvorni_sadrzaj>
      <item>STIPIĆ GRADNJA d.o.o. LABIN, OIB 02252095469</item>
    </izvorni_sadrzaj>
    <derivirana_varijabla naziv="DomainObject.Predmet.ProtuStrankaListNazivFormatedOIB_1">
      <item>STIPIĆ GRADNJA d.o.o. LABIN, OIB 02252095469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STIPIĆ GRADNJA d.o.o. LABIN</izvorni_sadrzaj>
    <derivirana_varijabla naziv="DomainObject.Predmet.ProtustrankaIDrugi_1">STIPIĆ GRADNJA d.o.o. LABIN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STIPIĆ GRADNJA d.o.o. LABIN, OIB 02252095469, Matka Laginje 12, 52220 Labin</izvorni_sadrzaj>
    <derivirana_varijabla naziv="DomainObject.Predmet.ProtustrankaIDrugiAdressOIB_1">STIPIĆ GRADNJA d.o.o. LABIN, OIB 02252095469, Matka Laginje 12,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STIPIĆ GRADNJA d.o.o. LABIN</item>
    </izvorni_sadrzaj>
    <derivirana_varijabla naziv="DomainObject.Predmet.SudioniciListNaziv_1">
      <item>FINANCIJSKA AGENCIJA, RC RIJEKA, PODRUŽNICA PULA, PULA</item>
      <item>STIPIĆ GRADNJA d.o.o. LABIN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STIPIĆ GRADNJA d.o.o. LABIN, OIB 02252095469, Matka Laginje 12,52220 Labin</item>
    </izvorni_sadrzaj>
    <derivirana_varijabla naziv="DomainObject.Predmet.SudioniciListAdressOIB_1">
      <item>FINANCIJSKA AGENCIJA, RC RIJEKA, PODRUŽNICA PULA, PULA, OIB 85821130368, Ulica grada Vukovara 70,Zagreb</item>
      <item>STIPIĆ GRADNJA d.o.o. LABIN, OIB 02252095469, Matka Laginje 12,52220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02252095469</item>
    </izvorni_sadrzaj>
    <derivirana_varijabla naziv="DomainObject.Predmet.SudioniciListNazivOIB_1">
      <item>, OIB 85821130368</item>
      <item>, OIB 02252095469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370</properties:Words>
  <properties:Characters>1990</properties:Characters>
  <properties:Lines>96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2015-11-23T11:24:00Z</dcterms:created>
  <dc:creator>Mihaela Kaligari</dc:creator>
  <dc:description/>
  <cp:keywords/>
  <cp:lastModifiedBy>Ana Jeromela</cp:lastModifiedBy>
  <cp:lastPrinted>2015-11-30T08:23:00Z</cp:lastPrinted>
  <dcterms:modified xmlns:xsi="http://www.w3.org/2001/XMLSchema-instance" xsi:type="dcterms:W3CDTF">2015-11-30T08:23:00Z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