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835f" w14:paraId="1b0835f" w:rsidRDefault="001B4C0A" w:rsidR="00556A31" w:rsidRPr="0069390F">
      <w:pPr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       </w:t>
      </w:r>
      <w:r w:rsidR="00795256" w:rsidRPr="0069390F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6A31" w:rsidR="00556A31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 xml:space="preserve">REPUBLIKA HRVATSKA </w:t>
      </w:r>
    </w:p>
    <w:p w:rsidRDefault="00556A31" w:rsidR="00556A31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>TRGOVAČKI SUD U ZAGREBU</w:t>
      </w:r>
    </w:p>
    <w:p w:rsidRDefault="00556A31" w:rsidR="00556A31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>Zagre</w:t>
      </w:r>
      <w:r w:rsidR="007F6960">
        <w:rPr>
          <w:rFonts w:cs="Times New Roman" w:hAnsi="Times New Roman" w:ascii="Times New Roman"/>
          <w:sz w:val="24"/>
        </w:rPr>
        <w:t>b, Amruševa 2/II</w:t>
      </w:r>
      <w:r w:rsidR="007F6960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ab/>
        <w:t xml:space="preserve">               </w:t>
      </w:r>
      <w:r w:rsidR="00F17271">
        <w:rPr>
          <w:rFonts w:cs="Times New Roman" w:hAnsi="Times New Roman" w:ascii="Times New Roman"/>
          <w:sz w:val="24"/>
        </w:rPr>
        <w:t xml:space="preserve">     </w:t>
      </w:r>
      <w:r w:rsidR="00E31AAF">
        <w:rPr>
          <w:rFonts w:cs="Times New Roman" w:hAnsi="Times New Roman" w:ascii="Times New Roman"/>
          <w:sz w:val="24"/>
        </w:rPr>
        <w:t>48</w:t>
      </w:r>
      <w:r w:rsidR="007F6960">
        <w:rPr>
          <w:rFonts w:cs="Times New Roman" w:hAnsi="Times New Roman" w:ascii="Times New Roman"/>
          <w:sz w:val="24"/>
        </w:rPr>
        <w:t xml:space="preserve"> St</w:t>
      </w:r>
      <w:r w:rsidR="00A52867" w:rsidRPr="0069390F">
        <w:rPr>
          <w:rFonts w:cs="Times New Roman" w:hAnsi="Times New Roman" w:ascii="Times New Roman"/>
          <w:sz w:val="24"/>
        </w:rPr>
        <w:t>-</w:t>
      </w:r>
      <w:r w:rsidR="00E31AAF">
        <w:rPr>
          <w:rFonts w:cs="Times New Roman" w:hAnsi="Times New Roman" w:ascii="Times New Roman"/>
          <w:sz w:val="24"/>
        </w:rPr>
        <w:t>4868/16</w:t>
      </w:r>
    </w:p>
    <w:p w:rsidRDefault="00795256" w:rsidR="00795256" w:rsidRPr="0069390F">
      <w:pPr>
        <w:rPr>
          <w:rFonts w:cs="Times New Roman" w:hAnsi="Times New Roman" w:ascii="Times New Roman"/>
          <w:sz w:val="24"/>
        </w:rPr>
      </w:pPr>
    </w:p>
    <w:p w:rsidRDefault="009A5C0A" w:rsidP="00795256" w:rsidR="00556A31" w:rsidRPr="0069390F">
      <w:pPr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E P U B L I K A   H R V A T S K A</w:t>
      </w:r>
    </w:p>
    <w:p w:rsidRDefault="00556A31" w:rsidP="00556A31" w:rsidR="00556A31" w:rsidRPr="0069390F">
      <w:pPr>
        <w:jc w:val="center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 xml:space="preserve">R J E Š E N J E </w:t>
      </w:r>
    </w:p>
    <w:p w:rsidRDefault="00556A31" w:rsidP="00556A31" w:rsidR="00556A31" w:rsidRPr="0069390F">
      <w:pPr>
        <w:jc w:val="center"/>
        <w:rPr>
          <w:rFonts w:cs="Times New Roman" w:hAnsi="Times New Roman" w:ascii="Times New Roman"/>
          <w:sz w:val="24"/>
        </w:rPr>
      </w:pPr>
    </w:p>
    <w:p w:rsidRDefault="00D1270B" w:rsidP="001B4C0A" w:rsidR="00D1270B" w:rsidRPr="0069390F">
      <w:pPr>
        <w:jc w:val="both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ab/>
        <w:t>T</w:t>
      </w:r>
      <w:r w:rsidR="001B4C0A">
        <w:rPr>
          <w:rFonts w:cs="Times New Roman" w:hAnsi="Times New Roman" w:ascii="Times New Roman"/>
          <w:sz w:val="24"/>
        </w:rPr>
        <w:t xml:space="preserve">rgovački sud u Zagrebu </w:t>
      </w:r>
      <w:r w:rsidRPr="0069390F">
        <w:rPr>
          <w:rFonts w:cs="Times New Roman" w:hAnsi="Times New Roman" w:ascii="Times New Roman"/>
          <w:sz w:val="24"/>
        </w:rPr>
        <w:t xml:space="preserve">po stečajnom sucu </w:t>
      </w:r>
      <w:r w:rsidR="007F6960">
        <w:rPr>
          <w:rFonts w:cs="Times New Roman" w:hAnsi="Times New Roman" w:ascii="Times New Roman"/>
          <w:sz w:val="24"/>
        </w:rPr>
        <w:t>Vesni Sremac Šoštar</w:t>
      </w:r>
      <w:r w:rsidRPr="0069390F">
        <w:rPr>
          <w:rFonts w:cs="Times New Roman" w:hAnsi="Times New Roman" w:ascii="Times New Roman"/>
          <w:sz w:val="24"/>
        </w:rPr>
        <w:t xml:space="preserve"> postupajući po prijedlogu </w:t>
      </w:r>
      <w:r w:rsidR="00192322" w:rsidRPr="0069390F">
        <w:rPr>
          <w:rFonts w:cs="Times New Roman" w:hAnsi="Times New Roman" w:ascii="Times New Roman"/>
          <w:sz w:val="24"/>
        </w:rPr>
        <w:t>F</w:t>
      </w:r>
      <w:r w:rsidR="00E31AAF">
        <w:rPr>
          <w:rFonts w:cs="Times New Roman" w:hAnsi="Times New Roman" w:ascii="Times New Roman"/>
          <w:sz w:val="24"/>
        </w:rPr>
        <w:t xml:space="preserve">INA-Regionalni centar Zagreb za </w:t>
      </w:r>
      <w:r w:rsidR="00192322" w:rsidRPr="0069390F">
        <w:rPr>
          <w:rFonts w:cs="Times New Roman" w:hAnsi="Times New Roman" w:ascii="Times New Roman"/>
          <w:sz w:val="24"/>
        </w:rPr>
        <w:t xml:space="preserve">otvaranje </w:t>
      </w:r>
      <w:r w:rsidR="00E31AAF">
        <w:rPr>
          <w:rFonts w:cs="Times New Roman" w:hAnsi="Times New Roman" w:ascii="Times New Roman"/>
          <w:sz w:val="24"/>
        </w:rPr>
        <w:t xml:space="preserve">skraćenog </w:t>
      </w:r>
      <w:r w:rsidR="00192322" w:rsidRPr="0069390F">
        <w:rPr>
          <w:rFonts w:cs="Times New Roman" w:hAnsi="Times New Roman" w:ascii="Times New Roman"/>
          <w:sz w:val="24"/>
        </w:rPr>
        <w:t xml:space="preserve">stečajnog postupka nad dužnikom </w:t>
      </w:r>
      <w:r w:rsidR="00E31AAF" w:rsidRPr="00E31AAF">
        <w:rPr>
          <w:rFonts w:hAnsi="Times New Roman" w:ascii="Times New Roman"/>
          <w:sz w:val="24"/>
        </w:rPr>
        <w:t>IZVORNA DRVNA GRAĐA d.o.o. iz Zagreba, Plitvička 4, MBS: 080415165, OIB: 99747042992</w:t>
      </w:r>
      <w:r w:rsidR="00E31AAF">
        <w:rPr>
          <w:rFonts w:hAnsi="Times New Roman" w:ascii="Times New Roman"/>
          <w:sz w:val="24"/>
        </w:rPr>
        <w:t>, dana 20. rujna</w:t>
      </w:r>
      <w:r w:rsidR="00F17271" w:rsidRPr="00F17271">
        <w:rPr>
          <w:rFonts w:hAnsi="Times New Roman" w:ascii="Times New Roman"/>
          <w:sz w:val="24"/>
        </w:rPr>
        <w:t xml:space="preserve"> 2016. godine</w:t>
      </w:r>
    </w:p>
    <w:p w:rsidRDefault="00D1270B" w:rsidP="001B4C0A" w:rsidR="00D1270B" w:rsidRPr="0069390F">
      <w:pPr>
        <w:jc w:val="center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>r i j e š i o   j e</w:t>
      </w:r>
    </w:p>
    <w:p w:rsidRDefault="00D1270B" w:rsidP="001B4C0A" w:rsidR="00D1270B" w:rsidRPr="0069390F">
      <w:pPr>
        <w:jc w:val="both"/>
        <w:rPr>
          <w:rFonts w:cs="Times New Roman" w:hAnsi="Times New Roman" w:ascii="Times New Roman"/>
          <w:sz w:val="24"/>
        </w:rPr>
      </w:pPr>
    </w:p>
    <w:p w:rsidRDefault="00231E17" w:rsidP="001B4C0A" w:rsidR="00D1270B" w:rsidRPr="0069390F">
      <w:pPr>
        <w:ind w:left="705"/>
        <w:jc w:val="both"/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>Odbacuje se prijedlog za pokretanje skraćenog stečajnog postupka nad stečajnim dužnikom</w:t>
      </w:r>
      <w:r w:rsidR="001B4C0A">
        <w:rPr>
          <w:rFonts w:cs="Times New Roman" w:hAnsi="Times New Roman" w:ascii="Times New Roman"/>
          <w:sz w:val="24"/>
        </w:rPr>
        <w:t xml:space="preserve"> </w:t>
      </w:r>
      <w:r w:rsidR="00E31AAF" w:rsidRPr="00E31AAF">
        <w:rPr>
          <w:rFonts w:hAnsi="Times New Roman" w:ascii="Times New Roman"/>
          <w:sz w:val="24"/>
        </w:rPr>
        <w:t>IZVORNA DRVNA GRAĐA d.o.o. iz Zagreba, Plitvička 4, MBS: 080415165, OIB: 99747042992</w:t>
      </w:r>
      <w:r w:rsidR="00E31AAF">
        <w:rPr>
          <w:rFonts w:hAnsi="Times New Roman" w:ascii="Times New Roman"/>
          <w:sz w:val="24"/>
        </w:rPr>
        <w:t xml:space="preserve"> od 5. siječnja</w:t>
      </w:r>
      <w:r w:rsidR="00F17271" w:rsidRPr="00F17271">
        <w:rPr>
          <w:rFonts w:hAnsi="Times New Roman" w:ascii="Times New Roman"/>
          <w:sz w:val="24"/>
        </w:rPr>
        <w:t xml:space="preserve"> 2016. godine</w:t>
      </w:r>
      <w:r w:rsidR="00105F72">
        <w:rPr>
          <w:rFonts w:hAnsi="Times New Roman" w:ascii="Times New Roman"/>
          <w:sz w:val="24"/>
        </w:rPr>
        <w:t>.</w:t>
      </w:r>
      <w:r w:rsidR="000E6DE3">
        <w:rPr>
          <w:rFonts w:hAnsi="Times New Roman" w:ascii="Times New Roman"/>
          <w:sz w:val="24"/>
        </w:rPr>
        <w:t xml:space="preserve"> </w:t>
      </w:r>
    </w:p>
    <w:p w:rsidRDefault="0069390F" w:rsidP="001B4C0A" w:rsidR="0069390F" w:rsidRPr="0069390F">
      <w:pPr>
        <w:jc w:val="both"/>
        <w:rPr>
          <w:rFonts w:cs="Times New Roman" w:hAnsi="Times New Roman" w:ascii="Times New Roman"/>
          <w:sz w:val="24"/>
        </w:rPr>
      </w:pPr>
    </w:p>
    <w:p w:rsidRDefault="00D1270B" w:rsidP="001B4C0A" w:rsidR="00D1270B" w:rsidRPr="0069390F">
      <w:pPr>
        <w:jc w:val="center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>Obrazloženje</w:t>
      </w:r>
    </w:p>
    <w:p w:rsidRDefault="00000E92" w:rsidP="001B4C0A" w:rsidR="00000E92" w:rsidRPr="0069390F">
      <w:pPr>
        <w:jc w:val="both"/>
        <w:rPr>
          <w:rFonts w:cs="Times New Roman" w:hAnsi="Times New Roman" w:ascii="Times New Roman"/>
          <w:sz w:val="24"/>
        </w:rPr>
      </w:pPr>
    </w:p>
    <w:p w:rsidRDefault="00000E92" w:rsidP="001B4C0A" w:rsidR="002275C7" w:rsidRPr="0069390F">
      <w:pPr>
        <w:jc w:val="both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ab/>
      </w:r>
      <w:r w:rsidR="00105F72">
        <w:rPr>
          <w:rFonts w:cs="Times New Roman" w:hAnsi="Times New Roman" w:ascii="Times New Roman"/>
          <w:sz w:val="24"/>
        </w:rPr>
        <w:t>F</w:t>
      </w:r>
      <w:r w:rsidR="0069390F" w:rsidRPr="0069390F">
        <w:rPr>
          <w:rFonts w:cs="Times New Roman" w:hAnsi="Times New Roman" w:ascii="Times New Roman"/>
          <w:sz w:val="24"/>
        </w:rPr>
        <w:t xml:space="preserve">inancijska agencija je podnijela prijedlog za otvaranje </w:t>
      </w:r>
      <w:r w:rsidR="007F6960">
        <w:rPr>
          <w:rFonts w:cs="Times New Roman" w:hAnsi="Times New Roman" w:ascii="Times New Roman"/>
          <w:sz w:val="24"/>
        </w:rPr>
        <w:t xml:space="preserve">skraćenog </w:t>
      </w:r>
      <w:r w:rsidR="0069390F" w:rsidRPr="0069390F">
        <w:rPr>
          <w:rFonts w:cs="Times New Roman" w:hAnsi="Times New Roman" w:ascii="Times New Roman"/>
          <w:sz w:val="24"/>
        </w:rPr>
        <w:t xml:space="preserve">stečajnog postupka nad dužnikom </w:t>
      </w:r>
      <w:r w:rsidR="00E31AAF" w:rsidRPr="00E31AAF">
        <w:rPr>
          <w:rFonts w:hAnsi="Times New Roman" w:ascii="Times New Roman"/>
          <w:sz w:val="24"/>
        </w:rPr>
        <w:t>IZVORNA DRVNA GRAĐA d.o.o. iz Zagreba, Plitvička 4, MBS: 080415165, OIB: 99747042992</w:t>
      </w:r>
      <w:r w:rsidR="00E31AAF">
        <w:rPr>
          <w:rFonts w:hAnsi="Times New Roman" w:ascii="Times New Roman"/>
          <w:sz w:val="24"/>
        </w:rPr>
        <w:t xml:space="preserve"> </w:t>
      </w:r>
      <w:r w:rsidR="007F6960">
        <w:rPr>
          <w:rFonts w:cs="Times New Roman" w:hAnsi="Times New Roman" w:ascii="Times New Roman"/>
          <w:sz w:val="24"/>
        </w:rPr>
        <w:t>temeljem članka</w:t>
      </w:r>
      <w:r w:rsidR="0069390F" w:rsidRPr="0069390F">
        <w:rPr>
          <w:rFonts w:cs="Times New Roman" w:hAnsi="Times New Roman" w:ascii="Times New Roman"/>
          <w:sz w:val="24"/>
        </w:rPr>
        <w:t xml:space="preserve"> </w:t>
      </w:r>
      <w:r w:rsidR="007F6960">
        <w:rPr>
          <w:rFonts w:cs="Times New Roman" w:hAnsi="Times New Roman" w:ascii="Times New Roman"/>
          <w:sz w:val="24"/>
        </w:rPr>
        <w:t xml:space="preserve">444 stavka </w:t>
      </w:r>
      <w:r w:rsidR="00105F72">
        <w:rPr>
          <w:rFonts w:cs="Times New Roman" w:hAnsi="Times New Roman" w:ascii="Times New Roman"/>
          <w:sz w:val="24"/>
        </w:rPr>
        <w:t>1</w:t>
      </w:r>
      <w:r w:rsidR="0069390F" w:rsidRPr="0069390F">
        <w:rPr>
          <w:rFonts w:cs="Times New Roman" w:hAnsi="Times New Roman" w:ascii="Times New Roman"/>
          <w:sz w:val="24"/>
        </w:rPr>
        <w:t xml:space="preserve"> Stečajnog zakona (NN 71/15)</w:t>
      </w:r>
      <w:r w:rsidR="00105F72">
        <w:rPr>
          <w:rFonts w:cs="Times New Roman" w:hAnsi="Times New Roman" w:ascii="Times New Roman"/>
          <w:sz w:val="24"/>
        </w:rPr>
        <w:t>,</w:t>
      </w:r>
      <w:r w:rsidR="007F6960">
        <w:rPr>
          <w:rFonts w:cs="Times New Roman" w:hAnsi="Times New Roman" w:ascii="Times New Roman"/>
          <w:sz w:val="24"/>
        </w:rPr>
        <w:t xml:space="preserve"> a koji je zaprimljen na sudu </w:t>
      </w:r>
      <w:r w:rsidR="00E31AAF">
        <w:rPr>
          <w:rFonts w:cs="Times New Roman" w:hAnsi="Times New Roman" w:ascii="Times New Roman"/>
          <w:sz w:val="24"/>
        </w:rPr>
        <w:t>5. siječnja 2016</w:t>
      </w:r>
      <w:r w:rsidR="0069390F" w:rsidRPr="0069390F">
        <w:rPr>
          <w:rFonts w:cs="Times New Roman" w:hAnsi="Times New Roman" w:ascii="Times New Roman"/>
          <w:sz w:val="24"/>
        </w:rPr>
        <w:t>. godine  u kojem se navodi da stečajni dužnik u očevidniku redoslijeda osnova za plaćanje ima evidentirane neizvršene osnove za plaćanje</w:t>
      </w:r>
      <w:r w:rsidR="007F6960">
        <w:rPr>
          <w:rFonts w:cs="Times New Roman" w:hAnsi="Times New Roman" w:ascii="Times New Roman"/>
          <w:sz w:val="24"/>
        </w:rPr>
        <w:t xml:space="preserve"> u neprekinutom razdoblju od </w:t>
      </w:r>
      <w:r w:rsidR="00E31AAF">
        <w:rPr>
          <w:rFonts w:cs="Times New Roman" w:hAnsi="Times New Roman" w:ascii="Times New Roman"/>
          <w:sz w:val="24"/>
        </w:rPr>
        <w:t>903</w:t>
      </w:r>
      <w:r w:rsidR="00F17271">
        <w:rPr>
          <w:rFonts w:cs="Times New Roman" w:hAnsi="Times New Roman" w:ascii="Times New Roman"/>
          <w:sz w:val="24"/>
        </w:rPr>
        <w:t xml:space="preserve"> </w:t>
      </w:r>
      <w:r w:rsidR="0069390F" w:rsidRPr="0069390F">
        <w:rPr>
          <w:rFonts w:cs="Times New Roman" w:hAnsi="Times New Roman" w:ascii="Times New Roman"/>
          <w:sz w:val="24"/>
        </w:rPr>
        <w:t xml:space="preserve">dana u iznosu od </w:t>
      </w:r>
      <w:r w:rsidR="00E31AAF">
        <w:rPr>
          <w:rFonts w:cs="Times New Roman" w:hAnsi="Times New Roman" w:ascii="Times New Roman"/>
          <w:sz w:val="24"/>
        </w:rPr>
        <w:t>280.526,63</w:t>
      </w:r>
      <w:r w:rsidR="007F6960">
        <w:rPr>
          <w:rFonts w:cs="Times New Roman" w:hAnsi="Times New Roman" w:ascii="Times New Roman"/>
          <w:sz w:val="24"/>
        </w:rPr>
        <w:t xml:space="preserve"> kn</w:t>
      </w:r>
      <w:r w:rsidR="0069390F" w:rsidRPr="0069390F">
        <w:rPr>
          <w:rFonts w:cs="Times New Roman" w:hAnsi="Times New Roman" w:ascii="Times New Roman"/>
          <w:sz w:val="24"/>
        </w:rPr>
        <w:t xml:space="preserve"> te da </w:t>
      </w:r>
      <w:r w:rsidR="007F6960">
        <w:rPr>
          <w:rFonts w:cs="Times New Roman" w:hAnsi="Times New Roman" w:ascii="Times New Roman"/>
          <w:sz w:val="24"/>
        </w:rPr>
        <w:t>nema zaposlenika</w:t>
      </w:r>
      <w:r w:rsidR="0069390F" w:rsidRPr="0069390F">
        <w:rPr>
          <w:rFonts w:cs="Times New Roman" w:hAnsi="Times New Roman" w:ascii="Times New Roman"/>
          <w:sz w:val="24"/>
        </w:rPr>
        <w:t xml:space="preserve">.   </w:t>
      </w:r>
      <w:r w:rsidR="002275C7" w:rsidRPr="0069390F">
        <w:rPr>
          <w:rFonts w:cs="Times New Roman" w:hAnsi="Times New Roman" w:ascii="Times New Roman"/>
          <w:sz w:val="24"/>
        </w:rPr>
        <w:t xml:space="preserve"> </w:t>
      </w:r>
    </w:p>
    <w:p w:rsidRDefault="00860FB3" w:rsidP="001B4C0A" w:rsidR="00231E17" w:rsidRPr="00231E17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231E17">
        <w:rPr>
          <w:rFonts w:cs="Times New Roman" w:hAnsi="Times New Roman" w:ascii="Times New Roman"/>
          <w:sz w:val="24"/>
        </w:rPr>
        <w:t>Prema odredbi članka</w:t>
      </w:r>
      <w:r w:rsidR="00231E17" w:rsidRPr="00231E17">
        <w:rPr>
          <w:rFonts w:cs="Times New Roman" w:hAnsi="Times New Roman" w:ascii="Times New Roman"/>
          <w:sz w:val="24"/>
        </w:rPr>
        <w:t xml:space="preserve"> 428 Stečajnog zakona sud će provesti skraćeni stečajni postupak nad pravnom osobom ako su ispunjene slijedeće pretpostavke: </w:t>
      </w:r>
    </w:p>
    <w:p w:rsidRDefault="00231E17" w:rsidP="001B4C0A" w:rsidR="00231E17" w:rsidRPr="00231E17">
      <w:pPr>
        <w:jc w:val="both"/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>-</w:t>
      </w:r>
      <w:r w:rsidRPr="00231E17">
        <w:rPr>
          <w:rFonts w:cs="Times New Roman" w:hAnsi="Times New Roman" w:ascii="Times New Roman"/>
          <w:sz w:val="24"/>
        </w:rPr>
        <w:tab/>
        <w:t xml:space="preserve">ako nema zaposlenih </w:t>
      </w:r>
    </w:p>
    <w:p w:rsidRDefault="00231E17" w:rsidP="001B4C0A" w:rsidR="00231E17" w:rsidRPr="00231E17">
      <w:pPr>
        <w:jc w:val="both"/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>-</w:t>
      </w:r>
      <w:r w:rsidRPr="00231E17">
        <w:rPr>
          <w:rFonts w:cs="Times New Roman" w:hAnsi="Times New Roman" w:ascii="Times New Roman"/>
          <w:sz w:val="24"/>
        </w:rPr>
        <w:tab/>
        <w:t xml:space="preserve">ako u Očevidniku redoslijeda osnova za plaćanje ima evidentirane neizvršene osnove za plaćanje u neprekinutom razdoblju od 120 dana </w:t>
      </w:r>
    </w:p>
    <w:p w:rsidRDefault="00231E17" w:rsidP="001B4C0A" w:rsidR="00231E17" w:rsidRPr="00231E17">
      <w:pPr>
        <w:jc w:val="both"/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>-</w:t>
      </w:r>
      <w:r w:rsidRPr="00231E17">
        <w:rPr>
          <w:rFonts w:cs="Times New Roman" w:hAnsi="Times New Roman" w:ascii="Times New Roman"/>
          <w:sz w:val="24"/>
        </w:rPr>
        <w:tab/>
        <w:t>ako nisu ispunjene pretpostavke za pokretanje drugog postupka radi brisanja iz sudskog registra</w:t>
      </w:r>
    </w:p>
    <w:p w:rsidRDefault="00231E17" w:rsidP="001B4C0A" w:rsidR="00231E17" w:rsidRPr="00231E17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Temeljem članka </w:t>
      </w:r>
      <w:r w:rsidRPr="00231E17">
        <w:rPr>
          <w:rFonts w:cs="Times New Roman" w:hAnsi="Times New Roman" w:ascii="Times New Roman"/>
          <w:sz w:val="24"/>
        </w:rPr>
        <w:t xml:space="preserve">430 Stečajnog zakona sud je na temelju prijedloga objavio na e-oglasnoj ploči oglas. </w:t>
      </w:r>
    </w:p>
    <w:p w:rsidRDefault="00231E17" w:rsidP="001B4C0A" w:rsidR="00231E17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</w:t>
      </w:r>
      <w:r w:rsidRPr="00231E17">
        <w:rPr>
          <w:rFonts w:cs="Times New Roman" w:hAnsi="Times New Roman" w:ascii="Times New Roman"/>
          <w:sz w:val="24"/>
        </w:rPr>
        <w:t xml:space="preserve">Nakon objave oglasa stečajni dužnik je dostavio potvrdu FINE iz koje proizlazi da je na računima i novčanim sredstvima na dan izdavanja potvrde evidentirano 0 dana neprekidne blokade , a nepodmirene obveze na dan izdavanja potvrde iznos 0,00 kuna. </w:t>
      </w:r>
    </w:p>
    <w:p w:rsidRDefault="00F17271" w:rsidP="00F17271" w:rsidR="00F17271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</w:t>
      </w:r>
    </w:p>
    <w:p w:rsidRDefault="00F17271" w:rsidP="00F17271" w:rsidR="00F17271">
      <w:pPr>
        <w:jc w:val="both"/>
        <w:rPr>
          <w:rFonts w:cs="Times New Roman" w:hAnsi="Times New Roman" w:ascii="Times New Roman"/>
          <w:sz w:val="24"/>
        </w:rPr>
      </w:pPr>
    </w:p>
    <w:p w:rsidRDefault="00F17271" w:rsidP="00F17271" w:rsidR="00F17271">
      <w:pPr>
        <w:jc w:val="both"/>
        <w:rPr>
          <w:rFonts w:cs="Times New Roman" w:hAnsi="Times New Roman" w:ascii="Times New Roman"/>
          <w:sz w:val="24"/>
        </w:rPr>
      </w:pPr>
    </w:p>
    <w:p w:rsidRDefault="00F17271" w:rsidP="00F17271" w:rsidR="00F17271">
      <w:pPr>
        <w:jc w:val="both"/>
        <w:rPr>
          <w:rFonts w:cs="Times New Roman" w:hAnsi="Times New Roman" w:ascii="Times New Roman"/>
          <w:sz w:val="24"/>
        </w:rPr>
      </w:pPr>
    </w:p>
    <w:p w:rsidRDefault="00F17271" w:rsidP="00F17271" w:rsidR="00F17271">
      <w:pPr>
        <w:jc w:val="both"/>
        <w:rPr>
          <w:rFonts w:cs="Times New Roman" w:hAnsi="Times New Roman" w:ascii="Times New Roman"/>
          <w:sz w:val="24"/>
        </w:rPr>
      </w:pPr>
    </w:p>
    <w:p w:rsidRDefault="00F17271" w:rsidP="00F17271" w:rsidR="00F17271">
      <w:pPr>
        <w:jc w:val="both"/>
        <w:rPr>
          <w:rFonts w:cs="Times New Roman" w:hAnsi="Times New Roman" w:ascii="Times New Roman"/>
          <w:sz w:val="24"/>
        </w:rPr>
      </w:pPr>
    </w:p>
    <w:p w:rsidRDefault="00F17271" w:rsidP="00F17271" w:rsidR="00F17271">
      <w:pPr>
        <w:jc w:val="both"/>
        <w:rPr>
          <w:rFonts w:cs="Times New Roman" w:hAnsi="Times New Roman" w:ascii="Times New Roman"/>
          <w:sz w:val="24"/>
        </w:rPr>
      </w:pPr>
    </w:p>
    <w:p w:rsidRDefault="00F17271" w:rsidP="00F17271" w:rsidR="00231E17" w:rsidRPr="00231E17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                 </w:t>
      </w:r>
      <w:r w:rsidR="00231E17" w:rsidRPr="00231E17">
        <w:rPr>
          <w:rFonts w:cs="Times New Roman" w:hAnsi="Times New Roman" w:ascii="Times New Roman"/>
          <w:sz w:val="24"/>
        </w:rPr>
        <w:t>Kako prema ocjeni suda nij</w:t>
      </w:r>
      <w:r w:rsidR="00231E17">
        <w:rPr>
          <w:rFonts w:cs="Times New Roman" w:hAnsi="Times New Roman" w:ascii="Times New Roman"/>
          <w:sz w:val="24"/>
        </w:rPr>
        <w:t xml:space="preserve">e ispunjena pretpostavka iz članka </w:t>
      </w:r>
      <w:r w:rsidR="00231E17" w:rsidRPr="00231E17">
        <w:rPr>
          <w:rFonts w:cs="Times New Roman" w:hAnsi="Times New Roman" w:ascii="Times New Roman"/>
          <w:sz w:val="24"/>
        </w:rPr>
        <w:t xml:space="preserve">428 Stečajnog zakona da dužnik ima evidentirane neizvršene osnove za plaćanje u neprekinutom razdoblju od 120 dana valjalo je prijedlog odbaciti i riješiti kao u izreci.  </w:t>
      </w:r>
    </w:p>
    <w:p w:rsidRDefault="00231E17" w:rsidP="00231E17" w:rsidR="00231E17">
      <w:pPr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ab/>
        <w:t xml:space="preserve"> </w:t>
      </w:r>
    </w:p>
    <w:p w:rsidRDefault="00231E17" w:rsidP="00231E17" w:rsidR="009600C3" w:rsidRPr="0069390F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                   </w:t>
      </w:r>
      <w:r w:rsidR="009600C3" w:rsidRPr="0069390F">
        <w:rPr>
          <w:rFonts w:cs="Times New Roman" w:hAnsi="Times New Roman" w:ascii="Times New Roman"/>
          <w:sz w:val="24"/>
        </w:rPr>
        <w:t xml:space="preserve">U Zagrebu, </w:t>
      </w:r>
      <w:r w:rsidR="00E31AAF">
        <w:rPr>
          <w:rFonts w:cs="Times New Roman" w:hAnsi="Times New Roman" w:ascii="Times New Roman"/>
          <w:sz w:val="24"/>
        </w:rPr>
        <w:t xml:space="preserve">20. rujna </w:t>
      </w:r>
      <w:r w:rsidR="00192322" w:rsidRPr="0069390F">
        <w:rPr>
          <w:rFonts w:cs="Times New Roman" w:hAnsi="Times New Roman" w:ascii="Times New Roman"/>
          <w:sz w:val="24"/>
        </w:rPr>
        <w:t xml:space="preserve">2016. </w:t>
      </w:r>
      <w:r w:rsidR="00000E92" w:rsidRPr="0069390F">
        <w:rPr>
          <w:rFonts w:cs="Times New Roman" w:hAnsi="Times New Roman" w:ascii="Times New Roman"/>
          <w:sz w:val="24"/>
        </w:rPr>
        <w:t xml:space="preserve"> </w:t>
      </w:r>
      <w:r w:rsidR="002275C7" w:rsidRPr="0069390F">
        <w:rPr>
          <w:rFonts w:cs="Times New Roman" w:hAnsi="Times New Roman" w:ascii="Times New Roman"/>
          <w:sz w:val="24"/>
        </w:rPr>
        <w:t xml:space="preserve"> </w:t>
      </w:r>
    </w:p>
    <w:p w:rsidRDefault="009600C3" w:rsidP="009600C3" w:rsidR="009600C3" w:rsidRPr="0069390F">
      <w:pPr>
        <w:jc w:val="center"/>
        <w:rPr>
          <w:rFonts w:cs="Times New Roman" w:hAnsi="Times New Roman" w:ascii="Times New Roman"/>
          <w:sz w:val="24"/>
        </w:rPr>
      </w:pPr>
    </w:p>
    <w:p w:rsidRDefault="009600C3" w:rsidP="009600C3" w:rsidR="009600C3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  <w:t>STEČAJNI SUDAC</w:t>
      </w:r>
      <w:r w:rsidR="001B4C0A">
        <w:rPr>
          <w:rFonts w:cs="Times New Roman" w:hAnsi="Times New Roman" w:ascii="Times New Roman"/>
          <w:sz w:val="24"/>
        </w:rPr>
        <w:t>:</w:t>
      </w:r>
      <w:r w:rsidRPr="0069390F">
        <w:rPr>
          <w:rFonts w:cs="Times New Roman" w:hAnsi="Times New Roman" w:ascii="Times New Roman"/>
          <w:sz w:val="24"/>
        </w:rPr>
        <w:t xml:space="preserve"> </w:t>
      </w:r>
    </w:p>
    <w:p w:rsidRDefault="009600C3" w:rsidP="009600C3" w:rsidR="009600C3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="00252053">
        <w:rPr>
          <w:rFonts w:cs="Times New Roman" w:hAnsi="Times New Roman" w:ascii="Times New Roman"/>
          <w:sz w:val="24"/>
        </w:rPr>
        <w:t>Vesna Sremac Šoštar</w:t>
      </w:r>
      <w:r w:rsidR="00C87C0B">
        <w:rPr>
          <w:rFonts w:cs="Times New Roman" w:hAnsi="Times New Roman" w:ascii="Times New Roman"/>
          <w:sz w:val="24"/>
        </w:rPr>
        <w:t>, v.r.</w:t>
      </w:r>
    </w:p>
    <w:p w:rsidRDefault="009600C3" w:rsidP="009600C3" w:rsidR="009600C3" w:rsidRPr="0069390F">
      <w:pPr>
        <w:rPr>
          <w:rFonts w:cs="Times New Roman" w:hAnsi="Times New Roman" w:ascii="Times New Roman"/>
          <w:sz w:val="24"/>
        </w:rPr>
      </w:pPr>
    </w:p>
    <w:p w:rsidRDefault="001B4C0A" w:rsidP="009600C3" w:rsidR="001B4C0A">
      <w:pPr>
        <w:rPr>
          <w:rFonts w:cs="Times New Roman" w:hAnsi="Times New Roman" w:ascii="Times New Roman"/>
          <w:sz w:val="24"/>
        </w:rPr>
      </w:pPr>
    </w:p>
    <w:p w:rsidRDefault="001B4C0A" w:rsidP="009600C3" w:rsidR="009600C3" w:rsidRPr="0069390F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UPUTA</w:t>
      </w:r>
      <w:r w:rsidR="009600C3" w:rsidRPr="0069390F">
        <w:rPr>
          <w:rFonts w:cs="Times New Roman" w:hAnsi="Times New Roman" w:ascii="Times New Roman"/>
          <w:sz w:val="24"/>
        </w:rPr>
        <w:t xml:space="preserve"> O PRAVNOM LIJEKU</w:t>
      </w:r>
      <w:r>
        <w:rPr>
          <w:rFonts w:cs="Times New Roman" w:hAnsi="Times New Roman" w:ascii="Times New Roman"/>
          <w:sz w:val="24"/>
        </w:rPr>
        <w:t>:</w:t>
      </w:r>
    </w:p>
    <w:p w:rsidRDefault="009600C3" w:rsidP="009600C3" w:rsidR="009600C3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>Protiv ovog rješenja nezadovoljna stranka može uložiti žalbu Visokom trgovačkom sudu Republike Hrvatske u roku od 8 dana po primitku rješenja, a ulaže se putem ovog suda u 3 primjerka</w:t>
      </w:r>
      <w:r w:rsidR="001B4C0A">
        <w:rPr>
          <w:rFonts w:cs="Times New Roman" w:hAnsi="Times New Roman" w:ascii="Times New Roman"/>
          <w:sz w:val="24"/>
        </w:rPr>
        <w:t>.</w:t>
      </w:r>
      <w:r w:rsidRPr="0069390F">
        <w:rPr>
          <w:rFonts w:cs="Times New Roman" w:hAnsi="Times New Roman" w:ascii="Times New Roman"/>
          <w:sz w:val="24"/>
        </w:rPr>
        <w:t xml:space="preserve"> </w:t>
      </w:r>
    </w:p>
    <w:p w:rsidRDefault="009600C3" w:rsidP="009600C3" w:rsidR="009600C3" w:rsidRPr="0069390F">
      <w:pPr>
        <w:rPr>
          <w:rFonts w:cs="Times New Roman" w:hAnsi="Times New Roman" w:ascii="Times New Roman"/>
          <w:sz w:val="24"/>
        </w:rPr>
      </w:pPr>
    </w:p>
    <w:p w:rsidRDefault="009600C3" w:rsidP="009600C3" w:rsidR="009600C3">
      <w:pPr>
        <w:rPr>
          <w:rFonts w:cs="Times New Roman" w:hAnsi="Times New Roman" w:ascii="Times New Roman"/>
          <w:sz w:val="24"/>
        </w:rPr>
      </w:pPr>
    </w:p>
    <w:p w:rsidRDefault="00C87C0B" w:rsidP="00C87C0B" w:rsidR="00C87C0B">
      <w:pPr>
        <w:pStyle w:val="Odlomakpopis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otpravka-ovlašteni službenik:</w:t>
      </w:r>
    </w:p>
    <w:p w:rsidRDefault="00C87C0B" w:rsidP="00C87C0B" w:rsidR="001B4C0A" w:rsidRPr="001B4C0A">
      <w:pPr>
        <w:pStyle w:val="Odlomakpopisa"/>
        <w:jc w:val="right"/>
        <w:rPr>
          <w:rFonts w:cs="Times New Roman" w:hAnsi="Times New Roman" w:ascii="Times New Roman"/>
          <w:sz w:val="24"/>
        </w:rPr>
      </w:pPr>
      <w:r w:rsidRPr="00C87C0B">
        <w:rPr>
          <w:rFonts w:cs="Times New Roman" w:hAnsi="Times New Roman" w:ascii="Times New Roman"/>
          <w:sz w:val="24"/>
        </w:rPr>
        <w:t>Zlatka Plivelić</w:t>
      </w:r>
      <w:r w:rsidR="001B4C0A" w:rsidRPr="001B4C0A">
        <w:rPr>
          <w:rFonts w:cs="Times New Roman" w:hAnsi="Times New Roman" w:ascii="Times New Roman"/>
          <w:sz w:val="24"/>
        </w:rPr>
        <w:t xml:space="preserve"> </w:t>
      </w:r>
    </w:p>
    <w:sectPr w:rsidSect="00860FB3" w:rsidR="001B4C0A" w:rsidRPr="001B4C0A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AFC" w:rsidR="00577AFC">
      <w:r>
        <w:separator/>
      </w:r>
    </w:p>
  </w:endnote>
  <w:endnote w:id="0" w:type="continuationSeparator">
    <w:p w:rsidRDefault="00577AFC" w:rsidR="00577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AFC" w:rsidR="00577AFC">
      <w:r>
        <w:separator/>
      </w:r>
    </w:p>
  </w:footnote>
  <w:footnote w:id="0" w:type="continuationSeparator">
    <w:p w:rsidRDefault="00577AFC" w:rsidR="00577A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BCE" w:rsidP="00823688" w:rsidR="00236B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BCE" w:rsidR="00236B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BCE" w:rsidP="00823688" w:rsidR="00236B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19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BCE" w:rsidR="00236BCE" w:rsidRPr="00000E92">
    <w:pPr>
      <w:pStyle w:val="Zaglavlje"/>
      <w:rPr>
        <w:rFonts w:cs="Times New Roman" w:hAnsi="Times New Roman" w:ascii="Times New Roman"/>
        <w:sz w:val="24"/>
      </w:rPr>
    </w:pPr>
    <w:r w:rsidRPr="00000E92">
      <w:rPr>
        <w:rFonts w:cs="Times New Roman" w:hAnsi="Times New Roman" w:ascii="Times New Roman"/>
        <w:sz w:val="24"/>
      </w:rPr>
      <w:t xml:space="preserve">                                                                            </w:t>
    </w:r>
    <w:r w:rsidR="00860FB3">
      <w:rPr>
        <w:rFonts w:cs="Times New Roman" w:hAnsi="Times New Roman" w:ascii="Times New Roman"/>
        <w:sz w:val="24"/>
      </w:rPr>
      <w:t xml:space="preserve">                                       </w:t>
    </w:r>
    <w:r w:rsidR="00F17271">
      <w:rPr>
        <w:rFonts w:cs="Times New Roman" w:hAnsi="Times New Roman" w:ascii="Times New Roman"/>
        <w:sz w:val="24"/>
      </w:rPr>
      <w:t xml:space="preserve">         </w:t>
    </w:r>
    <w:r w:rsidR="00E31AAF">
      <w:rPr>
        <w:rFonts w:cs="Times New Roman" w:hAnsi="Times New Roman" w:ascii="Times New Roman"/>
        <w:sz w:val="24"/>
      </w:rPr>
      <w:t xml:space="preserve"> 48</w:t>
    </w:r>
    <w:r w:rsidR="00860FB3">
      <w:rPr>
        <w:rFonts w:cs="Times New Roman" w:hAnsi="Times New Roman" w:ascii="Times New Roman"/>
        <w:sz w:val="24"/>
      </w:rPr>
      <w:t xml:space="preserve"> St</w:t>
    </w:r>
    <w:r w:rsidRPr="00000E92">
      <w:rPr>
        <w:rFonts w:cs="Times New Roman" w:hAnsi="Times New Roman" w:ascii="Times New Roman"/>
        <w:sz w:val="24"/>
      </w:rPr>
      <w:t>-</w:t>
    </w:r>
    <w:r w:rsidR="00E31AAF">
      <w:rPr>
        <w:rFonts w:cs="Times New Roman" w:hAnsi="Times New Roman" w:ascii="Times New Roman"/>
        <w:sz w:val="24"/>
      </w:rPr>
      <w:t>4868/16</w:t>
    </w:r>
    <w:r w:rsidR="00860FB3">
      <w:rPr>
        <w:rFonts w:cs="Times New Roman"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791B2E"/>
    <w:multiLevelType w:val="hybridMultilevel"/>
    <w:tmpl w:val="CCB26DE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A31"/>
    <w:rsid w:val="00000E92"/>
    <w:rsid w:val="00012FDB"/>
    <w:rsid w:val="000466D7"/>
    <w:rsid w:val="0006685B"/>
    <w:rsid w:val="00087A05"/>
    <w:rsid w:val="000E6DE3"/>
    <w:rsid w:val="00105F72"/>
    <w:rsid w:val="001878ED"/>
    <w:rsid w:val="00192322"/>
    <w:rsid w:val="001B4C0A"/>
    <w:rsid w:val="002275C7"/>
    <w:rsid w:val="00231E17"/>
    <w:rsid w:val="00236BCE"/>
    <w:rsid w:val="00252053"/>
    <w:rsid w:val="00274169"/>
    <w:rsid w:val="00310E11"/>
    <w:rsid w:val="00311D31"/>
    <w:rsid w:val="003B2B32"/>
    <w:rsid w:val="00556A31"/>
    <w:rsid w:val="00577AFC"/>
    <w:rsid w:val="00602B8F"/>
    <w:rsid w:val="0069390F"/>
    <w:rsid w:val="006A2824"/>
    <w:rsid w:val="007211FF"/>
    <w:rsid w:val="00775A37"/>
    <w:rsid w:val="007805B9"/>
    <w:rsid w:val="0079127B"/>
    <w:rsid w:val="00795256"/>
    <w:rsid w:val="007B5813"/>
    <w:rsid w:val="007F6960"/>
    <w:rsid w:val="007F7106"/>
    <w:rsid w:val="00823688"/>
    <w:rsid w:val="00860FB3"/>
    <w:rsid w:val="008A6606"/>
    <w:rsid w:val="008B2221"/>
    <w:rsid w:val="008D1D9C"/>
    <w:rsid w:val="008D4645"/>
    <w:rsid w:val="009600C3"/>
    <w:rsid w:val="009A5C0A"/>
    <w:rsid w:val="009B08E1"/>
    <w:rsid w:val="009E49C8"/>
    <w:rsid w:val="009F313C"/>
    <w:rsid w:val="00A52867"/>
    <w:rsid w:val="00A862FB"/>
    <w:rsid w:val="00BE7C0C"/>
    <w:rsid w:val="00C569DF"/>
    <w:rsid w:val="00C8377C"/>
    <w:rsid w:val="00C87C0B"/>
    <w:rsid w:val="00D036E6"/>
    <w:rsid w:val="00D1270B"/>
    <w:rsid w:val="00D64440"/>
    <w:rsid w:val="00D64A51"/>
    <w:rsid w:val="00D7190B"/>
    <w:rsid w:val="00D76787"/>
    <w:rsid w:val="00DD1B60"/>
    <w:rsid w:val="00DD44E6"/>
    <w:rsid w:val="00E31AAF"/>
    <w:rsid w:val="00F1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00C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00C3"/>
  </w:style>
  <w:style w:styleId="Podnoje" w:type="paragraph">
    <w:name w:val="footer"/>
    <w:basedOn w:val="Normal"/>
    <w:rsid w:val="009600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A66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4C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9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90B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9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9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00C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00C3"/>
  </w:style>
  <w:style w:styleId="Podnoje" w:type="paragraph">
    <w:name w:val="footer"/>
    <w:basedOn w:val="Normal"/>
    <w:rsid w:val="009600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A66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4C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9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90B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9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9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4868</izvorni_sadrzaj>
    <derivirana_varijabla naziv="DomainObject.Predmet.Broj_1">4868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St-4868/2016</izvorni_sadrzaj>
    <derivirana_varijabla naziv="DomainObject.Predmet.OznakaBroj_1">St-4868/2016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IZVORNA DRVNA GRAĐA d.o.o. zastupanog po punomoćniku Zajednički odvjetnički ured Palinić-Dragović</izvorni_sadrzaj>
    <derivirana_varijabla naziv="DomainObject.Predmet.ProtustrankaFormated_1">  IZVORNA DRVNA GRAĐA d.o.o. zastupanog po punomoćniku Zajednički odvjetnički ured Palinić-Dragović</derivirana_varijabla>
  </DomainObject.Predmet.ProtustrankaFormated>
  <DomainObject.Predmet.ProtustrankaFormatedOIB>
    <izvorni_sadrzaj>  IZVORNA DRVNA GRAĐA d.o.o., OIB 99747042992 zastupanog po punomoćniku Zajednički odvjetnički ured Palinić-Dragović</izvorni_sadrzaj>
    <derivirana_varijabla naziv="DomainObject.Predmet.ProtustrankaFormatedOIB_1">  IZVORNA DRVNA GRAĐA d.o.o., OIB 99747042992 zastupanog po punomoćniku Zajednički odvjetnički ured Palinić-Dragović</derivirana_varijabla>
  </DomainObject.Predmet.ProtustrankaFormatedOIB>
  <DomainObject.Predmet.ProtustrankaFormatedWithAdress>
    <izvorni_sadrzaj> IZVORNA DRVNA GRAĐA d.o.o., Kladare 21, 33405 Pitomača zastupanog po punomoćniku Zajednički odvjetnički ured Palinić-Dragović</izvorni_sadrzaj>
    <derivirana_varijabla naziv="DomainObject.Predmet.ProtustrankaFormatedWithAdress_1"> IZVORNA DRVNA GRAĐA d.o.o., Kladare 21, 33405 Pitomača zastupanog po punomoćniku Zajednički odvjetnički ured Palinić-Dragović</derivirana_varijabla>
  </DomainObject.Predmet.ProtustrankaFormatedWithAdress>
  <DomainObject.Predmet.ProtustrankaFormatedWithAdressOIB>
    <izvorni_sadrzaj> IZVORNA DRVNA GRAĐA d.o.o., OIB 99747042992, Kladare 21, 33405 Pitomača zastupanog po punomoćniku Zajednički odvjetnički ured Palinić-Dragović</izvorni_sadrzaj>
    <derivirana_varijabla naziv="DomainObject.Predmet.ProtustrankaFormatedWithAdressOIB_1"> IZVORNA DRVNA GRAĐA d.o.o., OIB 99747042992, Kladare 21, 33405 Pitomača zastupanog po punomoćniku Zajednički odvjetnički ured Palinić-Dragović</derivirana_varijabla>
  </DomainObject.Predmet.ProtustrankaFormatedWithAdressOIB>
  <DomainObject.Predmet.ProtustrankaWithAdress>
    <izvorni_sadrzaj>IZVORNA DRVNA GRAĐA d.o.o. Kladare 21, 33405 Pitomača</izvorni_sadrzaj>
    <derivirana_varijabla naziv="DomainObject.Predmet.ProtustrankaWithAdress_1">IZVORNA DRVNA GRAĐA d.o.o. Kladare 21, 33405 Pitomača</derivirana_varijabla>
  </DomainObject.Predmet.ProtustrankaWithAdress>
  <DomainObject.Predmet.ProtustrankaWithAdressOIB>
    <izvorni_sadrzaj>IZVORNA DRVNA GRAĐA d.o.o., OIB 99747042992, Kladare 21, 33405 Pitomača</izvorni_sadrzaj>
    <derivirana_varijabla naziv="DomainObject.Predmet.ProtustrankaWithAdressOIB_1">IZVORNA DRVNA GRAĐA d.o.o., OIB 99747042992, Kladare 21, 33405 Pitomača</derivirana_varijabla>
  </DomainObject.Predmet.ProtustrankaWithAdressOIB>
  <DomainObject.Predmet.ProtustrankaNazivFormated>
    <izvorni_sadrzaj>IZVORNA DRVNA GRAĐA d.o.o.</izvorni_sadrzaj>
    <derivirana_varijabla naziv="DomainObject.Predmet.ProtustrankaNazivFormated_1">IZVORNA DRVNA GRAĐA d.o.o.</derivirana_varijabla>
  </DomainObject.Predmet.ProtustrankaNazivFormated>
  <DomainObject.Predmet.ProtustrankaNazivFormatedOIB>
    <izvorni_sadrzaj>IZVORNA DRVNA GRAĐA d.o.o., OIB 99747042992</izvorni_sadrzaj>
    <derivirana_varijabla naziv="DomainObject.Predmet.ProtustrankaNazivFormatedOIB_1">IZVORNA DRVNA GRAĐA d.o.o., OIB 99747042992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IZVORNA DRVNA GRAĐA d.o.o. zastupanog po punomoćniku Zajednički odvjetnički ured Palinić-Dragović</item>
    </izvorni_sadrzaj>
    <derivirana_varijabla naziv="DomainObject.Predmet.ProtuStrankaListFormated_1">
      <item>IZVORNA DRVNA GRAĐA d.o.o. zastupanog po punomoćniku Zajednički odvjetnički ured Palinić-Dragović</item>
    </derivirana_varijabla>
  </DomainObject.Predmet.ProtuStrankaListFormated>
  <DomainObject.Predmet.ProtuStrankaListFormatedOIB>
    <izvorni_sadrzaj>
      <item>IZVORNA DRVNA GRAĐA d.o.o., OIB 99747042992 zastupanog po punomoćniku Zajednički odvjetnički ured Palinić-Dragović</item>
    </izvorni_sadrzaj>
    <derivirana_varijabla naziv="DomainObject.Predmet.ProtuStrankaListFormatedOIB_1">
      <item>IZVORNA DRVNA GRAĐA d.o.o., OIB 99747042992 zastupanog po punomoćniku Zajednički odvjetnički ured Palinić-Dragović</item>
    </derivirana_varijabla>
  </DomainObject.Predmet.ProtuStrankaListFormatedOIB>
  <DomainObject.Predmet.ProtuStrankaListFormatedWithAdress>
    <izvorni_sadrzaj>
      <item>IZVORNA DRVNA GRAĐA d.o.o., Kladare 21, 33405 Pitomača zastupanog po punomoćniku Zajednički odvjetnički ured Palinić-Dragović</item>
    </izvorni_sadrzaj>
    <derivirana_varijabla naziv="DomainObject.Predmet.ProtuStrankaListFormatedWithAdress_1">
      <item>IZVORNA DRVNA GRAĐA d.o.o., Kladare 21, 33405 Pitomača zastupanog po punomoćniku Zajednički odvjetnički ured Palinić-Dragović</item>
    </derivirana_varijabla>
  </DomainObject.Predmet.ProtuStrankaListFormatedWithAdress>
  <DomainObject.Predmet.ProtuStrankaListFormatedWithAdressOIB>
    <izvorni_sadrzaj>
      <item>IZVORNA DRVNA GRAĐA d.o.o., OIB 99747042992, Kladare 21, 33405 Pitomača zastupanog po punomoćniku Zajednički odvjetnički ured Palinić-Dragović</item>
    </izvorni_sadrzaj>
    <derivirana_varijabla naziv="DomainObject.Predmet.ProtuStrankaListFormatedWithAdressOIB_1">
      <item>IZVORNA DRVNA GRAĐA d.o.o., OIB 99747042992, Kladare 21, 33405 Pitomača zastupanog po punomoćniku Zajednički odvjetnički ured Palinić-Dragović</item>
    </derivirana_varijabla>
  </DomainObject.Predmet.ProtuStrankaListFormatedWithAdressOIB>
  <DomainObject.Predmet.ProtuStrankaListNazivFormated>
    <izvorni_sadrzaj>
      <item>IZVORNA DRVNA GRAĐA d.o.o.</item>
    </izvorni_sadrzaj>
    <derivirana_varijabla naziv="DomainObject.Predmet.ProtuStrankaListNazivFormated_1">
      <item>IZVORNA DRVNA GRAĐA d.o.o.</item>
    </derivirana_varijabla>
  </DomainObject.Predmet.ProtuStrankaListNazivFormated>
  <DomainObject.Predmet.ProtuStrankaListNazivFormatedOIB>
    <izvorni_sadrzaj>
      <item>IZVORNA DRVNA GRAĐA d.o.o., OIB 99747042992</item>
    </izvorni_sadrzaj>
    <derivirana_varijabla naziv="DomainObject.Predmet.ProtuStrankaListNazivFormatedOIB_1">
      <item>IZVORNA DRVNA GRAĐA d.o.o., OIB 99747042992</item>
    </derivirana_varijabla>
  </DomainObject.Predmet.ProtuStrankaListNazivFormatedOIB>
  <DomainObject.Predmet.OstaliListFormated>
    <izvorni_sadrzaj>
      <item>Zdravko Hranilović</item>
      <item>Zajednički odvjetnički ured Palinić-Dragović punomoćnik sudionika u postupku IZVORNA DRVNA GRAĐA d.o.o.</item>
    </izvorni_sadrzaj>
    <derivirana_varijabla naziv="DomainObject.Predmet.OstaliListFormated_1">
      <item>Zdravko Hranilović</item>
      <item>Zajednički odvjetnički ured Palinić-Dragović punomoćnik sudionika u postupku IZVORNA DRVNA GRAĐA d.o.o.</item>
    </derivirana_varijabla>
  </DomainObject.Predmet.OstaliListFormated>
  <DomainObject.Predmet.OstaliListFormatedOIB>
    <izvorni_sadrzaj>
      <item>Zdravko Hranilović, OIB 71782575747</item>
      <item>Zajednički odvjetnički ured Palinić-Dragović punomoćnik sudionika u postupku IZVORNA DRVNA GRAĐA d.o.o.</item>
    </izvorni_sadrzaj>
    <derivirana_varijabla naziv="DomainObject.Predmet.OstaliListFormatedOIB_1">
      <item>Zdravko Hranilović, OIB 71782575747</item>
      <item>Zajednički odvjetnički ured Palinić-Dragović punomoćnik sudionika u postupku IZVORNA DRVNA GRAĐA d.o.o.</item>
    </derivirana_varijabla>
  </DomainObject.Predmet.OstaliListFormatedOIB>
  <DomainObject.Predmet.OstaliListFormatedWithAdress>
    <izvorni_sadrzaj>
      <item>Zdravko Hranilović, D. Domjanića 12, 33405 Pitomača</item>
      <item>Zajednički odvjetnički ured Palinić-Dragović, Tratinska 68/I, 10000 Zagreb punomoćnik sudionika u postupku IZVORNA DRVNA GRAĐA d.o.o.</item>
    </izvorni_sadrzaj>
    <derivirana_varijabla naziv="DomainObject.Predmet.OstaliListFormatedWithAdress_1">
      <item>Zdravko Hranilović, D. Domjanića 12, 33405 Pitomača</item>
      <item>Zajednički odvjetnički ured Palinić-Dragović, Tratinska 68/I, 10000 Zagreb punomoćnik sudionika u postupku IZVORNA DRVNA GRAĐA d.o.o.</item>
    </derivirana_varijabla>
  </DomainObject.Predmet.OstaliListFormatedWithAdress>
  <DomainObject.Predmet.OstaliListFormatedWithAdressOIB>
    <izvorni_sadrzaj>
      <item>Zdravko Hranilović, OIB 71782575747, D. Domjanića 12, 33405 Pitomača</item>
      <item>Zajednički odvjetnički ured Palinić-Dragović, Tratinska 68/I, 10000 Zagreb punomoćnik sudionika u postupku IZVORNA DRVNA GRAĐA d.o.o.</item>
    </izvorni_sadrzaj>
    <derivirana_varijabla naziv="DomainObject.Predmet.OstaliListFormatedWithAdressOIB_1">
      <item>Zdravko Hranilović, OIB 71782575747, D. Domjanića 12, 33405 Pitomača</item>
      <item>Zajednički odvjetnički ured Palinić-Dragović, Tratinska 68/I, 10000 Zagreb punomoćnik sudionika u postupku IZVORNA DRVNA GRAĐA d.o.o.</item>
    </derivirana_varijabla>
  </DomainObject.Predmet.OstaliListFormatedWithAdressOIB>
  <DomainObject.Predmet.OstaliListNazivFormated>
    <izvorni_sadrzaj>
      <item>Zdravko Hranilović</item>
      <item>Zajednički odvjetnički ured Palinić-Dragović</item>
    </izvorni_sadrzaj>
    <derivirana_varijabla naziv="DomainObject.Predmet.OstaliListNazivFormated_1">
      <item>Zdravko Hranilović</item>
      <item>Zajednički odvjetnički ured Palinić-Dragović</item>
    </derivirana_varijabla>
  </DomainObject.Predmet.OstaliListNazivFormated>
  <DomainObject.Predmet.OstaliListNazivFormatedOIB>
    <izvorni_sadrzaj>
      <item>Zdravko Hranilović, OIB 71782575747</item>
      <item>Zajednički odvjetnički ured Palinić-Dragović</item>
    </izvorni_sadrzaj>
    <derivirana_varijabla naziv="DomainObject.Predmet.OstaliListNazivFormatedOIB_1">
      <item>Zdravko Hranilović, OIB 71782575747</item>
      <item>Zajednički odvjetnički ured Palinić-Dragović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IZVORNA DRVNA GRAĐA d.o.o.</izvorni_sadrzaj>
    <derivirana_varijabla naziv="DomainObject.Predmet.ProtustrankaIDrugi_1">IZVORNA DRVNA GRAĐA d.o.o.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IZVORNA DRVNA GRAĐA d.o.o., OIB 99747042992, Kladare 21, 33405 Pitomača</izvorni_sadrzaj>
    <derivirana_varijabla naziv="DomainObject.Predmet.ProtustrankaIDrugiAdressOIB_1">IZVORNA DRVNA GRAĐA d.o.o., OIB 99747042992, Kladare 21,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IZVORNA DRVNA GRAĐA d.o.o.</item>
      <item>FINA, RC ZAGREB, Podružnica Bjelovar</item>
      <item>Zdravko Hranilović</item>
      <item>Zajednički odvjetnički ured Palinić-Dragović</item>
    </izvorni_sadrzaj>
    <derivirana_varijabla naziv="DomainObject.Predmet.SudioniciListNaziv_1">
      <item>IZVORNA DRVNA GRAĐA d.o.o.</item>
      <item>FINA, RC ZAGREB, Podružnica Bjelovar</item>
      <item>Zdravko Hranilović</item>
      <item>Zajednički odvjetnički ured Palinić-Dragović</item>
    </derivirana_varijabla>
  </DomainObject.Predmet.SudioniciListNaziv>
  <DomainObject.Predmet.SudioniciListAdressOIB>
    <izvorni_sadrzaj>
      <item>IZVORNA DRVNA GRAĐA d.o.o., OIB 99747042992, Kladare 21,33405 Pitomača</item>
      <item>FINA, RC ZAGREB, Podružnica Bjelovar, OIB 85821130368, F. Supila 4,43000 Bjelovar</item>
      <item>Zdravko Hranilović, OIB 71782575747, D. Domjanića 12,33405 Pitomača</item>
      <item>Zajednički odvjetnički ured Palinić-Dragović, Tratinska 68/I,10000 Zagreb</item>
    </izvorni_sadrzaj>
    <derivirana_varijabla naziv="DomainObject.Predmet.SudioniciListAdressOIB_1">
      <item>IZVORNA DRVNA GRAĐA d.o.o., OIB 99747042992, Kladare 21,33405 Pitomača</item>
      <item>FINA, RC ZAGREB, Podružnica Bjelovar, OIB 85821130368, F. Supila 4,43000 Bjelovar</item>
      <item>Zdravko Hranilović, OIB 71782575747, D. Domjanića 12,33405 Pitomača</item>
      <item>Zajednički odvjetnički ured Palinić-Dragović, Tratinska 68/I,10000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99747042992</item>
      <item>, OIB 85821130368</item>
      <item>, OIB 71782575747</item>
      <item>, OIB null</item>
    </izvorni_sadrzaj>
    <derivirana_varijabla naziv="DomainObject.Predmet.SudioniciListNazivOIB_1">
      <item>, OIB 99747042992</item>
      <item>, OIB 85821130368</item>
      <item>, OIB 71782575747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10889B-9872-4AAA-8A39-F9FD09D88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2085</properties:Characters>
  <properties:Lines>63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2016-09-19T12:02:00Z</dcterms:created>
  <dc:creator>vmihalincic</dc:creator>
  <cp:lastModifiedBy>Zlatka Plivelić</cp:lastModifiedBy>
  <cp:lastPrinted>2016-09-19T13:27:00Z</cp:lastPrinted>
  <dcterms:modified xmlns:xsi="http://www.w3.org/2001/XMLSchema-instance" xsi:type="dcterms:W3CDTF">2016-09-20T09:01:00Z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