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650ce" w14:paraId="ed650ce" w:rsidRDefault="00D81A66" w:rsidP="00D81A66" w:rsidR="00D81A66">
      <w:pPr>
        <w15:collapsed w:val="false"/>
        <w:rPr>
          <w:lang w:val="hr-HR"/>
        </w:rPr>
      </w:pPr>
      <w:bookmarkStart w:name="_GoBack" w:id="0"/>
      <w:bookmarkEnd w:id="0"/>
    </w:p>
    <w:p w:rsidRDefault="00CC5B4D" w:rsidP="00D81A66" w:rsidR="00CC5B4D" w:rsidRPr="000664E3">
      <w:pPr>
        <w:rPr>
          <w:lang w:val="hr-HR"/>
        </w:rPr>
      </w:pP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FF4F39">
        <w:rPr>
          <w:lang w:val="hr-HR"/>
        </w:rPr>
        <w:t xml:space="preserve">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A22B20">
        <w:rPr>
          <w:lang w:val="hr-HR"/>
        </w:rPr>
        <w:t>39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A22B20">
        <w:rPr>
          <w:lang w:val="hr-HR"/>
        </w:rPr>
        <w:t xml:space="preserve">MASTER </w:t>
      </w:r>
      <w:r w:rsidR="00C24152">
        <w:rPr>
          <w:lang w:val="hr-HR"/>
        </w:rPr>
        <w:t xml:space="preserve"> </w:t>
      </w:r>
      <w:r w:rsidR="00E8008F">
        <w:rPr>
          <w:lang w:val="hr-HR"/>
        </w:rPr>
        <w:t xml:space="preserve">društvo s ograničenom odgovornošću za </w:t>
      </w:r>
      <w:r w:rsidR="00FF4F39">
        <w:rPr>
          <w:lang w:val="hr-HR"/>
        </w:rPr>
        <w:t>proizvodnju,</w:t>
      </w:r>
      <w:r w:rsidR="00C24152">
        <w:rPr>
          <w:lang w:val="hr-HR"/>
        </w:rPr>
        <w:t xml:space="preserve"> </w:t>
      </w:r>
      <w:r w:rsidR="00A22B20">
        <w:rPr>
          <w:lang w:val="hr-HR"/>
        </w:rPr>
        <w:t>t</w:t>
      </w:r>
      <w:r w:rsidR="00FF4F39">
        <w:rPr>
          <w:lang w:val="hr-HR"/>
        </w:rPr>
        <w:t>rgovinu i usluge</w:t>
      </w:r>
      <w:r w:rsidR="00E8008F">
        <w:rPr>
          <w:lang w:val="hr-HR"/>
        </w:rPr>
        <w:t>,</w:t>
      </w:r>
      <w:r w:rsidR="00FF4F39">
        <w:rPr>
          <w:lang w:val="hr-HR"/>
        </w:rPr>
        <w:t xml:space="preserve"> </w:t>
      </w:r>
      <w:r w:rsidR="00A22B20">
        <w:rPr>
          <w:lang w:val="hr-HR"/>
        </w:rPr>
        <w:t>Čazma</w:t>
      </w:r>
      <w:r w:rsidR="00E8008F">
        <w:rPr>
          <w:lang w:val="hr-HR"/>
        </w:rPr>
        <w:t xml:space="preserve">, </w:t>
      </w:r>
      <w:r w:rsidR="00A22B20">
        <w:rPr>
          <w:lang w:val="hr-HR"/>
        </w:rPr>
        <w:t>Grge Jankesa 14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A22B20">
        <w:rPr>
          <w:lang w:val="hr-HR"/>
        </w:rPr>
        <w:t>010059331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A22B20">
        <w:rPr>
          <w:lang w:val="hr-HR"/>
        </w:rPr>
        <w:t>12476139552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A22B20">
        <w:rPr>
          <w:lang w:val="hr-HR"/>
        </w:rPr>
        <w:t>39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C24152">
        <w:rPr>
          <w:lang w:val="hr-HR"/>
        </w:rPr>
        <w:t>01.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A22B20">
        <w:rPr>
          <w:lang w:val="hr-HR"/>
        </w:rPr>
        <w:t>166.715,90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A22B20">
        <w:rPr>
          <w:lang w:val="hr-HR"/>
        </w:rPr>
        <w:t>Alen Švraka</w:t>
      </w:r>
      <w:r w:rsidR="00E8008F">
        <w:rPr>
          <w:lang w:val="hr-HR"/>
        </w:rPr>
        <w:t>, iz</w:t>
      </w:r>
      <w:r w:rsidR="00A22B20">
        <w:rPr>
          <w:lang w:val="hr-HR"/>
        </w:rPr>
        <w:t xml:space="preserve"> Čiste Mlake</w:t>
      </w:r>
      <w:r w:rsidR="00E8008F">
        <w:rPr>
          <w:lang w:val="hr-HR"/>
        </w:rPr>
        <w:t xml:space="preserve">, </w:t>
      </w:r>
      <w:r w:rsidR="00A22B20">
        <w:rPr>
          <w:lang w:val="hr-HR"/>
        </w:rPr>
        <w:t>Josipa Barberića 17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A22B20">
        <w:rPr>
          <w:lang w:val="hr-HR"/>
        </w:rPr>
        <w:t>16195660019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A22B20">
        <w:rPr>
          <w:lang w:val="hr-HR"/>
        </w:rPr>
        <w:t xml:space="preserve">01. veljače 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A22B20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</w:t>
      </w:r>
      <w:r w:rsidR="00FF4F39">
        <w:rPr>
          <w:lang w:val="hr-HR"/>
        </w:rPr>
        <w:t>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A22B20">
        <w:rPr>
          <w:lang w:val="hr-HR"/>
        </w:rPr>
        <w:t>01.02</w:t>
      </w:r>
      <w:r w:rsidR="004525DA">
        <w:rPr>
          <w:lang w:val="hr-HR"/>
        </w:rPr>
        <w:t>.201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3F89" w:rsidR="002D3F89">
      <w:r>
        <w:separator/>
      </w:r>
    </w:p>
  </w:endnote>
  <w:endnote w:id="0" w:type="continuationSeparator">
    <w:p w:rsidRDefault="002D3F89" w:rsidR="002D3F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3F89" w:rsidR="002D3F89">
      <w:r>
        <w:separator/>
      </w:r>
    </w:p>
  </w:footnote>
  <w:footnote w:id="0" w:type="continuationSeparator">
    <w:p w:rsidRDefault="002D3F89" w:rsidR="002D3F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5B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230CD2"/>
    <w:rsid w:val="002D3F89"/>
    <w:rsid w:val="0032457F"/>
    <w:rsid w:val="00374258"/>
    <w:rsid w:val="003E0954"/>
    <w:rsid w:val="003E56D2"/>
    <w:rsid w:val="004525DA"/>
    <w:rsid w:val="004629E7"/>
    <w:rsid w:val="004B7E8E"/>
    <w:rsid w:val="0052619D"/>
    <w:rsid w:val="005A21BE"/>
    <w:rsid w:val="00605F99"/>
    <w:rsid w:val="006107FD"/>
    <w:rsid w:val="00617995"/>
    <w:rsid w:val="00674F9D"/>
    <w:rsid w:val="006767EE"/>
    <w:rsid w:val="006B32F7"/>
    <w:rsid w:val="007E27E0"/>
    <w:rsid w:val="008259B1"/>
    <w:rsid w:val="00831DA7"/>
    <w:rsid w:val="008A217A"/>
    <w:rsid w:val="008E00AB"/>
    <w:rsid w:val="008E3DB0"/>
    <w:rsid w:val="0097587E"/>
    <w:rsid w:val="00985844"/>
    <w:rsid w:val="009E1038"/>
    <w:rsid w:val="009F1B25"/>
    <w:rsid w:val="00A22B20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24152"/>
    <w:rsid w:val="00C435AB"/>
    <w:rsid w:val="00C765CD"/>
    <w:rsid w:val="00CA6057"/>
    <w:rsid w:val="00CC5B4D"/>
    <w:rsid w:val="00CD08D1"/>
    <w:rsid w:val="00CD6B0C"/>
    <w:rsid w:val="00D46E25"/>
    <w:rsid w:val="00D81A66"/>
    <w:rsid w:val="00DC7979"/>
    <w:rsid w:val="00E8008F"/>
    <w:rsid w:val="00E97333"/>
    <w:rsid w:val="00EC2C0D"/>
    <w:rsid w:val="00F12ADC"/>
    <w:rsid w:val="00F178C7"/>
    <w:rsid w:val="00F7033E"/>
    <w:rsid w:val="00FA3C36"/>
    <w:rsid w:val="00FB7F79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742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2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2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2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2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742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2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2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2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2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St-39/2016</izvorni_sadrzaj>
    <derivirana_varijabla naziv="DomainObject.Predmet.OznakaBroj_1">St-39/2016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MASTER  društvo s ograničenom odgovornošću za proizvodnju, trgovinu i usluge, Čazma zastupanog po punomoćniku Alen Švraka</izvorni_sadrzaj>
    <derivirana_varijabla naziv="DomainObject.Predmet.ProtustrankaFormated_1">  MASTER  društvo s ograničenom odgovornošću za proizvodnju, trgovinu i usluge, Čazma zastupanog po punomoćniku Alen Švraka</derivirana_varijabla>
  </DomainObject.Predmet.ProtustrankaFormated>
  <DomainObject.Predmet.ProtustrankaFormatedOIB>
    <izvorni_sadrzaj>  MASTER  društvo s ograničenom odgovornošću za proizvodnju, trgovinu i usluge, Čazma, OIB 12476139552 zastupanog po punomoćniku Alen Švraka</izvorni_sadrzaj>
    <derivirana_varijabla naziv="DomainObject.Predmet.ProtustrankaFormatedOIB_1">  MASTER  društvo s ograničenom odgovornošću za proizvodnju, trgovinu i usluge, Čazma, OIB 12476139552 zastupanog po punomoćniku Alen Švraka</derivirana_varijabla>
  </DomainObject.Predmet.ProtustrankaFormatedOIB>
  <DomainObject.Predmet.ProtustrankaFormatedWithAdress>
    <izvorni_sadrzaj> MASTER  društvo s ograničenom odgovornošću za proizvodnju, trgovinu i usluge, Čazma, Grge Jankesa 14, 43240 Čazma zastupanog po punomoćniku Alen Švraka</izvorni_sadrzaj>
    <derivirana_varijabla naziv="DomainObject.Predmet.ProtustrankaFormatedWithAdress_1"> MASTER  društvo s ograničenom odgovornošću za proizvodnju, trgovinu i usluge, Čazma, Grge Jankesa 14, 43240 Čazma zastupanog po punomoćniku Alen Švraka</derivirana_varijabla>
  </DomainObject.Predmet.ProtustrankaFormatedWithAdress>
  <DomainObject.Predmet.ProtustrankaFormatedWithAdressOIB>
    <izvorni_sadrzaj> MASTER  društvo s ograničenom odgovornošću za proizvodnju, trgovinu i usluge, Čazma, OIB 12476139552, Grge Jankesa 14, 43240 Čazma zastupanog po punomoćniku Alen Švraka</izvorni_sadrzaj>
    <derivirana_varijabla naziv="DomainObject.Predmet.ProtustrankaFormatedWithAdressOIB_1"> MASTER  društvo s ograničenom odgovornošću za proizvodnju, trgovinu i usluge, Čazma, OIB 12476139552, Grge Jankesa 14, 43240 Čazma zastupanog po punomoćniku Alen Švraka</derivirana_varijabla>
  </DomainObject.Predmet.ProtustrankaFormatedWithAdressOIB>
  <DomainObject.Predmet.ProtustrankaWithAdress>
    <izvorni_sadrzaj>MASTER  društvo s ograničenom odgovornošću za proizvodnju, trgovinu i usluge, Čazma Grge Jankesa 14, 43240 Čazma</izvorni_sadrzaj>
    <derivirana_varijabla naziv="DomainObject.Predmet.ProtustrankaWithAdress_1">MASTER  društvo s ograničenom odgovornošću za proizvodnju, trgovinu i usluge, Čazma Grge Jankesa 14, 43240 Čazma</derivirana_varijabla>
  </DomainObject.Predmet.ProtustrankaWithAdress>
  <DomainObject.Predmet.ProtustrankaWithAdressOIB>
    <izvorni_sadrzaj>MASTER  društvo s ograničenom odgovornošću za proizvodnju, trgovinu i usluge, Čazma, OIB 12476139552, Grge Jankesa 14, 43240 Čazma</izvorni_sadrzaj>
    <derivirana_varijabla naziv="DomainObject.Predmet.ProtustrankaWithAdressOIB_1">MASTER  društvo s ograničenom odgovornošću za proizvodnju, trgovinu i usluge, Čazma, OIB 12476139552, Grge Jankesa 14, 43240 Čazma</derivirana_varijabla>
  </DomainObject.Predmet.ProtustrankaWithAdressOIB>
  <DomainObject.Predmet.ProtustrankaNazivFormated>
    <izvorni_sadrzaj>MASTER  društvo s ograničenom odgovornošću za proizvodnju, trgovinu i usluge, Čazma</izvorni_sadrzaj>
    <derivirana_varijabla naziv="DomainObject.Predmet.ProtustrankaNazivFormated_1">MASTER  društvo s ograničenom odgovornošću za proizvodnju, trgovinu i usluge, Čazma</derivirana_varijabla>
  </DomainObject.Predmet.ProtustrankaNazivFormated>
  <DomainObject.Predmet.ProtustrankaNazivFormatedOIB>
    <izvorni_sadrzaj>MASTER  društvo s ograničenom odgovornošću za proizvodnju, trgovinu i usluge, Čazma, OIB 12476139552</izvorni_sadrzaj>
    <derivirana_varijabla naziv="DomainObject.Predmet.ProtustrankaNazivFormatedOIB_1">MASTER  društvo s ograničenom odgovornošću za proizvodnju, trgovinu i usluge, Čazma, OIB 12476139552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MASTER  društvo s ograničenom odgovornošću za proizvodnju, trgovinu i usluge, Čazma zastupanog po punomoćniku Alen Švraka</item>
    </izvorni_sadrzaj>
    <derivirana_varijabla naziv="DomainObject.Predmet.ProtuStrankaListFormated_1">
      <item>MASTER  društvo s ograničenom odgovornošću za proizvodnju, trgovinu i usluge, Čazma zastupanog po punomoćniku Alen Švraka</item>
    </derivirana_varijabla>
  </DomainObject.Predmet.ProtuStrankaListFormated>
  <DomainObject.Predmet.ProtuStrankaListFormatedOIB>
    <izvorni_sadrzaj>
      <item>MASTER  društvo s ograničenom odgovornošću za proizvodnju, trgovinu i usluge, Čazma, OIB 12476139552 zastupanog po punomoćniku Alen Švraka</item>
    </izvorni_sadrzaj>
    <derivirana_varijabla naziv="DomainObject.Predmet.ProtuStrankaListFormatedOIB_1">
      <item>MASTER  društvo s ograničenom odgovornošću za proizvodnju, trgovinu i usluge, Čazma, OIB 12476139552 zastupanog po punomoćniku Alen Švraka</item>
    </derivirana_varijabla>
  </DomainObject.Predmet.ProtuStrankaListFormatedOIB>
  <DomainObject.Predmet.ProtuStrankaListFormatedWithAdress>
    <izvorni_sadrzaj>
      <item>MASTER  društvo s ograničenom odgovornošću za proizvodnju, trgovinu i usluge, Čazma, Grge Jankesa 14, 43240 Čazma zastupanog po punomoćniku Alen Švraka</item>
    </izvorni_sadrzaj>
    <derivirana_varijabla naziv="DomainObject.Predmet.ProtuStrankaListFormatedWithAdress_1">
      <item>MASTER  društvo s ograničenom odgovornošću za proizvodnju, trgovinu i usluge, Čazma, Grge Jankesa 14, 43240 Čazma zastupanog po punomoćniku Alen Švraka</item>
    </derivirana_varijabla>
  </DomainObject.Predmet.ProtuStrankaListFormatedWithAdress>
  <DomainObject.Predmet.ProtuStrankaListFormatedWithAdressOIB>
    <izvorni_sadrzaj>
      <item>MASTER  društvo s ograničenom odgovornošću za proizvodnju, trgovinu i usluge, Čazma, OIB 12476139552, Grge Jankesa 14, 43240 Čazma zastupanog po punomoćniku Alen Švraka</item>
    </izvorni_sadrzaj>
    <derivirana_varijabla naziv="DomainObject.Predmet.ProtuStrankaListFormatedWithAdressOIB_1">
      <item>MASTER  društvo s ograničenom odgovornošću za proizvodnju, trgovinu i usluge, Čazma, OIB 12476139552, Grge Jankesa 14, 43240 Čazma zastupanog po punomoćniku Alen Švraka</item>
    </derivirana_varijabla>
  </DomainObject.Predmet.ProtuStrankaListFormatedWithAdressOIB>
  <DomainObject.Predmet.ProtuStrankaListNazivFormated>
    <izvorni_sadrzaj>
      <item>MASTER  društvo s ograničenom odgovornošću za proizvodnju, trgovinu i usluge, Čazma</item>
    </izvorni_sadrzaj>
    <derivirana_varijabla naziv="DomainObject.Predmet.ProtuStrankaListNazivFormated_1">
      <item>MASTER  društvo s ograničenom odgovornošću za proizvodnju, trgovinu i usluge, Čazma</item>
    </derivirana_varijabla>
  </DomainObject.Predmet.ProtuStrankaListNazivFormated>
  <DomainObject.Predmet.ProtuStrankaListNazivFormatedOIB>
    <izvorni_sadrzaj>
      <item>MASTER  društvo s ograničenom odgovornošću za proizvodnju, trgovinu i usluge, Čazma, OIB 12476139552</item>
    </izvorni_sadrzaj>
    <derivirana_varijabla naziv="DomainObject.Predmet.ProtuStrankaListNazivFormatedOIB_1">
      <item>MASTER  društvo s ograničenom odgovornošću za proizvodnju, trgovinu i usluge, Čazma, OIB 12476139552</item>
    </derivirana_varijabla>
  </DomainObject.Predmet.ProtuStrankaListNazivFormatedOIB>
  <DomainObject.Predmet.OstaliListFormated>
    <izvorni_sadrzaj>
      <item>Alen Švraka punomoćnik sudionika u postupku MASTER  društvo s ograničenom odgovornošću za proizvodnju, trgovinu i usluge, Čazma</item>
    </izvorni_sadrzaj>
    <derivirana_varijabla naziv="DomainObject.Predmet.OstaliListFormated_1">
      <item>Alen Švraka punomoćnik sudionika u postupku MASTER  društvo s ograničenom odgovornošću za proizvodnju, trgovinu i usluge, Čazma</item>
    </derivirana_varijabla>
  </DomainObject.Predmet.OstaliListFormated>
  <DomainObject.Predmet.OstaliListFormatedOIB>
    <izvorni_sadrzaj>
      <item>Alen Švraka, OIB 16195660019 punomoćnik sudionika u postupku MASTER  društvo s ograničenom odgovornošću za proizvodnju, trgovinu i usluge, Čazma</item>
    </izvorni_sadrzaj>
    <derivirana_varijabla naziv="DomainObject.Predmet.OstaliListFormatedOIB_1">
      <item>Alen Švraka, OIB 16195660019 punomoćnik sudionika u postupku MASTER  društvo s ograničenom odgovornošću za proizvodnju, trgovinu i usluge, Čazma</item>
    </derivirana_varijabla>
  </DomainObject.Predmet.OstaliListFormatedOIB>
  <DomainObject.Predmet.OstaliListFormatedWithAdress>
    <izvorni_sadrzaj>
      <item>Alen Švraka, Josipa Barberića 17, 10361 Čista Mlaka punomoćnik sudionika u postupku MASTER  društvo s ograničenom odgovornošću za proizvodnju, trgovinu i usluge, Čazma</item>
    </izvorni_sadrzaj>
    <derivirana_varijabla naziv="DomainObject.Predmet.OstaliListFormatedWithAdress_1">
      <item>Alen Švraka, Josipa Barberića 17, 10361 Čista Mlaka punomoćnik sudionika u postupku MASTER  društvo s ograničenom odgovornošću za proizvodnju, trgovinu i usluge, Čazma</item>
    </derivirana_varijabla>
  </DomainObject.Predmet.OstaliListFormatedWithAdress>
  <DomainObject.Predmet.OstaliListFormatedWithAdressOIB>
    <izvorni_sadrzaj>
      <item>Alen Švraka, OIB 16195660019, Josipa Barberića 17, 10361 Čista Mlaka punomoćnik sudionika u postupku MASTER  društvo s ograničenom odgovornošću za proizvodnju, trgovinu i usluge, Čazma</item>
    </izvorni_sadrzaj>
    <derivirana_varijabla naziv="DomainObject.Predmet.OstaliListFormatedWithAdressOIB_1">
      <item>Alen Švraka, OIB 16195660019, Josipa Barberića 17, 10361 Čista Mlaka punomoćnik sudionika u postupku MASTER  društvo s ograničenom odgovornošću za proizvodnju, trgovinu i usluge, Čazma</item>
    </derivirana_varijabla>
  </DomainObject.Predmet.OstaliListFormatedWithAdressOIB>
  <DomainObject.Predmet.OstaliListNazivFormated>
    <izvorni_sadrzaj>
      <item>Alen Švraka</item>
    </izvorni_sadrzaj>
    <derivirana_varijabla naziv="DomainObject.Predmet.OstaliListNazivFormated_1">
      <item>Alen Švraka</item>
    </derivirana_varijabla>
  </DomainObject.Predmet.OstaliListNazivFormated>
  <DomainObject.Predmet.OstaliListNazivFormatedOIB>
    <izvorni_sadrzaj>
      <item>Alen Švraka, OIB 16195660019</item>
    </izvorni_sadrzaj>
    <derivirana_varijabla naziv="DomainObject.Predmet.OstaliListNazivFormatedOIB_1">
      <item>Alen Švraka, OIB 16195660019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MASTER  društvo s ograničenom odgovornošću za proizvodnju, trgovinu i usluge, Čazma</izvorni_sadrzaj>
    <derivirana_varijabla naziv="DomainObject.Predmet.ProtustrankaIDrugi_1">MASTER  društvo s ograničenom odgovornošću za proizvodnju, trgovinu i usluge, Čazma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MASTER  društvo s ograničenom odgovornošću za proizvodnju, trgovinu i usluge, Čazma, OIB 12476139552, Grge Jankesa 14, 43240 Čazma</izvorni_sadrzaj>
    <derivirana_varijabla naziv="DomainObject.Predmet.ProtustrankaIDrugiAdressOIB_1">MASTER  društvo s ograničenom odgovornošću za proizvodnju, trgovinu i usluge, Čazma, OIB 12476139552, Grge Jankesa 14,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MASTER  društvo s ograničenom odgovornošću za proizvodnju, trgovinu i usluge, Čazma</item>
      <item>Alen Švraka</item>
    </izvorni_sadrzaj>
    <derivirana_varijabla naziv="DomainObject.Predmet.SudioniciListNaziv_1">
      <item>FINA, RC ZAGREB, Podružnica Bjelovar</item>
      <item>MASTER  društvo s ograničenom odgovornošću za proizvodnju, trgovinu i usluge, Čazma</item>
      <item>Alen Švraka</item>
    </derivirana_varijabla>
  </DomainObject.Predmet.SudioniciListNaziv>
  <DomainObject.Predmet.SudioniciListAdressOIB>
    <izvorni_sadrzaj>
      <item>FINA, RC ZAGREB, Podružnica Bjelovar, OIB 85821130368, F. Supila 4,43000 Bjelovar</item>
      <item>MASTER  društvo s ograničenom odgovornošću za proizvodnju, trgovinu i usluge, Čazma, OIB 12476139552, Grge Jankesa 14,43240 Čazma</item>
      <item>Alen Švraka, OIB 16195660019, Josipa Barberića 17,10361 Čista Mlaka</item>
    </izvorni_sadrzaj>
    <derivirana_varijabla naziv="DomainObject.Predmet.SudioniciListAdressOIB_1">
      <item>FINA, RC ZAGREB, Podružnica Bjelovar, OIB 85821130368, F. Supila 4,43000 Bjelovar</item>
      <item>MASTER  društvo s ograničenom odgovornošću za proizvodnju, trgovinu i usluge, Čazma, OIB 12476139552, Grge Jankesa 14,43240 Čazma</item>
      <item>Alen Švraka, OIB 16195660019, Josipa Barberića 17,10361 Čista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12476139552</item>
      <item>, OIB 16195660019</item>
    </izvorni_sadrzaj>
    <derivirana_varijabla naziv="DomainObject.Predmet.SudioniciListNazivOIB_1">
      <item>, OIB 85821130368</item>
      <item>, OIB 12476139552</item>
      <item>, OIB 16195660019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A4EC2D-CDCD-475E-8005-E7A0915435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1743</properties:Characters>
  <properties:Lines>50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2016-02-01T11:33:00Z</dcterms:created>
  <dc:creator>ssabljic</dc:creator>
  <cp:lastModifiedBy>Miroslav Lovreković</cp:lastModifiedBy>
  <cp:lastPrinted>2016-02-01T11:34:00Z</cp:lastPrinted>
  <dcterms:modified xmlns:xsi="http://www.w3.org/2001/XMLSchema-instance" xsi:type="dcterms:W3CDTF">2016-02-01T11:37:00Z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