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d5e8e" w14:paraId="82d5e8e" w:rsidRDefault="00116CD2" w:rsidP="00157DE2" w:rsidR="00116CD2">
      <w:pPr>
        <w:tabs>
          <w:tab w:pos="5535" w:val="left"/>
        </w:tabs>
        <w15:collapsed w:val="false"/>
      </w:pPr>
      <w:bookmarkStart w:name="_GoBack" w:id="0"/>
      <w:bookmarkEnd w:id="0"/>
      <w:r>
        <w:tab/>
      </w:r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  <w:r w:rsidR="00767D31" w:rsidRPr="002754E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6E3223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9E69AB" w:rsidP="00D46F63" w:rsidR="00C947ED">
      <w:pPr>
        <w:ind w:firstLine="720"/>
        <w:jc w:val="both"/>
      </w:pPr>
      <w:r>
        <w:t>Trgovački sud u Zadru</w:t>
      </w:r>
      <w:r w:rsidR="00C947ED">
        <w:t>, po prijedlogu</w:t>
      </w:r>
      <w:r w:rsidR="009B6FF5">
        <w:t xml:space="preserve"> više</w:t>
      </w:r>
      <w:r w:rsidR="00C947ED">
        <w:t xml:space="preserve"> sudske savjetnice Anamarije Kovačić Milković, u skraćenom stečajnom postupku nad dužnikom </w:t>
      </w:r>
      <w:r w:rsidR="00DA1EED" w:rsidRPr="00880B4E">
        <w:t>ŠAM-COMMERCE d.o.o., Zadar, Ivana Gundulića 2 F, OIB: 66522474132</w:t>
      </w:r>
      <w:r w:rsidR="00F3298D">
        <w:t xml:space="preserve">, </w:t>
      </w:r>
      <w:r w:rsidR="00C947ED">
        <w:t xml:space="preserve">povodom zahtjeva Financijske agencije, Regionalnog centra Split, Podružnice Zadar, Ivana Danila 4, OIB: 85821130368 od </w:t>
      </w:r>
      <w:r w:rsidR="009B6FF5">
        <w:t>6</w:t>
      </w:r>
      <w:r w:rsidR="00A57491">
        <w:t xml:space="preserve">. </w:t>
      </w:r>
      <w:r w:rsidR="009B6FF5">
        <w:t>veljače</w:t>
      </w:r>
      <w:r w:rsidR="00757DF3">
        <w:t xml:space="preserve"> 201</w:t>
      </w:r>
      <w:r w:rsidR="006853BC">
        <w:t>9</w:t>
      </w:r>
      <w:r w:rsidR="00C947ED">
        <w:t xml:space="preserve">., </w:t>
      </w:r>
      <w:r w:rsidR="009B6FF5">
        <w:t>22</w:t>
      </w:r>
      <w:r w:rsidR="00572FB9">
        <w:t xml:space="preserve">. </w:t>
      </w:r>
      <w:r w:rsidR="00D13917">
        <w:t>veljače</w:t>
      </w:r>
      <w:r w:rsidR="00C947ED">
        <w:t xml:space="preserve"> 201</w:t>
      </w:r>
      <w:r w:rsidR="00FF2D35">
        <w:t>9</w:t>
      </w:r>
      <w:r w:rsidR="00C947ED">
        <w:t xml:space="preserve">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767D31" w:rsidR="006E3223">
      <w:pPr>
        <w:ind w:firstLine="708"/>
        <w:jc w:val="both"/>
      </w:pPr>
      <w:r>
        <w:t xml:space="preserve">1.  Utvrđuje se da ukupni iznos evidentiranog duga dužnika </w:t>
      </w:r>
      <w:r w:rsidR="00DA1EED" w:rsidRPr="00880B4E">
        <w:t>ŠAM-COMMERCE d.o.o., Zadar, Ivana Gundulića 2 F, OIB: 66522474132</w:t>
      </w:r>
      <w:r w:rsidR="00BF72BA">
        <w:t>,</w:t>
      </w:r>
      <w:r>
        <w:t xml:space="preserve"> na temelju neizvršenih osnova za plaćanje iznosi </w:t>
      </w:r>
      <w:r w:rsidR="00DA1EED">
        <w:t>113.258,90</w:t>
      </w:r>
      <w:r w:rsidR="00293F0B">
        <w:t xml:space="preserve"> </w:t>
      </w:r>
      <w:r>
        <w:t xml:space="preserve">kn.  </w:t>
      </w:r>
    </w:p>
    <w:p w:rsidRDefault="006A7F78" w:rsidP="00246016" w:rsidR="006E3223" w:rsidRPr="00D51B78">
      <w:pPr>
        <w:jc w:val="both"/>
      </w:pPr>
      <w:r>
        <w:t xml:space="preserve">            </w:t>
      </w:r>
      <w:r w:rsidR="00C947ED">
        <w:t>2.  Poziva</w:t>
      </w:r>
      <w:r w:rsidR="00D13917">
        <w:t xml:space="preserve"> se osob</w:t>
      </w:r>
      <w:r w:rsidR="0021155E">
        <w:t>a</w:t>
      </w:r>
      <w:r w:rsidR="00C947ED">
        <w:t xml:space="preserve"> ovlašten</w:t>
      </w:r>
      <w:r w:rsidR="0021155E">
        <w:t>a</w:t>
      </w:r>
      <w:r w:rsidR="00C947ED">
        <w:t xml:space="preserve"> za zastupanje dužnika po zakonu </w:t>
      </w:r>
      <w:r w:rsidR="00DA1EED">
        <w:t>Ante Šare</w:t>
      </w:r>
      <w:r w:rsidR="00C947ED">
        <w:t xml:space="preserve">, u roku od 15 (petnaest) dana od dana objave ovog oglasa na e-oglasnoj ploči ovog suda, a temeljem odredbe čl. 430. Stečajnog zakona (Narodne novine broj </w:t>
      </w:r>
      <w:r w:rsidR="009B6FF5">
        <w:t xml:space="preserve">71/15 i </w:t>
      </w:r>
      <w:r w:rsidR="00AD11DE">
        <w:t>104/17</w:t>
      </w:r>
      <w:r w:rsidR="00C947ED">
        <w:t xml:space="preserve">, u nastavku teksta: SZ), podnijeti sudu javnobilježnički ovjerovljen popis imovine i obveza dužnika na propisanom obrascu. </w:t>
      </w:r>
    </w:p>
    <w:p w:rsidRDefault="00C947ED" w:rsidP="00767D31" w:rsidR="006E3223">
      <w:pPr>
        <w:ind w:firstLine="708"/>
        <w:jc w:val="both"/>
      </w:pPr>
      <w:r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6E3223" w:rsidP="00C947ED" w:rsidR="00C947ED">
      <w:pPr>
        <w:tabs>
          <w:tab w:pos="0" w:val="left"/>
        </w:tabs>
        <w:jc w:val="both"/>
      </w:pPr>
      <w:r>
        <w:tab/>
      </w:r>
      <w:r w:rsidR="00C947ED">
        <w:t>4. Upozorava se osob</w:t>
      </w:r>
      <w:r w:rsidR="0021155E">
        <w:t>a ovlaštena</w:t>
      </w:r>
      <w:r w:rsidR="00C947ED">
        <w:t xml:space="preserve"> za zastupanje dužnika po zakonu ako u roku od 15 dana od dana objave ovog oglasa na e-oglasnoj ploči suda, ne podnes</w:t>
      </w:r>
      <w:r w:rsidR="00D46F63">
        <w:t>u</w:t>
      </w:r>
      <w:r w:rsidR="00C947ED">
        <w:t xml:space="preserve">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6E3223" w:rsidR="006E3223">
      <w:pPr>
        <w:jc w:val="center"/>
      </w:pPr>
      <w:r>
        <w:t xml:space="preserve">U Zadru </w:t>
      </w:r>
      <w:r w:rsidR="009B6FF5">
        <w:t>22</w:t>
      </w:r>
      <w:r w:rsidR="00572FB9">
        <w:t xml:space="preserve">. </w:t>
      </w:r>
      <w:r w:rsidR="00D13917">
        <w:t>veljače</w:t>
      </w:r>
      <w:r>
        <w:t xml:space="preserve"> 201</w:t>
      </w:r>
      <w:r w:rsidR="00FF2D35">
        <w:t>9</w:t>
      </w:r>
      <w:r>
        <w:t>.</w:t>
      </w:r>
    </w:p>
    <w:p w:rsidRDefault="00C93DFD" w:rsidP="00C93DFD" w:rsidR="00C93DFD"/>
    <w:p w:rsidRDefault="00C93DFD" w:rsidP="00C93DFD" w:rsidR="00C93DFD">
      <w:pPr>
        <w:tabs>
          <w:tab w:pos="709" w:val="left"/>
          <w:tab w:pos="9072" w:val="right"/>
        </w:tabs>
        <w:rPr>
          <w:rFonts w:hAnsi="Times" w:ascii="Times"/>
        </w:rPr>
      </w:pPr>
      <w:r>
        <w:rPr>
          <w:rFonts w:hAnsi="Times" w:ascii="Times"/>
        </w:rPr>
        <w:t xml:space="preserve">Za točnost </w:t>
      </w:r>
      <w:proofErr w:type="spellStart"/>
      <w:r>
        <w:rPr>
          <w:rFonts w:hAnsi="Times" w:ascii="Times"/>
        </w:rPr>
        <w:t>otpravka</w:t>
      </w:r>
      <w:proofErr w:type="spellEnd"/>
      <w:r>
        <w:rPr>
          <w:rFonts w:hAnsi="Times" w:ascii="Times"/>
        </w:rPr>
        <w:t xml:space="preserve"> – ovlaštena službenica                                     </w:t>
      </w:r>
      <w:r>
        <w:rPr>
          <w:rFonts w:hAnsi="Times" w:ascii="Times"/>
        </w:rPr>
        <w:tab/>
        <w:t>Viša sudska savjetnica</w:t>
      </w:r>
    </w:p>
    <w:p w:rsidRDefault="00C93DFD" w:rsidP="00C93DFD" w:rsidR="00C93DFD">
      <w:pPr>
        <w:tabs>
          <w:tab w:pos="709" w:val="left"/>
          <w:tab w:pos="9072" w:val="right"/>
        </w:tabs>
        <w:rPr>
          <w:rFonts w:hAnsi="Times" w:ascii="Times"/>
        </w:rPr>
      </w:pPr>
      <w:r>
        <w:rPr>
          <w:rFonts w:hAnsi="Times" w:ascii="Times"/>
        </w:rPr>
        <w:t xml:space="preserve">Kristina Njegovan                                                               </w:t>
      </w:r>
      <w:r>
        <w:rPr>
          <w:rFonts w:hAnsi="Times" w:ascii="Times"/>
        </w:rPr>
        <w:tab/>
        <w:t xml:space="preserve">     Anamarija Kovačić Milković, v.r.</w:t>
      </w:r>
    </w:p>
    <w:p w:rsidRDefault="00C93DFD" w:rsidP="00C93DFD" w:rsidR="00C93DFD">
      <w:pPr>
        <w:tabs>
          <w:tab w:pos="709" w:val="left"/>
          <w:tab w:pos="9072" w:val="right"/>
        </w:tabs>
        <w:rPr>
          <w:rFonts w:hAnsi="Times" w:ascii="Times"/>
        </w:rPr>
      </w:pPr>
    </w:p>
    <w:p w:rsidRDefault="00C93DFD" w:rsidP="00C93DFD" w:rsidR="00C93DFD">
      <w:pPr>
        <w:tabs>
          <w:tab w:pos="709" w:val="left"/>
          <w:tab w:pos="9072" w:val="right"/>
        </w:tabs>
        <w:rPr>
          <w:rFonts w:hAnsi="Times" w:ascii="Times"/>
        </w:rPr>
      </w:pPr>
    </w:p>
    <w:p w:rsidRDefault="00C93DFD" w:rsidP="00C93DFD" w:rsidR="00C93DFD">
      <w:pPr>
        <w:tabs>
          <w:tab w:pos="709" w:val="left"/>
          <w:tab w:pos="9072" w:val="right"/>
        </w:tabs>
        <w:rPr>
          <w:rFonts w:hAnsi="Times" w:ascii="Times"/>
        </w:rPr>
      </w:pPr>
    </w:p>
    <w:p w:rsidRDefault="00767D31" w:rsidP="00767D31" w:rsidR="00767D31">
      <w:pPr>
        <w:jc w:val="both"/>
      </w:pPr>
      <w:r>
        <w:lastRenderedPageBreak/>
        <w:t>DN-a:</w:t>
      </w:r>
    </w:p>
    <w:p w:rsidRDefault="00767D31" w:rsidP="00767D31" w:rsidR="00767D31">
      <w:pPr>
        <w:ind w:firstLine="708"/>
        <w:jc w:val="both"/>
      </w:pPr>
      <w:r>
        <w:t>1. e-Oglasna ploča suda</w:t>
      </w:r>
    </w:p>
    <w:p w:rsidRDefault="00767D31" w:rsidP="00767D31" w:rsidR="00767D31">
      <w:pPr>
        <w:ind w:firstLine="708"/>
        <w:jc w:val="both"/>
      </w:pPr>
      <w:r>
        <w:t>2. U spis</w:t>
      </w:r>
    </w:p>
    <w:sectPr w:rsidSect="00B17EFE" w:rsidR="00767D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C93DFD" w:rsidR="004766F8" w:rsidRPr="00C93DFD">
    <w:pPr>
      <w:jc w:val="right"/>
      <w:rPr>
        <w:bCs/>
      </w:rPr>
    </w:pPr>
    <w:r>
      <w:t>-2-</w:t>
    </w:r>
    <w:r>
      <w:tab/>
    </w:r>
    <w:r w:rsidR="008F11D8">
      <w:tab/>
      <w:t xml:space="preserve">     </w:t>
    </w:r>
    <w:r w:rsidR="00E13686">
      <w:t xml:space="preserve">  </w:t>
    </w:r>
    <w:r w:rsidR="00C93DFD">
      <w:rPr>
        <w:bCs/>
      </w:rPr>
      <w:t>Poslovni broj: 6 St-42/2019-5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24C0" w:rsidP="00F824C0" w:rsidR="00F824C0">
    <w:pPr>
      <w:jc w:val="right"/>
      <w:rPr>
        <w:bCs/>
      </w:rPr>
    </w:pPr>
    <w:r>
      <w:rPr>
        <w:bCs/>
      </w:rPr>
      <w:t>Poslovni broj: 6 St-</w:t>
    </w:r>
    <w:r w:rsidR="00DA1EED">
      <w:rPr>
        <w:bCs/>
      </w:rPr>
      <w:t>42</w:t>
    </w:r>
    <w:r w:rsidR="009B6FF5">
      <w:rPr>
        <w:bCs/>
      </w:rPr>
      <w:t>/2019-5</w:t>
    </w:r>
  </w:p>
  <w:p w:rsidRDefault="004766F8" w:rsidP="00F824C0" w:rsidR="004766F8">
    <w:pPr>
      <w:pStyle w:val="Zaglavlje"/>
      <w:jc w:val="right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164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869E2"/>
    <w:rsid w:val="000C5E86"/>
    <w:rsid w:val="000D2A40"/>
    <w:rsid w:val="00116CD2"/>
    <w:rsid w:val="00133AB1"/>
    <w:rsid w:val="00157DE2"/>
    <w:rsid w:val="00163A73"/>
    <w:rsid w:val="0017605E"/>
    <w:rsid w:val="00181C89"/>
    <w:rsid w:val="0021155E"/>
    <w:rsid w:val="00246016"/>
    <w:rsid w:val="00293F0B"/>
    <w:rsid w:val="002A4229"/>
    <w:rsid w:val="002A48CE"/>
    <w:rsid w:val="002A58B5"/>
    <w:rsid w:val="002C1099"/>
    <w:rsid w:val="00311E6A"/>
    <w:rsid w:val="003306D2"/>
    <w:rsid w:val="003619F6"/>
    <w:rsid w:val="003703A9"/>
    <w:rsid w:val="00370533"/>
    <w:rsid w:val="003B43D8"/>
    <w:rsid w:val="003B6340"/>
    <w:rsid w:val="003D4EBA"/>
    <w:rsid w:val="003E538F"/>
    <w:rsid w:val="00402768"/>
    <w:rsid w:val="00427A5D"/>
    <w:rsid w:val="00466387"/>
    <w:rsid w:val="004766F8"/>
    <w:rsid w:val="0047690B"/>
    <w:rsid w:val="0048096C"/>
    <w:rsid w:val="00495F2C"/>
    <w:rsid w:val="004F3916"/>
    <w:rsid w:val="00503CED"/>
    <w:rsid w:val="005406B1"/>
    <w:rsid w:val="00555408"/>
    <w:rsid w:val="00556B6E"/>
    <w:rsid w:val="00556D61"/>
    <w:rsid w:val="0056006B"/>
    <w:rsid w:val="005722E9"/>
    <w:rsid w:val="00572FB9"/>
    <w:rsid w:val="00584E32"/>
    <w:rsid w:val="00585367"/>
    <w:rsid w:val="0059447E"/>
    <w:rsid w:val="005D1831"/>
    <w:rsid w:val="00615925"/>
    <w:rsid w:val="00623FD1"/>
    <w:rsid w:val="006245CE"/>
    <w:rsid w:val="00643753"/>
    <w:rsid w:val="00664E53"/>
    <w:rsid w:val="006853BC"/>
    <w:rsid w:val="006854A2"/>
    <w:rsid w:val="006A7F78"/>
    <w:rsid w:val="006C5CE7"/>
    <w:rsid w:val="006D5292"/>
    <w:rsid w:val="006E3223"/>
    <w:rsid w:val="006E3E65"/>
    <w:rsid w:val="00714BF1"/>
    <w:rsid w:val="00716BB4"/>
    <w:rsid w:val="007321E4"/>
    <w:rsid w:val="00746BD2"/>
    <w:rsid w:val="00757DF3"/>
    <w:rsid w:val="00767D31"/>
    <w:rsid w:val="00774F59"/>
    <w:rsid w:val="00785029"/>
    <w:rsid w:val="00787E99"/>
    <w:rsid w:val="00797F9E"/>
    <w:rsid w:val="007A0BAF"/>
    <w:rsid w:val="007B768D"/>
    <w:rsid w:val="007F4A0A"/>
    <w:rsid w:val="007F7B13"/>
    <w:rsid w:val="00825E57"/>
    <w:rsid w:val="00850E40"/>
    <w:rsid w:val="0087009D"/>
    <w:rsid w:val="00875C04"/>
    <w:rsid w:val="008B3E63"/>
    <w:rsid w:val="008D0449"/>
    <w:rsid w:val="008F11D8"/>
    <w:rsid w:val="00931B53"/>
    <w:rsid w:val="00934AD2"/>
    <w:rsid w:val="0094709D"/>
    <w:rsid w:val="009642AE"/>
    <w:rsid w:val="00983EAA"/>
    <w:rsid w:val="00985F15"/>
    <w:rsid w:val="0099031B"/>
    <w:rsid w:val="00994F76"/>
    <w:rsid w:val="009975F5"/>
    <w:rsid w:val="009A319A"/>
    <w:rsid w:val="009B6FF5"/>
    <w:rsid w:val="009D27C8"/>
    <w:rsid w:val="009E69AB"/>
    <w:rsid w:val="009E6F97"/>
    <w:rsid w:val="009F7717"/>
    <w:rsid w:val="00A0227C"/>
    <w:rsid w:val="00A24D71"/>
    <w:rsid w:val="00A31F6F"/>
    <w:rsid w:val="00A52AEF"/>
    <w:rsid w:val="00A57491"/>
    <w:rsid w:val="00A711ED"/>
    <w:rsid w:val="00A86089"/>
    <w:rsid w:val="00AA398E"/>
    <w:rsid w:val="00AC3E20"/>
    <w:rsid w:val="00AD11DE"/>
    <w:rsid w:val="00AD25BB"/>
    <w:rsid w:val="00AE5A5F"/>
    <w:rsid w:val="00AE79BD"/>
    <w:rsid w:val="00B17EFE"/>
    <w:rsid w:val="00B93D8D"/>
    <w:rsid w:val="00B951D5"/>
    <w:rsid w:val="00BD1275"/>
    <w:rsid w:val="00BF72BA"/>
    <w:rsid w:val="00BF7CFA"/>
    <w:rsid w:val="00C049D8"/>
    <w:rsid w:val="00C231AF"/>
    <w:rsid w:val="00C6554D"/>
    <w:rsid w:val="00C7185F"/>
    <w:rsid w:val="00C736E2"/>
    <w:rsid w:val="00C93DFD"/>
    <w:rsid w:val="00C947ED"/>
    <w:rsid w:val="00CA1811"/>
    <w:rsid w:val="00D13917"/>
    <w:rsid w:val="00D46F63"/>
    <w:rsid w:val="00D51B78"/>
    <w:rsid w:val="00D54EC3"/>
    <w:rsid w:val="00D7777C"/>
    <w:rsid w:val="00D82541"/>
    <w:rsid w:val="00DA1EED"/>
    <w:rsid w:val="00DA7158"/>
    <w:rsid w:val="00DB66B2"/>
    <w:rsid w:val="00DE513E"/>
    <w:rsid w:val="00E13686"/>
    <w:rsid w:val="00E673BA"/>
    <w:rsid w:val="00E8100C"/>
    <w:rsid w:val="00F3298D"/>
    <w:rsid w:val="00F569DB"/>
    <w:rsid w:val="00F81FA4"/>
    <w:rsid w:val="00F824C0"/>
    <w:rsid w:val="00F87045"/>
    <w:rsid w:val="00F94B7A"/>
    <w:rsid w:val="00FA32AA"/>
    <w:rsid w:val="00FD19B3"/>
    <w:rsid w:val="00FD3A86"/>
    <w:rsid w:val="00FF2D35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4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3D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3D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3D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3D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3D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3D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3D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3D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3D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3D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3251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5993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57448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69297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04576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39256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911153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3313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212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585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771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2019.</izvorni_sadrzaj>
    <derivirana_varijabla naziv="DomainObject.DatumDonosenjaOdluke_1">22.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</izvorni_sadrzaj>
    <derivirana_varijabla naziv="DomainObject.Predmet.Broj_1">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2019.</izvorni_sadrzaj>
    <derivirana_varijabla naziv="DomainObject.Predmet.DatumOsnivanja_1">6.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St-42/2019</izvorni_sadrzaj>
    <derivirana_varijabla naziv="DomainObject.Predmet.OznakaBroj_1">St-42/2019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ŠAM-COMMERCE, društvo s ograničenom odgovornošću za proizvodnju, usluge i trgovinu</izvorni_sadrzaj>
    <derivirana_varijabla naziv="DomainObject.Predmet.ProtustrankaFormated_1">  ŠAM-COMMERCE, društvo s ograničenom odgovornošću za proizvodnju, usluge i trgovinu</derivirana_varijabla>
  </DomainObject.Predmet.ProtustrankaFormated>
  <DomainObject.Predmet.ProtustrankaFormatedOIB>
    <izvorni_sadrzaj>  ŠAM-COMMERCE, društvo s ograničenom odgovornošću za proizvodnju, usluge i trgovinu, OIB 66522474132</izvorni_sadrzaj>
    <derivirana_varijabla naziv="DomainObject.Predmet.ProtustrankaFormatedOIB_1">  ŠAM-COMMERCE, društvo s ograničenom odgovornošću za proizvodnju, usluge i trgovinu, OIB 66522474132</derivirana_varijabla>
  </DomainObject.Predmet.ProtustrankaFormatedOIB>
  <DomainObject.Predmet.ProtustrankaFormatedWithAdress>
    <izvorni_sadrzaj> ŠAM-COMMERCE, društvo s ograničenom odgovornošću za proizvodnju, usluge i trgovinu, Ivana Gundulića 2/F, 23000 Zadar</izvorni_sadrzaj>
    <derivirana_varijabla naziv="DomainObject.Predmet.ProtustrankaFormatedWithAdress_1"> ŠAM-COMMERCE, društvo s ograničenom odgovornošću za proizvodnju, usluge i trgovinu, Ivana Gundulića 2/F, 23000 Zadar</derivirana_varijabla>
  </DomainObject.Predmet.ProtustrankaFormatedWithAdress>
  <DomainObject.Predmet.ProtustrankaFormatedWithAdressOIB>
    <izvorni_sadrzaj> ŠAM-COMMERCE, društvo s ograničenom odgovornošću za proizvodnju, usluge i trgovinu, OIB 66522474132, Ivana Gundulića 2/F, 23000 Zadar</izvorni_sadrzaj>
    <derivirana_varijabla naziv="DomainObject.Predmet.ProtustrankaFormatedWithAdressOIB_1"> ŠAM-COMMERCE, društvo s ograničenom odgovornošću za proizvodnju, usluge i trgovinu, OIB 66522474132, Ivana Gundulića 2/F, 23000 Zadar</derivirana_varijabla>
  </DomainObject.Predmet.ProtustrankaFormatedWithAdressOIB>
  <DomainObject.Predmet.ProtustrankaWithAdress>
    <izvorni_sadrzaj>ŠAM-COMMERCE, društvo s ograničenom odgovornošću za proizvodnju, usluge i trgovinu Ivana Gundulića 2/F, 23000 Zadar</izvorni_sadrzaj>
    <derivirana_varijabla naziv="DomainObject.Predmet.ProtustrankaWithAdress_1">ŠAM-COMMERCE, društvo s ograničenom odgovornošću za proizvodnju, usluge i trgovinu Ivana Gundulića 2/F, 23000 Zadar</derivirana_varijabla>
  </DomainObject.Predmet.ProtustrankaWithAdress>
  <DomainObject.Predmet.ProtustrankaWithAdressOIB>
    <izvorni_sadrzaj>ŠAM-COMMERCE, društvo s ograničenom odgovornošću za proizvodnju, usluge i trgovinu, OIB 66522474132, Ivana Gundulića 2/F, 23000 Zadar</izvorni_sadrzaj>
    <derivirana_varijabla naziv="DomainObject.Predmet.ProtustrankaWithAdressOIB_1">ŠAM-COMMERCE, društvo s ograničenom odgovornošću za proizvodnju, usluge i trgovinu, OIB 66522474132, Ivana Gundulića 2/F, 23000 Zadar</derivirana_varijabla>
  </DomainObject.Predmet.ProtustrankaWithAdressOIB>
  <DomainObject.Predmet.ProtustrankaNazivFormated>
    <izvorni_sadrzaj>ŠAM-COMMERCE, društvo s ograničenom odgovornošću za proizvodnju, usluge i trgovinu</izvorni_sadrzaj>
    <derivirana_varijabla naziv="DomainObject.Predmet.ProtustrankaNazivFormated_1">ŠAM-COMMERCE, društvo s ograničenom odgovornošću za proizvodnju, usluge i trgovinu</derivirana_varijabla>
  </DomainObject.Predmet.ProtustrankaNazivFormated>
  <DomainObject.Predmet.ProtustrankaNazivFormatedOIB>
    <izvorni_sadrzaj>ŠAM-COMMERCE, društvo s ograničenom odgovornošću za proizvodnju, usluge i trgovinu, OIB 66522474132</izvorni_sadrzaj>
    <derivirana_varijabla naziv="DomainObject.Predmet.ProtustrankaNazivFormatedOIB_1">ŠAM-COMMERCE, društvo s ograničenom odgovornošću za proizvodnju, usluge i trgovinu, OIB 66522474132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Njegovan</izvorni_sadrzaj>
    <derivirana_varijabla naziv="DomainObject.Predmet.Zapisnicar_1">Kristina Njegovan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ŠAM-COMMERCE, društvo s ograničenom odgovornošću za proizvodnju, usluge i trgovinu</item>
    </izvorni_sadrzaj>
    <derivirana_varijabla naziv="DomainObject.Predmet.ProtuStrankaListFormated_1">
      <item>ŠAM-COMMERCE, društvo s ograničenom odgovornošću za proizvodnju, usluge i trgovinu</item>
    </derivirana_varijabla>
  </DomainObject.Predmet.ProtuStrankaListFormated>
  <DomainObject.Predmet.ProtuStrankaListFormatedOIB>
    <izvorni_sadrzaj>
      <item>ŠAM-COMMERCE, društvo s ograničenom odgovornošću za proizvodnju, usluge i trgovinu, OIB 66522474132</item>
    </izvorni_sadrzaj>
    <derivirana_varijabla naziv="DomainObject.Predmet.ProtuStrankaListFormatedOIB_1">
      <item>ŠAM-COMMERCE, društvo s ograničenom odgovornošću za proizvodnju, usluge i trgovinu, OIB 66522474132</item>
    </derivirana_varijabla>
  </DomainObject.Predmet.ProtuStrankaListFormatedOIB>
  <DomainObject.Predmet.ProtuStrankaListFormatedWithAdress>
    <izvorni_sadrzaj>
      <item>ŠAM-COMMERCE, društvo s ograničenom odgovornošću za proizvodnju, usluge i trgovinu, Ivana Gundulića 2/F, 23000 Zadar</item>
    </izvorni_sadrzaj>
    <derivirana_varijabla naziv="DomainObject.Predmet.ProtuStrankaListFormatedWithAdress_1">
      <item>ŠAM-COMMERCE, društvo s ograničenom odgovornošću za proizvodnju, usluge i trgovinu, Ivana Gundulića 2/F, 23000 Zadar</item>
    </derivirana_varijabla>
  </DomainObject.Predmet.ProtuStrankaListFormatedWithAdress>
  <DomainObject.Predmet.ProtuStrankaListFormatedWithAdressOIB>
    <izvorni_sadrzaj>
      <item>ŠAM-COMMERCE, društvo s ograničenom odgovornošću za proizvodnju, usluge i trgovinu, OIB 66522474132, Ivana Gundulića 2/F, 23000 Zadar</item>
    </izvorni_sadrzaj>
    <derivirana_varijabla naziv="DomainObject.Predmet.ProtuStrankaListFormatedWithAdressOIB_1">
      <item>ŠAM-COMMERCE, društvo s ograničenom odgovornošću za proizvodnju, usluge i trgovinu, OIB 66522474132, Ivana Gundulića 2/F, 23000 Zadar</item>
    </derivirana_varijabla>
  </DomainObject.Predmet.ProtuStrankaListFormatedWithAdressOIB>
  <DomainObject.Predmet.ProtuStrankaListNazivFormated>
    <izvorni_sadrzaj>
      <item>ŠAM-COMMERCE, društvo s ograničenom odgovornošću za proizvodnju, usluge i trgovinu</item>
    </izvorni_sadrzaj>
    <derivirana_varijabla naziv="DomainObject.Predmet.ProtuStrankaListNazivFormated_1">
      <item>ŠAM-COMMERCE, društvo s ograničenom odgovornošću za proizvodnju, usluge i trgovinu</item>
    </derivirana_varijabla>
  </DomainObject.Predmet.ProtuStrankaListNazivFormated>
  <DomainObject.Predmet.ProtuStrankaListNazivFormatedOIB>
    <izvorni_sadrzaj>
      <item>ŠAM-COMMERCE, društvo s ograničenom odgovornošću za proizvodnju, usluge i trgovinu, OIB 66522474132</item>
    </izvorni_sadrzaj>
    <derivirana_varijabla naziv="DomainObject.Predmet.ProtuStrankaListNazivFormatedOIB_1">
      <item>ŠAM-COMMERCE, društvo s ograničenom odgovornošću za proizvodnju, usluge i trgovinu, OIB 66522474132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2019.</izvorni_sadrzaj>
    <derivirana_varijabla naziv="DomainObject.Datum_1">22.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ŠAM-COMMERCE, društvo s ograničenom odgovornošću za proizvodnju, usluge i trgovinu</izvorni_sadrzaj>
    <derivirana_varijabla naziv="DomainObject.Predmet.ProtustrankaIDrugi_1">ŠAM-COMMERCE, društvo s ograničenom odgovornošću za proizvodnju, usluge i trgovinu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ŠAM-COMMERCE, društvo s ograničenom odgovornošću za proizvodnju, usluge i trgovinu, OIB 66522474132, Ivana Gundulića 2/F, 23000 Zadar</izvorni_sadrzaj>
    <derivirana_varijabla naziv="DomainObject.Predmet.ProtustrankaIDrugiAdressOIB_1">ŠAM-COMMERCE, društvo s ograničenom odgovornošću za proizvodnju, usluge i trgovinu, OIB 66522474132, Ivana Gundulića 2/F,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ŠAM-COMMERCE, društvo s ograničenom odgovornošću za proizvodnju, usluge i trgovinu</item>
    </izvorni_sadrzaj>
    <derivirana_varijabla naziv="DomainObject.Predmet.SudioniciListNaziv_1">
      <item>FINA</item>
      <item>ŠAM-COMMERCE, društvo s ograničenom odgovornošću za proizvodnju, usluge i trgovinu</item>
    </derivirana_varijabla>
  </DomainObject.Predmet.SudioniciListNaziv>
  <DomainObject.Predmet.SudioniciListAdressOIB>
    <izvorni_sadrzaj>
      <item>FINA, OIB 85821130368, Ivana Danila 4,23000 Zadar</item>
      <item>ŠAM-COMMERCE, društvo s ograničenom odgovornošću za proizvodnju, usluge i trgovinu, OIB 66522474132, Ivana Gundulića 2/F,23000 Zadar</item>
    </izvorni_sadrzaj>
    <derivirana_varijabla naziv="DomainObject.Predmet.SudioniciListAdressOIB_1">
      <item>FINA, OIB 85821130368, Ivana Danila 4,23000 Zadar</item>
      <item>ŠAM-COMMERCE, društvo s ograničenom odgovornošću za proizvodnju, usluge i trgovinu, OIB 66522474132, Ivana Gundulića 2/F,23000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66522474132</item>
    </izvorni_sadrzaj>
    <derivirana_varijabla naziv="DomainObject.Predmet.SudioniciListNazivOIB_1">
      <item>, OIB 85821130368</item>
      <item>, OIB 66522474132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396</properties:Words>
  <properties:Characters>2031</properties:Characters>
  <properties:Lines>52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2019-02-22T13:28:00Z</dcterms:created>
  <dc:creator>mklismanic</dc:creator>
  <cp:lastModifiedBy>Kristina Njegovan</cp:lastModifiedBy>
  <cp:lastPrinted>2019-02-22T13:27:00Z</cp:lastPrinted>
  <dcterms:modified xmlns:xsi="http://www.w3.org/2001/XMLSchema-instance" xsi:type="dcterms:W3CDTF">2019-02-22T13:49:00Z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(St-42-2019-oglas Zadar.docx)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