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dc48" w14:paraId="bb2dc48" w:rsidRDefault="00004A5A" w:rsidP="00DE6976" w:rsidR="00725812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E6976" w:rsidP="00DE6976" w:rsidR="00DE6976" w:rsidRPr="00353FF7">
      <w:pPr>
        <w:rPr>
          <w:b/>
        </w:rPr>
      </w:pPr>
      <w:r w:rsidRPr="00353FF7">
        <w:rPr>
          <w:b/>
        </w:rPr>
        <w:t>REPUBLIKA HRVATSKA</w:t>
      </w:r>
    </w:p>
    <w:p w:rsidRDefault="00DE6976" w:rsidP="00DE6976" w:rsidR="00DE6976">
      <w:pPr>
        <w:rPr>
          <w:b/>
        </w:rPr>
      </w:pPr>
      <w:r w:rsidRPr="00353FF7">
        <w:rPr>
          <w:b/>
        </w:rPr>
        <w:t xml:space="preserve">TRGOVAČKI SUD U ZAGREBU        </w:t>
      </w:r>
    </w:p>
    <w:p w:rsidRDefault="00DE6976" w:rsidP="00DE6976" w:rsidR="00DE6976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 w:rsidRPr="00353FF7">
        <w:rPr>
          <w:b/>
        </w:rPr>
        <w:t xml:space="preserve">                                                 </w:t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 12 </w:t>
      </w:r>
      <w:proofErr w:type="spellStart"/>
      <w:r>
        <w:rPr>
          <w:b/>
        </w:rPr>
        <w:t>Stpn</w:t>
      </w:r>
      <w:proofErr w:type="spellEnd"/>
      <w:r w:rsidRPr="00353FF7">
        <w:rPr>
          <w:b/>
        </w:rPr>
        <w:t>-</w:t>
      </w:r>
      <w:r>
        <w:rPr>
          <w:b/>
        </w:rPr>
        <w:t>74/2015</w:t>
      </w:r>
    </w:p>
    <w:p w:rsidRDefault="00DE6976" w:rsidP="00DE6976" w:rsidR="00DE6976"/>
    <w:p w:rsidRDefault="00DE6976" w:rsidP="00DE6976" w:rsidR="00DE6976">
      <w:pPr>
        <w:jc w:val="center"/>
      </w:pPr>
      <w:r>
        <w:t xml:space="preserve">Z  A  K  LJ  U  Č  A  K </w:t>
      </w:r>
    </w:p>
    <w:p w:rsidRDefault="00DE6976" w:rsidP="00DE6976" w:rsidR="00DE6976">
      <w:pPr>
        <w:jc w:val="both"/>
      </w:pPr>
    </w:p>
    <w:p w:rsidRDefault="00DE6976" w:rsidP="00DE6976" w:rsidR="00DE6976">
      <w:pPr>
        <w:jc w:val="both"/>
      </w:pPr>
      <w:r>
        <w:t xml:space="preserve">TRGOVAČKI SUD U ZAGREBU po sucu Nini Radiću, u postupku radi sklapanja </w:t>
      </w:r>
      <w:proofErr w:type="spellStart"/>
      <w:r>
        <w:t>predstečajne</w:t>
      </w:r>
      <w:proofErr w:type="spellEnd"/>
      <w:r>
        <w:t xml:space="preserve"> nagodbe, povodom prijedloga predlagatelja, Hrvatsko riječno brodarstvo DUNAVSKI LLOYD-SISAK d.o.o. Antuna </w:t>
      </w:r>
      <w:proofErr w:type="spellStart"/>
      <w:r>
        <w:t>Cuvaja</w:t>
      </w:r>
      <w:proofErr w:type="spellEnd"/>
      <w:r>
        <w:t xml:space="preserve"> 16/II Sisak, OIB:01792089470, 27. lipnja  2016. godine,</w:t>
      </w:r>
    </w:p>
    <w:p w:rsidRDefault="00DE6976" w:rsidP="00DE6976" w:rsidR="00DE6976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  j  e</w:t>
      </w:r>
    </w:p>
    <w:p w:rsidRDefault="00DE6976" w:rsidP="00DE6976" w:rsidR="00DE6976">
      <w:pPr>
        <w:jc w:val="both"/>
      </w:pPr>
    </w:p>
    <w:p w:rsidRDefault="00DE6976" w:rsidP="00DE6976" w:rsidR="00DE6976" w:rsidRPr="008B65D2">
      <w:pPr>
        <w:jc w:val="both"/>
      </w:pPr>
      <w:r>
        <w:t xml:space="preserve">I    </w:t>
      </w:r>
      <w:r w:rsidRPr="000512A3">
        <w:t xml:space="preserve">Zakazuje se ročište radi </w:t>
      </w:r>
      <w:r>
        <w:t xml:space="preserve">odluke o prijedlogu za sklapanje </w:t>
      </w:r>
      <w:proofErr w:type="spellStart"/>
      <w:r>
        <w:t>predstečajne</w:t>
      </w:r>
      <w:proofErr w:type="spellEnd"/>
      <w:r>
        <w:t xml:space="preserve"> nagodbe na  temelju pravomoćnog i izvršnog rješenja Financijske agencije, Regionalni centar Zagreb, Nagodbeno vijeće: ZG17, Zagreb, Ulica grada Vukovara 70,  Klasa:</w:t>
      </w:r>
      <w:r w:rsidRPr="00605453">
        <w:t>UP-I/110/07/1</w:t>
      </w:r>
      <w:r>
        <w:t>4</w:t>
      </w:r>
      <w:r w:rsidRPr="00605453">
        <w:t>-01/</w:t>
      </w:r>
      <w:r>
        <w:t>7062, Ur.br.: 04-06-15-7062-149 od 06</w:t>
      </w:r>
      <w:r w:rsidRPr="00605453">
        <w:t>.</w:t>
      </w:r>
      <w:r>
        <w:t xml:space="preserve"> ožujka </w:t>
      </w:r>
      <w:r w:rsidRPr="00605453">
        <w:t>201</w:t>
      </w:r>
      <w:r>
        <w:t>5. g., za predloženog dužnika ,</w:t>
      </w:r>
      <w:r w:rsidRPr="00EA3A62">
        <w:t xml:space="preserve"> </w:t>
      </w:r>
      <w:r>
        <w:t xml:space="preserve">Hrvatsko riječno brodarstvo DUNAVSKI LLOYD-SISAK d.o.o. Antuna </w:t>
      </w:r>
      <w:proofErr w:type="spellStart"/>
      <w:r>
        <w:t>Cuvaja</w:t>
      </w:r>
      <w:proofErr w:type="spellEnd"/>
      <w:r>
        <w:t xml:space="preserve"> 16/II Sisak , OIB:01792089470, zna dan </w:t>
      </w:r>
      <w:r w:rsidRPr="00EB3CBF">
        <w:rPr>
          <w:b/>
        </w:rPr>
        <w:t>1</w:t>
      </w:r>
      <w:r>
        <w:rPr>
          <w:b/>
        </w:rPr>
        <w:t>1</w:t>
      </w:r>
      <w:r w:rsidRPr="00E67524">
        <w:rPr>
          <w:b/>
        </w:rPr>
        <w:t>.</w:t>
      </w:r>
      <w:r w:rsidRPr="00401109">
        <w:rPr>
          <w:b/>
        </w:rPr>
        <w:t xml:space="preserve"> </w:t>
      </w:r>
      <w:r>
        <w:rPr>
          <w:b/>
        </w:rPr>
        <w:t>srpnja</w:t>
      </w:r>
      <w:r w:rsidRPr="00401109">
        <w:rPr>
          <w:b/>
        </w:rPr>
        <w:t xml:space="preserve"> 201</w:t>
      </w:r>
      <w:r>
        <w:rPr>
          <w:b/>
        </w:rPr>
        <w:t>6. godine u 09</w:t>
      </w:r>
      <w:r w:rsidRPr="00401109">
        <w:rPr>
          <w:b/>
        </w:rPr>
        <w:t>,</w:t>
      </w:r>
      <w:r>
        <w:rPr>
          <w:b/>
        </w:rPr>
        <w:t>00</w:t>
      </w:r>
      <w:r w:rsidRPr="00401109">
        <w:rPr>
          <w:b/>
        </w:rPr>
        <w:t xml:space="preserve"> sati</w:t>
      </w:r>
      <w:r w:rsidRPr="000512A3">
        <w:t xml:space="preserve"> </w:t>
      </w:r>
      <w:r w:rsidRPr="006678E0">
        <w:rPr>
          <w:b/>
        </w:rPr>
        <w:t xml:space="preserve">u zgradi Trgovačkog suda u Zagrebu, Petrinjska 8, soba </w:t>
      </w:r>
      <w:r>
        <w:rPr>
          <w:b/>
        </w:rPr>
        <w:t xml:space="preserve">84/II </w:t>
      </w:r>
      <w:r w:rsidRPr="006678E0">
        <w:rPr>
          <w:b/>
        </w:rPr>
        <w:t xml:space="preserve">. </w:t>
      </w:r>
    </w:p>
    <w:p w:rsidRDefault="00DE6976" w:rsidP="00DE6976" w:rsidR="00DE6976" w:rsidRPr="000512A3">
      <w:pPr>
        <w:jc w:val="both"/>
      </w:pPr>
      <w:r>
        <w:t>II     Na ročište se pozivaju dužnik i vjerovnici osobno ili po punomoćnicima.</w:t>
      </w:r>
    </w:p>
    <w:p w:rsidRDefault="00DE6976" w:rsidP="00DE6976" w:rsidR="00DE6976">
      <w:pPr>
        <w:jc w:val="center"/>
      </w:pPr>
    </w:p>
    <w:p w:rsidRDefault="00DE6976" w:rsidP="00DE6976" w:rsidR="00DE6976">
      <w:pPr>
        <w:jc w:val="center"/>
      </w:pPr>
      <w:r>
        <w:t>O    b    r    a    z    l    o    ž    e    nj    e</w:t>
      </w:r>
    </w:p>
    <w:p w:rsidRDefault="00DE6976" w:rsidP="00DE6976" w:rsidR="00DE6976"/>
    <w:p w:rsidRDefault="00DE6976" w:rsidP="00DE6976" w:rsidR="00DE6976">
      <w:pPr>
        <w:jc w:val="both"/>
      </w:pPr>
      <w:r>
        <w:t xml:space="preserve">Prema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1. Zakona o financijskom poslovanju i </w:t>
      </w:r>
      <w:proofErr w:type="spellStart"/>
      <w:r>
        <w:t>predstečajnoj</w:t>
      </w:r>
      <w:proofErr w:type="spellEnd"/>
      <w:r>
        <w:t xml:space="preserve"> nagodbi ( NN 108/12, 144/12, 112/13 u daljnjem tekstu ZFPPN ) dužnik je podnio sudu prijedlog za sklapanje </w:t>
      </w:r>
      <w:proofErr w:type="spellStart"/>
      <w:r>
        <w:t>predstečajne</w:t>
      </w:r>
      <w:proofErr w:type="spellEnd"/>
      <w:r>
        <w:t xml:space="preserve"> nagodbe. Sud mora provesti ročište kako bi utvrdio činjenice bitne za donošenje daljnje zakonite odluke. </w:t>
      </w:r>
    </w:p>
    <w:p w:rsidRDefault="00DE6976" w:rsidP="00DE6976" w:rsidR="00DE6976">
      <w:pPr>
        <w:jc w:val="center"/>
      </w:pPr>
    </w:p>
    <w:p w:rsidRDefault="00DE6976" w:rsidP="00DE6976" w:rsidR="00DE6976">
      <w:pPr>
        <w:jc w:val="center"/>
      </w:pPr>
      <w:r>
        <w:t xml:space="preserve"> U Zagrebu, 27. lipnja 2016. godine</w:t>
      </w:r>
    </w:p>
    <w:p w:rsidRDefault="00DE6976" w:rsidP="00DE6976" w:rsidR="00DE6976">
      <w:r>
        <w:t xml:space="preserve">                                                                                        </w:t>
      </w:r>
      <w:r>
        <w:tab/>
      </w:r>
      <w:r>
        <w:tab/>
        <w:t xml:space="preserve"> Stečajni sudac:</w:t>
      </w:r>
    </w:p>
    <w:p w:rsidRDefault="00DE6976" w:rsidP="00DE6976" w:rsidR="00DE6976">
      <w:r>
        <w:t xml:space="preserve">                                                                                        </w:t>
      </w:r>
      <w:r>
        <w:tab/>
      </w:r>
      <w:r>
        <w:tab/>
        <w:t xml:space="preserve"> Nino Radić      v.r. </w:t>
      </w:r>
    </w:p>
    <w:p w:rsidRDefault="00004A5A" w:rsidP="00DE6976" w:rsidR="00004A5A"/>
    <w:p w:rsidRDefault="00DE6976" w:rsidP="00DE6976" w:rsidR="00DE6976">
      <w:r>
        <w:t>POUKA O PRAVNOM LIJEKU:</w:t>
      </w:r>
    </w:p>
    <w:p w:rsidRDefault="00DE6976" w:rsidP="00DE6976" w:rsidR="00DE6976">
      <w:r>
        <w:t>Protiv zaključka žalba nije dopuštena (članak 278.  ZPP-a)</w:t>
      </w:r>
      <w:r>
        <w:tab/>
        <w:t xml:space="preserve">      </w:t>
      </w:r>
    </w:p>
    <w:p w:rsidRDefault="00DE6976" w:rsidP="00DE6976" w:rsidR="00DE6976">
      <w:r>
        <w:tab/>
      </w:r>
      <w:r>
        <w:tab/>
      </w:r>
      <w:r>
        <w:tab/>
      </w:r>
      <w:r>
        <w:tab/>
        <w:t xml:space="preserve">          </w:t>
      </w:r>
    </w:p>
    <w:p w:rsidRDefault="008C592D" w:rsidR="008C592D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: </w:t>
      </w:r>
    </w:p>
    <w:p w:rsidRDefault="008C592D" w:rsidR="008C592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Tatjana Slaviček </w:t>
      </w:r>
    </w:p>
    <w:p w:rsidRDefault="008C592D" w:rsidP="00DE6976" w:rsidR="008C592D"/>
    <w:sectPr w:rsidR="008C59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A5A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DF6"/>
    <w:rsid w:val="0002276D"/>
    <w:rsid w:val="000277AC"/>
    <w:rsid w:val="0003490F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1BED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0359"/>
    <w:rsid w:val="000F4E1B"/>
    <w:rsid w:val="000F5051"/>
    <w:rsid w:val="00100819"/>
    <w:rsid w:val="00104028"/>
    <w:rsid w:val="00110CF3"/>
    <w:rsid w:val="00111F49"/>
    <w:rsid w:val="00112300"/>
    <w:rsid w:val="00113BB5"/>
    <w:rsid w:val="00116BF7"/>
    <w:rsid w:val="001170FC"/>
    <w:rsid w:val="00117A3B"/>
    <w:rsid w:val="00121F5E"/>
    <w:rsid w:val="00123271"/>
    <w:rsid w:val="0012364E"/>
    <w:rsid w:val="0012415C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66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2FE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0FB1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13815"/>
    <w:rsid w:val="00220DF6"/>
    <w:rsid w:val="00220F12"/>
    <w:rsid w:val="0022146A"/>
    <w:rsid w:val="002275CD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94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568B"/>
    <w:rsid w:val="003C6090"/>
    <w:rsid w:val="003C7664"/>
    <w:rsid w:val="003D0569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09AC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17DAF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2940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4057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5812"/>
    <w:rsid w:val="00727169"/>
    <w:rsid w:val="00731066"/>
    <w:rsid w:val="00733A25"/>
    <w:rsid w:val="007345E0"/>
    <w:rsid w:val="00734F0E"/>
    <w:rsid w:val="0073697C"/>
    <w:rsid w:val="007370A8"/>
    <w:rsid w:val="00737B0F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D2"/>
    <w:rsid w:val="007F4A55"/>
    <w:rsid w:val="007F4B62"/>
    <w:rsid w:val="007F5758"/>
    <w:rsid w:val="007F6A02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6AAB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65D2"/>
    <w:rsid w:val="008B7CE0"/>
    <w:rsid w:val="008B7E21"/>
    <w:rsid w:val="008C0E8D"/>
    <w:rsid w:val="008C31F1"/>
    <w:rsid w:val="008C3877"/>
    <w:rsid w:val="008C3CAC"/>
    <w:rsid w:val="008C4402"/>
    <w:rsid w:val="008C592D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1C60"/>
    <w:rsid w:val="009333FE"/>
    <w:rsid w:val="00933500"/>
    <w:rsid w:val="009348B4"/>
    <w:rsid w:val="00943367"/>
    <w:rsid w:val="009473E6"/>
    <w:rsid w:val="00953DEE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0937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B7654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5B3B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4B38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87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2437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57813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E1A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76C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D726B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6B2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144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1524"/>
    <w:rsid w:val="00DA1CAB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E6976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906"/>
    <w:rsid w:val="00E5661F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62"/>
    <w:rsid w:val="00EA3AA4"/>
    <w:rsid w:val="00EA6F31"/>
    <w:rsid w:val="00EB1A14"/>
    <w:rsid w:val="00EB1F1D"/>
    <w:rsid w:val="00EB2C2A"/>
    <w:rsid w:val="00EB2ED1"/>
    <w:rsid w:val="00EB3CBF"/>
    <w:rsid w:val="00EB52F9"/>
    <w:rsid w:val="00EB54C6"/>
    <w:rsid w:val="00EB70BB"/>
    <w:rsid w:val="00EB76B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73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795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CE5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A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65D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F6A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A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Stpn-74/2015-18</izvorni_sadrzaj>
    <derivirana_varijabla naziv="DomainObject.Oznaka_1">Stpn-74/2015-18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Stpn-74/2015</izvorni_sadrzaj>
    <derivirana_varijabla naziv="DomainObject.Predmet.OznakaBroj_1">Stpn-74/2015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riječno brodarstvo DUNAVSKI LLOYD-SISAK d.o.o.</izvorni_sadrzaj>
    <derivirana_varijabla naziv="DomainObject.Predmet.ProtustrankaFormated_1">  Hrvatsko riječno brodarstvo DUNAVSKI LLOYD-SISAK d.o.o.</derivirana_varijabla>
  </DomainObject.Predmet.ProtustrankaFormated>
  <DomainObject.Predmet.ProtustrankaFormatedOIB>
    <izvorni_sadrzaj>  Hrvatsko riječno brodarstvo DUNAVSKI LLOYD-SISAK d.o.o., OIB 01792089470</izvorni_sadrzaj>
    <derivirana_varijabla naziv="DomainObject.Predmet.ProtustrankaFormatedOIB_1">  Hrvatsko riječno brodarstvo DUNAVSKI LLOYD-SISAK d.o.o., OIB 01792089470</derivirana_varijabla>
  </DomainObject.Predmet.ProtustrankaFormatedOIB>
  <DomainObject.Predmet.ProtustrankaFormatedWithAdress>
    <izvorni_sadrzaj> Hrvatsko riječno brodarstvo DUNAVSKI LLOYD-SISAK d.o.o., Antuna Cuvaja 16/II, 44000 Sisak</izvorni_sadrzaj>
    <derivirana_varijabla naziv="DomainObject.Predmet.ProtustrankaFormatedWithAdress_1"> Hrvatsko riječno brodarstvo DUNAVSKI LLOYD-SISAK d.o.o., Antuna Cuvaja 16/II, 44000 Sisak</derivirana_varijabla>
  </DomainObject.Predmet.ProtustrankaFormatedWithAdress>
  <DomainObject.Predmet.ProtustrankaFormatedWithAdressOIB>
    <izvorni_sadrzaj> Hrvatsko riječno brodarstvo DUNAVSKI LLOYD-SISAK d.o.o., OIB 01792089470, Antuna Cuvaja 16/II, 44000 Sisak</izvorni_sadrzaj>
    <derivirana_varijabla naziv="DomainObject.Predmet.ProtustrankaFormatedWithAdressOIB_1"> Hrvatsko riječno brodarstvo DUNAVSKI LLOYD-SISAK d.o.o., OIB 01792089470, Antuna Cuvaja 16/II, 44000 Sisak</derivirana_varijabla>
  </DomainObject.Predmet.ProtustrankaFormatedWithAdressOIB>
  <DomainObject.Predmet.ProtustrankaWithAdress>
    <izvorni_sadrzaj>Hrvatsko riječno brodarstvo DUNAVSKI LLOYD-SISAK d.o.o. Antuna Cuvaja 16/II, 44000 Sisak</izvorni_sadrzaj>
    <derivirana_varijabla naziv="DomainObject.Predmet.ProtustrankaWithAdress_1">Hrvatsko riječno brodarstvo DUNAVSKI LLOYD-SISAK d.o.o. Antuna Cuvaja 16/II, 44000 Sisak</derivirana_varijabla>
  </DomainObject.Predmet.ProtustrankaWithAdress>
  <DomainObject.Predmet.ProtustrankaWithAdressOIB>
    <izvorni_sadrzaj>Hrvatsko riječno brodarstvo DUNAVSKI LLOYD-SISAK d.o.o., OIB 01792089470, Antuna Cuvaja 16/II, 44000 Sisak</izvorni_sadrzaj>
    <derivirana_varijabla naziv="DomainObject.Predmet.ProtustrankaWithAdressOIB_1">Hrvatsko riječno brodarstvo DUNAVSKI LLOYD-SISAK d.o.o., OIB 01792089470, Antuna Cuvaja 16/II, 44000 Sisak</derivirana_varijabla>
  </DomainObject.Predmet.ProtustrankaWithAdressOIB>
  <DomainObject.Predmet.ProtustrankaNazivFormated>
    <izvorni_sadrzaj>Hrvatsko riječno brodarstvo DUNAVSKI LLOYD-SISAK d.o.o.</izvorni_sadrzaj>
    <derivirana_varijabla naziv="DomainObject.Predmet.ProtustrankaNazivFormated_1">Hrvatsko riječno brodarstvo DUNAVSKI LLOYD-SISAK d.o.o.</derivirana_varijabla>
  </DomainObject.Predmet.ProtustrankaNazivFormated>
  <DomainObject.Predmet.ProtustrankaNazivFormatedOIB>
    <izvorni_sadrzaj>Hrvatsko riječno brodarstvo DUNAVSKI LLOYD-SISAK d.o.o., OIB 01792089470</izvorni_sadrzaj>
    <derivirana_varijabla naziv="DomainObject.Predmet.ProtustrankaNazivFormatedOIB_1">Hrvatsko riječno brodarstvo DUNAVSKI LLOYD-SISAK d.o.o., OIB 01792089470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riječno brodarstvo DUNAVSKI LLOYD-SISAK d.o.o.</izvorni_sadrzaj>
    <derivirana_varijabla naziv="DomainObject.Predmet.StrankaFormated_1">  Hrvatsko riječno brodarstvo DUNAVSKI LLOYD-SISAK d.o.o.</derivirana_varijabla>
  </DomainObject.Predmet.StrankaFormated>
  <DomainObject.Predmet.StrankaFormatedOIB>
    <izvorni_sadrzaj>  Hrvatsko riječno brodarstvo DUNAVSKI LLOYD-SISAK d.o.o., OIB 01792089470</izvorni_sadrzaj>
    <derivirana_varijabla naziv="DomainObject.Predmet.StrankaFormatedOIB_1">  Hrvatsko riječno brodarstvo DUNAVSKI LLOYD-SISAK d.o.o., OIB 01792089470</derivirana_varijabla>
  </DomainObject.Predmet.StrankaFormatedOIB>
  <DomainObject.Predmet.StrankaFormatedWithAdress>
    <izvorni_sadrzaj> Hrvatsko riječno brodarstvo DUNAVSKI LLOYD-SISAK d.o.o., Antuna Cuvaja 16/II, 44000 Sisak</izvorni_sadrzaj>
    <derivirana_varijabla naziv="DomainObject.Predmet.StrankaFormatedWithAdress_1"> Hrvatsko riječno brodarstvo DUNAVSKI LLOYD-SISAK d.o.o., Antuna Cuvaja 16/II, 44000 Sisak</derivirana_varijabla>
  </DomainObject.Predmet.StrankaFormatedWithAdress>
  <DomainObject.Predmet.StrankaFormatedWithAdressOIB>
    <izvorni_sadrzaj> Hrvatsko riječno brodarstvo DUNAVSKI LLOYD-SISAK d.o.o., OIB 01792089470, Antuna Cuvaja 16/II, 44000 Sisak</izvorni_sadrzaj>
    <derivirana_varijabla naziv="DomainObject.Predmet.StrankaFormatedWithAdressOIB_1"> Hrvatsko riječno brodarstvo DUNAVSKI LLOYD-SISAK d.o.o., OIB 01792089470, Antuna Cuvaja 16/II, 44000 Sisak</derivirana_varijabla>
  </DomainObject.Predmet.StrankaFormatedWithAdressOIB>
  <DomainObject.Predmet.StrankaWithAdress>
    <izvorni_sadrzaj>Hrvatsko riječno brodarstvo DUNAVSKI LLOYD-SISAK d.o.o. Antuna Cuvaja 16/II,44000 Sisak</izvorni_sadrzaj>
    <derivirana_varijabla naziv="DomainObject.Predmet.StrankaWithAdress_1">Hrvatsko riječno brodarstvo DUNAVSKI LLOYD-SISAK d.o.o. Antuna Cuvaja 16/II,44000 Sisak</derivirana_varijabla>
  </DomainObject.Predmet.StrankaWithAdress>
  <DomainObject.Predmet.StrankaWithAdressOIB>
    <izvorni_sadrzaj>Hrvatsko riječno brodarstvo DUNAVSKI LLOYD-SISAK d.o.o., OIB 01792089470, Antuna Cuvaja 16/II,44000 Sisak</izvorni_sadrzaj>
    <derivirana_varijabla naziv="DomainObject.Predmet.StrankaWithAdressOIB_1">Hrvatsko riječno brodarstvo DUNAVSKI LLOYD-SISAK d.o.o., OIB 01792089470, Antuna Cuvaja 16/II,44000 Sisak</derivirana_varijabla>
  </DomainObject.Predmet.StrankaWithAdressOIB>
  <DomainObject.Predmet.StrankaNazivFormated>
    <izvorni_sadrzaj>Hrvatsko riječno brodarstvo DUNAVSKI LLOYD-SISAK d.o.o.</izvorni_sadrzaj>
    <derivirana_varijabla naziv="DomainObject.Predmet.StrankaNazivFormated_1">Hrvatsko riječno brodarstvo DUNAVSKI LLOYD-SISAK d.o.o.</derivirana_varijabla>
  </DomainObject.Predmet.StrankaNazivFormated>
  <DomainObject.Predmet.StrankaNazivFormatedOIB>
    <izvorni_sadrzaj>Hrvatsko riječno brodarstvo DUNAVSKI LLOYD-SISAK d.o.o., OIB 01792089470</izvorni_sadrzaj>
    <derivirana_varijabla naziv="DomainObject.Predmet.StrankaNazivFormatedOIB_1">Hrvatsko riječno brodarstvo DUNAVSKI LLOYD-SISAK d.o.o., OIB 01792089470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Hrvatsko riječno brodarstvo DUNAVSKI LLOYD-SISAK d.o.o.</item>
    </izvorni_sadrzaj>
    <derivirana_varijabla naziv="DomainObject.Predmet.StrankaListFormated_1">
      <item>Hrvatsko riječno brodarstvo DUNAVSKI LLOYD-SISAK d.o.o.</item>
    </derivirana_varijabla>
  </DomainObject.Predmet.StrankaListFormated>
  <DomainObject.Predmet.StrankaListFormatedOIB>
    <izvorni_sadrzaj>
      <item>Hrvatsko riječno brodarstvo DUNAVSKI LLOYD-SISAK d.o.o., OIB 01792089470</item>
    </izvorni_sadrzaj>
    <derivirana_varijabla naziv="DomainObject.Predmet.StrankaListFormatedOIB_1">
      <item>Hrvatsko riječno brodarstvo DUNAVSKI LLOYD-SISAK d.o.o., OIB 01792089470</item>
    </derivirana_varijabla>
  </DomainObject.Predmet.StrankaListFormatedOIB>
  <DomainObject.Predmet.StrankaListFormatedWithAdress>
    <izvorni_sadrzaj>
      <item>Hrvatsko riječno brodarstvo DUNAVSKI LLOYD-SISAK d.o.o., Antuna Cuvaja 16/II, 44000 Sisak</item>
    </izvorni_sadrzaj>
    <derivirana_varijabla naziv="DomainObject.Predmet.StrankaListFormatedWithAdress_1">
      <item>Hrvatsko riječno brodarstvo DUNAVSKI LLOYD-SISAK d.o.o., Antuna Cuvaja 16/II, 44000 Sisak</item>
    </derivirana_varijabla>
  </DomainObject.Predmet.StrankaListFormatedWithAdress>
  <DomainObject.Predmet.StrankaListFormatedWithAdressOIB>
    <izvorni_sadrzaj>
      <item>Hrvatsko riječno brodarstvo DUNAVSKI LLOYD-SISAK d.o.o., OIB 01792089470, Antuna Cuvaja 16/II, 44000 Sisak</item>
    </izvorni_sadrzaj>
    <derivirana_varijabla naziv="DomainObject.Predmet.StrankaListFormatedWithAdressOIB_1">
      <item>Hrvatsko riječno brodarstvo DUNAVSKI LLOYD-SISAK d.o.o., OIB 01792089470, Antuna Cuvaja 16/II, 44000 Sisak</item>
    </derivirana_varijabla>
  </DomainObject.Predmet.StrankaListFormatedWithAdressOIB>
  <DomainObject.Predmet.StrankaListNazivFormated>
    <izvorni_sadrzaj>
      <item>Hrvatsko riječno brodarstvo DUNAVSKI LLOYD-SISAK d.o.o.</item>
    </izvorni_sadrzaj>
    <derivirana_varijabla naziv="DomainObject.Predmet.StrankaListNazivFormated_1">
      <item>Hrvatsko riječno brodarstvo DUNAVSKI LLOYD-SISAK d.o.o.</item>
    </derivirana_varijabla>
  </DomainObject.Predmet.StrankaListNazivFormated>
  <DomainObject.Predmet.StrankaListNazivFormatedOIB>
    <izvorni_sadrzaj>
      <item>Hrvatsko riječno brodarstvo DUNAVSKI LLOYD-SISAK d.o.o., OIB 01792089470</item>
    </izvorni_sadrzaj>
    <derivirana_varijabla naziv="DomainObject.Predmet.StrankaListNazivFormatedOIB_1">
      <item>Hrvatsko riječno brodarstvo DUNAVSKI LLOYD-SISAK d.o.o., OIB 01792089470</item>
    </derivirana_varijabla>
  </DomainObject.Predmet.StrankaListNazivFormatedOIB>
  <DomainObject.Predmet.ProtuStrankaListFormated>
    <izvorni_sadrzaj>
      <item>Hrvatsko riječno brodarstvo DUNAVSKI LLOYD-SISAK d.o.o.</item>
    </izvorni_sadrzaj>
    <derivirana_varijabla naziv="DomainObject.Predmet.ProtuStrankaListFormated_1">
      <item>Hrvatsko riječno brodarstvo DUNAVSKI LLOYD-SISAK d.o.o.</item>
    </derivirana_varijabla>
  </DomainObject.Predmet.ProtuStrankaListFormated>
  <DomainObject.Predmet.ProtuStrankaListFormatedOIB>
    <izvorni_sadrzaj>
      <item>Hrvatsko riječno brodarstvo DUNAVSKI LLOYD-SISAK d.o.o., OIB 01792089470</item>
    </izvorni_sadrzaj>
    <derivirana_varijabla naziv="DomainObject.Predmet.ProtuStrankaListFormatedOIB_1">
      <item>Hrvatsko riječno brodarstvo DUNAVSKI LLOYD-SISAK d.o.o., OIB 01792089470</item>
    </derivirana_varijabla>
  </DomainObject.Predmet.ProtuStrankaListFormatedOIB>
  <DomainObject.Predmet.ProtuStrankaListFormatedWithAdress>
    <izvorni_sadrzaj>
      <item>Hrvatsko riječno brodarstvo DUNAVSKI LLOYD-SISAK d.o.o., Antuna Cuvaja 16/II, 44000 Sisak</item>
    </izvorni_sadrzaj>
    <derivirana_varijabla naziv="DomainObject.Predmet.ProtuStrankaListFormatedWithAdress_1">
      <item>Hrvatsko riječno brodarstvo DUNAVSKI LLOYD-SISAK d.o.o., Antuna Cuvaja 16/II, 44000 Sisak</item>
    </derivirana_varijabla>
  </DomainObject.Predmet.ProtuStrankaListFormatedWithAdress>
  <DomainObject.Predmet.ProtuStrankaListFormatedWithAdressOIB>
    <izvorni_sadrzaj>
      <item>Hrvatsko riječno brodarstvo DUNAVSKI LLOYD-SISAK d.o.o., OIB 01792089470, Antuna Cuvaja 16/II, 44000 Sisak</item>
    </izvorni_sadrzaj>
    <derivirana_varijabla naziv="DomainObject.Predmet.ProtuStrankaListFormatedWithAdressOIB_1">
      <item>Hrvatsko riječno brodarstvo DUNAVSKI LLOYD-SISAK d.o.o., OIB 01792089470, Antuna Cuvaja 16/II, 44000 Sisak</item>
    </derivirana_varijabla>
  </DomainObject.Predmet.ProtuStrankaListFormatedWithAdressOIB>
  <DomainObject.Predmet.ProtuStrankaListNazivFormated>
    <izvorni_sadrzaj>
      <item>Hrvatsko riječno brodarstvo DUNAVSKI LLOYD-SISAK d.o.o.</item>
    </izvorni_sadrzaj>
    <derivirana_varijabla naziv="DomainObject.Predmet.ProtuStrankaListNazivFormated_1">
      <item>Hrvatsko riječno brodarstvo DUNAVSKI LLOYD-SISAK d.o.o.</item>
    </derivirana_varijabla>
  </DomainObject.Predmet.ProtuStrankaListNazivFormated>
  <DomainObject.Predmet.ProtuStrankaListNazivFormatedOIB>
    <izvorni_sadrzaj>
      <item>Hrvatsko riječno brodarstvo DUNAVSKI LLOYD-SISAK d.o.o., OIB 01792089470</item>
    </izvorni_sadrzaj>
    <derivirana_varijabla naziv="DomainObject.Predmet.ProtuStrankaListNazivFormatedOIB_1">
      <item>Hrvatsko riječno brodarstvo DUNAVSKI LLOYD-SISAK d.o.o., OIB 01792089470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Stpn-74/2015-18</izvorni_sadrzaj>
    <derivirana_varijabla naziv="DomainObject.PoslovniBrojDokumenta_1">Stpn-74/2015-18</derivirana_varijabla>
  </DomainObject.PoslovniBrojDokumenta>
  <DomainObject.Predmet.StrankaIDrugi>
    <izvorni_sadrzaj>Hrvatsko riječno brodarstvo DUNAVSKI LLOYD-SISAK d.o.o.</izvorni_sadrzaj>
    <derivirana_varijabla naziv="DomainObject.Predmet.StrankaIDrugi_1">Hrvatsko riječno brodarstvo DUNAVSKI LLOYD-SISAK d.o.o.</derivirana_varijabla>
  </DomainObject.Predmet.StrankaIDrugi>
  <DomainObject.Predmet.ProtustrankaIDrugi>
    <izvorni_sadrzaj>Hrvatsko riječno brodarstvo DUNAVSKI LLOYD-SISAK d.o.o.</izvorni_sadrzaj>
    <derivirana_varijabla naziv="DomainObject.Predmet.ProtustrankaIDrugi_1">Hrvatsko riječno brodarstvo DUNAVSKI LLOYD-SISAK d.o.o.</derivirana_varijabla>
  </DomainObject.Predmet.ProtustrankaIDrugi>
  <DomainObject.Predmet.StrankaIDrugiAdressOIB>
    <izvorni_sadrzaj>Hrvatsko riječno brodarstvo DUNAVSKI LLOYD-SISAK d.o.o., OIB 01792089470, Antuna Cuvaja 16/II, 44000 Sisak</izvorni_sadrzaj>
    <derivirana_varijabla naziv="DomainObject.Predmet.StrankaIDrugiAdressOIB_1">Hrvatsko riječno brodarstvo DUNAVSKI LLOYD-SISAK d.o.o., OIB 01792089470, Antuna Cuvaja 16/II, 44000 Sisak</derivirana_varijabla>
  </DomainObject.Predmet.StrankaIDrugiAdressOIB>
  <DomainObject.Predmet.ProtustrankaIDrugiAdressOIB>
    <izvorni_sadrzaj>Hrvatsko riječno brodarstvo DUNAVSKI LLOYD-SISAK d.o.o., OIB 01792089470, Antuna Cuvaja 16/II, 44000 Sisak</izvorni_sadrzaj>
    <derivirana_varijabla naziv="DomainObject.Predmet.ProtustrankaIDrugiAdressOIB_1">Hrvatsko riječno brodarstvo DUNAVSKI LLOYD-SISAK d.o.o., OIB 01792089470, Antuna Cuvaja 16/II,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riječno brodarstvo DUNAVSKI LLOYD-SISAK d.o.o.</item>
      <item>Hrvatsko riječno brodarstvo DUNAVSKI LLOYD-SISAK d.o.o.</item>
    </izvorni_sadrzaj>
    <derivirana_varijabla naziv="DomainObject.Predmet.SudioniciListNaziv_1">
      <item>Hrvatsko riječno brodarstvo DUNAVSKI LLOYD-SISAK d.o.o.</item>
      <item>Hrvatsko riječno brodarstvo DUNAVSKI LLOYD-SISAK d.o.o.</item>
    </derivirana_varijabla>
  </DomainObject.Predmet.SudioniciListNaziv>
  <DomainObject.Predmet.SudioniciListAdressOIB>
    <izvorni_sadrzaj>
      <item>Hrvatsko riječno brodarstvo DUNAVSKI LLOYD-SISAK d.o.o., OIB 01792089470, Antuna Cuvaja 16/II,44000 Sisak</item>
      <item>Hrvatsko riječno brodarstvo DUNAVSKI LLOYD-SISAK d.o.o., OIB 01792089470, Antuna Cuvaja 16/II,44000 Sisak</item>
    </izvorni_sadrzaj>
    <derivirana_varijabla naziv="DomainObject.Predmet.SudioniciListAdressOIB_1">
      <item>Hrvatsko riječno brodarstvo DUNAVSKI LLOYD-SISAK d.o.o., OIB 01792089470, Antuna Cuvaja 16/II,44000 Sisak</item>
      <item>Hrvatsko riječno brodarstvo DUNAVSKI LLOYD-SISAK d.o.o., OIB 01792089470, Antuna Cuvaja 16/II,44000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01792089470</item>
      <item>, OIB 01792089470</item>
    </izvorni_sadrzaj>
    <derivirana_varijabla naziv="DomainObject.Predmet.SudioniciListNazivOIB_1">
      <item>, OIB 01792089470</item>
      <item>, OIB 01792089470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D7BA3-4807-4194-9F3F-51E9BD693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232</properties:Words>
  <properties:Characters>1262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2016-06-27T09:17:00Z</dcterms:created>
  <dc:creator>radicn</dc:creator>
  <cp:lastModifiedBy>Tatjana Slaviček</cp:lastModifiedBy>
  <cp:lastPrinted>2016-06-27T09:16:00Z</cp:lastPrinted>
  <dcterms:modified xmlns:xsi="http://www.w3.org/2001/XMLSchema-instance" xsi:type="dcterms:W3CDTF">2016-06-27T12:51:00Z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Stpn-74/2015-18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