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e2b1" w14:paraId="765e2b1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6E3094">
        <w:t>519</w:t>
      </w:r>
      <w:r w:rsidR="00946625">
        <w:t>/16-</w:t>
      </w:r>
      <w:r w:rsidR="006E3094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E3094">
        <w:t xml:space="preserve">ŽOANA NEKRETNINE d.o.o., Jezera, Obala Sv. Ivana 29, </w:t>
      </w:r>
      <w:r w:rsidR="006E3094" w:rsidRPr="007A679F">
        <w:t xml:space="preserve">OIB: </w:t>
      </w:r>
      <w:r w:rsidR="006E3094">
        <w:t>79801374973</w:t>
      </w:r>
      <w:r w:rsidRPr="00EF7C9A">
        <w:t xml:space="preserve">, dana </w:t>
      </w:r>
      <w:r w:rsidR="00836AD9">
        <w:t>29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0B689E">
        <w:t>Predrag Filajdić, Slavonski Brod, L. Lukića 65, OIB: 32894922284,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6E3094">
        <w:t xml:space="preserve">ŽOANA NEKRETNINE d.o.o., Jezera, Obala Sv. Ivana 29, </w:t>
      </w:r>
      <w:r w:rsidR="006E3094" w:rsidRPr="007A679F">
        <w:t xml:space="preserve">OIB: </w:t>
      </w:r>
      <w:r w:rsidR="006E3094">
        <w:t>79801374973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6E3094">
        <w:t>ŽOANA NEKRETNINE d.o.o., Jezera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36AD9">
        <w:t>29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6A6121" w:rsidP="00FB4D3D" w:rsidR="006A6121">
      <w:pPr>
        <w:jc w:val="right"/>
      </w:pPr>
      <w:r>
        <w:t>S</w:t>
      </w:r>
      <w:r w:rsidRPr="002C500F">
        <w:t>u</w:t>
      </w:r>
      <w:r>
        <w:t>tkinja:</w:t>
      </w:r>
    </w:p>
    <w:p w:rsidRDefault="00FB4D3D" w:rsidP="00FB4D3D" w:rsidR="006A6121" w:rsidRPr="00F60CD9">
      <w:pPr>
        <w:jc w:val="right"/>
      </w:pPr>
      <w:r>
        <w:t>Ardena Bajlo</w:t>
      </w:r>
    </w:p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44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6E3094">
          <w:t>519/16-11</w:t>
        </w:r>
      </w:p>
      <w:p w:rsidRDefault="00E12FEA" w:rsidP="009C0FF2" w:rsidR="00E12FEA" w:rsidRPr="00EF7C9A">
        <w:pPr>
          <w:jc w:val="right"/>
        </w:pPr>
      </w:p>
      <w:p w:rsidRDefault="00E1244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B689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F1515"/>
    <w:rsid w:val="00515656"/>
    <w:rsid w:val="00531CC9"/>
    <w:rsid w:val="00563127"/>
    <w:rsid w:val="005A2E2A"/>
    <w:rsid w:val="00665069"/>
    <w:rsid w:val="006A6121"/>
    <w:rsid w:val="006A6847"/>
    <w:rsid w:val="006D1468"/>
    <w:rsid w:val="006E3094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B7A19"/>
    <w:rsid w:val="00DE3C12"/>
    <w:rsid w:val="00DF0026"/>
    <w:rsid w:val="00E1244E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ŽOANA NEKRETNINE za ugostiteljstvo i trgovinu, društvo s ograničenom odgovornošću</izvorni_sadrzaj>
    <derivirana_varijabla naziv="DomainObject.Predmet.ProtustrankaFormated_1">  ŽOANA NEKRETNINE za ugostiteljstvo i trgovinu, društvo s ograničenom odgovornošću</derivirana_varijabla>
  </DomainObject.Predmet.ProtustrankaFormated>
  <DomainObject.Predmet.ProtustrankaFormatedOIB>
    <izvorni_sadrzaj>  ŽOANA NEKRETNINE za ugostiteljstvo i trgovinu, društvo s ograničenom odgovornošću, OIB 79801374973</izvorni_sadrzaj>
    <derivirana_varijabla naziv="DomainObject.Predmet.ProtustrankaFormatedOIB_1">  ŽOANA NEKRETNINE za ugostiteljstvo i trgovinu, društvo s ograničenom odgovornošću, OIB 79801374973</derivirana_varijabla>
  </DomainObject.Predmet.ProtustrankaFormatedOIB>
  <DomainObject.Predmet.ProtustrankaFormatedWithAdress>
    <izvorni_sadrzaj> ŽOANA NEKRETNINE za ugostiteljstvo i trgovinu, društvo s ograničenom odgovornošću, Obala Sv. Ivana 29, 22240 Jezera</izvorni_sadrzaj>
    <derivirana_varijabla naziv="DomainObject.Predmet.ProtustrankaFormatedWithAdress_1"> ŽOANA NEKRETNINE za ugostiteljstvo i trgovinu, društvo s ograničenom odgovornošću, Obala Sv. Ivana 29, 22240 Jezera</derivirana_varijabla>
  </DomainObject.Predmet.ProtustrankaFormatedWithAdress>
  <DomainObject.Predmet.ProtustrankaFormatedWithAdressOIB>
    <izvorni_sadrzaj> ŽOANA NEKRETNINE za ugostiteljstvo i trgovinu, društvo s ograničenom odgovornošću, OIB 79801374973, Obala Sv. Ivana 29, 22240 Jezera</izvorni_sadrzaj>
    <derivirana_varijabla naziv="DomainObject.Predmet.ProtustrankaFormatedWithAdressOIB_1"> ŽOANA NEKRETNINE za ugostiteljstvo i trgovinu, društvo s ograničenom odgovornošću, OIB 79801374973, Obala Sv. Ivana 29, 22240 Jezera</derivirana_varijabla>
  </DomainObject.Predmet.ProtustrankaFormatedWithAdressOIB>
  <DomainObject.Predmet.ProtustrankaWithAdress>
    <izvorni_sadrzaj>ŽOANA NEKRETNINE za ugostiteljstvo i trgovinu, društvo s ograničenom odgovornošću Obala Sv. Ivana 29, 22240 Jezera</izvorni_sadrzaj>
    <derivirana_varijabla naziv="DomainObject.Predmet.ProtustrankaWithAdress_1">ŽOANA NEKRETNINE za ugostiteljstvo i trgovinu, društvo s ograničenom odgovornošću Obala Sv. Ivana 29, 22240 Jezera</derivirana_varijabla>
  </DomainObject.Predmet.ProtustrankaWithAdress>
  <DomainObject.Predmet.ProtustrankaWithAdressOIB>
    <izvorni_sadrzaj>ŽOANA NEKRETNINE za ugostiteljstvo i trgovinu, društvo s ograničenom odgovornošću, OIB 79801374973, Obala Sv. Ivana 29, 22240 Jezera</izvorni_sadrzaj>
    <derivirana_varijabla naziv="DomainObject.Predmet.ProtustrankaWithAdressOIB_1">ŽOANA NEKRETNINE za ugostiteljstvo i trgovinu, društvo s ograničenom odgovornošću, OIB 79801374973, Obala Sv. Ivana 29, 22240 Jezera</derivirana_varijabla>
  </DomainObject.Predmet.ProtustrankaWithAdressOIB>
  <DomainObject.Predmet.ProtustrankaNazivFormated>
    <izvorni_sadrzaj>ŽOANA NEKRETNINE za ugostiteljstvo i trgovinu, društvo s ograničenom odgovornošću</izvorni_sadrzaj>
    <derivirana_varijabla naziv="DomainObject.Predmet.ProtustrankaNazivFormated_1">ŽOANA NEKRETNINE za ugostiteljstvo i trgovinu, društvo s ograničenom odgovornošću</derivirana_varijabla>
  </DomainObject.Predmet.ProtustrankaNazivFormated>
  <DomainObject.Predmet.ProtustrankaNazivFormatedOIB>
    <izvorni_sadrzaj>ŽOANA NEKRETNINE za ugostiteljstvo i trgovinu, društvo s ograničenom odgovornošću, OIB 79801374973</izvorni_sadrzaj>
    <derivirana_varijabla naziv="DomainObject.Predmet.ProtustrankaNazivFormatedOIB_1">ŽOANA NEKRETNINE za ugostiteljstvo i trgovinu, društvo s ograničenom odgovornošću, OIB 79801374973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ŽOANA NEKRETNINE za ugostiteljstvo i trgovinu, društvo s ograničenom odgovornošću</item>
    </izvorni_sadrzaj>
    <derivirana_varijabla naziv="DomainObject.Predmet.ProtuStrankaListFormated_1">
      <item>ŽOANA NEKRETNINE za ugostiteljstvo i trgovinu, društvo s ograničenom odgovornošću</item>
    </derivirana_varijabla>
  </DomainObject.Predmet.ProtuStrankaListFormated>
  <DomainObject.Predmet.ProtuStrankaListFormatedOIB>
    <izvorni_sadrzaj>
      <item>ŽOANA NEKRETNINE za ugostiteljstvo i trgovinu, društvo s ograničenom odgovornošću, OIB 79801374973</item>
    </izvorni_sadrzaj>
    <derivirana_varijabla naziv="DomainObject.Predmet.ProtuStrankaListFormatedOIB_1">
      <item>ŽOANA NEKRETNINE za ugostiteljstvo i trgovinu, društvo s ograničenom odgovornošću, OIB 79801374973</item>
    </derivirana_varijabla>
  </DomainObject.Predmet.ProtuStrankaListFormatedOIB>
  <DomainObject.Predmet.ProtuStrankaListFormatedWithAdress>
    <izvorni_sadrzaj>
      <item>ŽOANA NEKRETNINE za ugostiteljstvo i trgovinu, društvo s ograničenom odgovornošću, Obala Sv. Ivana 29, 22240 Jezera</item>
    </izvorni_sadrzaj>
    <derivirana_varijabla naziv="DomainObject.Predmet.ProtuStrankaListFormatedWithAdress_1">
      <item>ŽOANA NEKRETNINE za ugostiteljstvo i trgovinu, društvo s ograničenom odgovornošću, Obala Sv. Ivana 29, 22240 Jezera</item>
    </derivirana_varijabla>
  </DomainObject.Predmet.ProtuStrankaListFormatedWithAdress>
  <DomainObject.Predmet.ProtuStrankaListFormatedWithAdressOIB>
    <izvorni_sadrzaj>
      <item>ŽOANA NEKRETNINE za ugostiteljstvo i trgovinu, društvo s ograničenom odgovornošću, OIB 79801374973, Obala Sv. Ivana 29, 22240 Jezera</item>
    </izvorni_sadrzaj>
    <derivirana_varijabla naziv="DomainObject.Predmet.ProtuStrankaListFormatedWithAdressOIB_1">
      <item>ŽOANA NEKRETNINE za ugostiteljstvo i trgovinu, društvo s ograničenom odgovornošću, OIB 79801374973, Obala Sv. Ivana 29, 22240 Jezera</item>
    </derivirana_varijabla>
  </DomainObject.Predmet.ProtuStrankaListFormatedWithAdressOIB>
  <DomainObject.Predmet.ProtuStrankaListNazivFormated>
    <izvorni_sadrzaj>
      <item>ŽOANA NEKRETNINE za ugostiteljstvo i trgovinu, društvo s ograničenom odgovornošću</item>
    </izvorni_sadrzaj>
    <derivirana_varijabla naziv="DomainObject.Predmet.ProtuStrankaListNazivFormated_1">
      <item>ŽOANA NEKRETNINE za ugostiteljstvo i trgovinu, društvo s ograničenom odgovornošću</item>
    </derivirana_varijabla>
  </DomainObject.Predmet.ProtuStrankaListNazivFormated>
  <DomainObject.Predmet.ProtuStrankaListNazivFormatedOIB>
    <izvorni_sadrzaj>
      <item>ŽOANA NEKRETNINE za ugostiteljstvo i trgovinu, društvo s ograničenom odgovornošću, OIB 79801374973</item>
    </izvorni_sadrzaj>
    <derivirana_varijabla naziv="DomainObject.Predmet.ProtuStrankaListNazivFormatedOIB_1">
      <item>ŽOANA NEKRETNINE za ugostiteljstvo i trgovinu, društvo s ograničenom odgovornošću, OIB 79801374973</item>
    </derivirana_varijabla>
  </DomainObject.Predmet.ProtuStrankaListNazivFormatedOIB>
  <DomainObject.Predmet.OstaliListFormated>
    <izvorni_sadrzaj>
      <item>Luka Olivari</item>
    </izvorni_sadrzaj>
    <derivirana_varijabla naziv="DomainObject.Predmet.OstaliListFormated_1">
      <item>Luka Olivari</item>
    </derivirana_varijabla>
  </DomainObject.Predmet.OstaliListFormated>
  <DomainObject.Predmet.OstaliListFormatedOIB>
    <izvorni_sadrzaj>
      <item>Luka Olivari, OIB 83789485377</item>
    </izvorni_sadrzaj>
    <derivirana_varijabla naziv="DomainObject.Predmet.OstaliListFormatedOIB_1">
      <item>Luka Olivari, OIB 83789485377</item>
    </derivirana_varijabla>
  </DomainObject.Predmet.OstaliListFormatedOIB>
  <DomainObject.Predmet.OstaliListFormatedWithAdress>
    <izvorni_sadrzaj>
      <item>Luka Olivari, Put Hartića 1, 22240 Tisno</item>
    </izvorni_sadrzaj>
    <derivirana_varijabla naziv="DomainObject.Predmet.OstaliListFormatedWithAdress_1">
      <item>Luka Olivari, Put Hartića 1, 22240 Tisno</item>
    </derivirana_varijabla>
  </DomainObject.Predmet.OstaliListFormatedWithAdress>
  <DomainObject.Predmet.OstaliListFormatedWithAdressOIB>
    <izvorni_sadrzaj>
      <item>Luka Olivari, OIB 83789485377, Put Hartića 1, 22240 Tisno</item>
    </izvorni_sadrzaj>
    <derivirana_varijabla naziv="DomainObject.Predmet.OstaliListFormatedWithAdressOIB_1">
      <item>Luka Olivari, OIB 83789485377, Put Hartića 1, 22240 Tisno</item>
    </derivirana_varijabla>
  </DomainObject.Predmet.OstaliListFormatedWithAdressOIB>
  <DomainObject.Predmet.OstaliListNazivFormated>
    <izvorni_sadrzaj>
      <item>Luka Olivari</item>
    </izvorni_sadrzaj>
    <derivirana_varijabla naziv="DomainObject.Predmet.OstaliListNazivFormated_1">
      <item>Luka Olivari</item>
    </derivirana_varijabla>
  </DomainObject.Predmet.OstaliListNazivFormated>
  <DomainObject.Predmet.OstaliListNazivFormatedOIB>
    <izvorni_sadrzaj>
      <item>Luka Olivari, OIB 83789485377</item>
    </izvorni_sadrzaj>
    <derivirana_varijabla naziv="DomainObject.Predmet.OstaliListNazivFormatedOIB_1">
      <item>Luka Olivari, OIB 83789485377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ŽOANA NEKRETNINE za ugostiteljstvo i trgovinu, društvo s ograničenom odgovornošću</izvorni_sadrzaj>
    <derivirana_varijabla naziv="DomainObject.Predmet.ProtustrankaIDrugi_1">ŽOANA NEKRETNINE za ugostiteljstvo i trgovinu,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ŽOANA NEKRETNINE za ugostiteljstvo i trgovinu, društvo s ograničenom odgovornošću, OIB 79801374973, Obala Sv. Ivana 29, 22240 Jezera</izvorni_sadrzaj>
    <derivirana_varijabla naziv="DomainObject.Predmet.ProtustrankaIDrugiAdressOIB_1">ŽOANA NEKRETNINE za ugostiteljstvo i trgovinu, društvo s ograničenom odgovornošću, OIB 79801374973, Obala Sv. Ivana 29,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ŽOANA NEKRETNINE za ugostiteljstvo i trgovinu, društvo s ograničenom odgovornošću</item>
      <item>Luka Olivari</item>
    </izvorni_sadrzaj>
    <derivirana_varijabla naziv="DomainObject.Predmet.SudioniciListNaziv_1">
      <item>FINA - Podružnica Šibenik</item>
      <item>ŽOANA NEKRETNINE za ugostiteljstvo i trgovinu, društvo s ograničenom odgovornošću</item>
      <item>Luka Olivari</item>
    </derivirana_varijabla>
  </DomainObject.Predmet.SudioniciListNaziv>
  <DomainObject.Predmet.SudioniciListAdressOIB>
    <izvorni_sadrzaj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izvorni_sadrzaj>
    <derivirana_varijabla naziv="DomainObject.Predmet.SudioniciListAdressOIB_1"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79801374973</item>
      <item>, OIB 83789485377</item>
    </izvorni_sadrzaj>
    <derivirana_varijabla naziv="DomainObject.Predmet.SudioniciListNazivOIB_1">
      <item>, OIB 85821130368</item>
      <item>, OIB 79801374973</item>
      <item>, OIB 83789485377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1735</properties:Characters>
  <properties:Lines>63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2016-05-02T08:03:00Z</dcterms:created>
  <dc:creator>Ardena Bajlo</dc:creator>
  <cp:lastModifiedBy>wsadmin</cp:lastModifiedBy>
  <cp:lastPrinted>2016-04-29T08:05:00Z</cp:lastPrinted>
  <dcterms:modified xmlns:xsi="http://www.w3.org/2001/XMLSchema-instance" xsi:type="dcterms:W3CDTF">2016-05-03T11:58:00Z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