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e188" w14:paraId="85de18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5E366C">
        <w:t>77</w:t>
      </w:r>
      <w:r w:rsidR="00E43D0A">
        <w:t>9</w:t>
      </w:r>
      <w:r w:rsidR="00946625">
        <w:t>/16-</w:t>
      </w:r>
      <w:r w:rsidR="005E366C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211C61">
        <w:t>stečajnim dužnikom</w:t>
      </w:r>
      <w:r w:rsidR="004F1515" w:rsidRPr="00EF7C9A">
        <w:t xml:space="preserve"> </w:t>
      </w:r>
      <w:r w:rsidR="00E43D0A">
        <w:t>INITIUM NOVUM j.d.o.o., Vodice, Sarajevska 19,  OIB: 36287596146</w:t>
      </w:r>
      <w:r w:rsidRPr="00EF7C9A">
        <w:t xml:space="preserve">, dana </w:t>
      </w:r>
      <w:r w:rsidR="005E366C">
        <w:t>21.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E43D0A" w:rsidP="001D7FDB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Stjepan Kugler, Milna, Milna 739, OIB: 12448674443</w:t>
      </w:r>
      <w:r w:rsidR="005E366C">
        <w:t>,</w:t>
      </w:r>
      <w:r w:rsidR="00C9120F"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211C61">
        <w:t>stečajnim dužnikom</w:t>
      </w:r>
      <w:r w:rsidR="00211C61" w:rsidRPr="00EF7C9A">
        <w:t xml:space="preserve"> </w:t>
      </w:r>
      <w:r>
        <w:t>INITIUM NOVUM j.d.o.o., Vodice, Sarajevska 19,  OIB: 36287596146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211C61">
        <w:t>stečajnim dužnikom</w:t>
      </w:r>
      <w:r w:rsidR="00211C61" w:rsidRPr="00EF7C9A">
        <w:t xml:space="preserve"> </w:t>
      </w:r>
      <w:r w:rsidR="00E43D0A">
        <w:t>INITIUM NOVUM j.d.o.o., Vodice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5E366C">
        <w:t xml:space="preserve"> </w:t>
      </w:r>
      <w:r w:rsidR="001D7FDB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</w:t>
      </w:r>
      <w:r w:rsidR="005E366C">
        <w:t>ni</w:t>
      </w:r>
      <w:r w:rsidR="00CE2887">
        <w:t>je</w:t>
      </w:r>
      <w:r w:rsidR="005E366C">
        <w:t xml:space="preserve"> pristupio</w:t>
      </w:r>
      <w:r w:rsidR="00CE2887">
        <w:t xml:space="preserve"> </w:t>
      </w:r>
      <w:r w:rsidR="006A6847">
        <w:t xml:space="preserve">zastupnik </w:t>
      </w:r>
      <w:r w:rsidR="00170940">
        <w:t xml:space="preserve">po zakonu </w:t>
      </w:r>
      <w:r w:rsidR="006A6847">
        <w:t>stečajnog dužnika</w:t>
      </w:r>
      <w:r w:rsidR="005E366C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CE2887">
        <w:t xml:space="preserve"> postoje li uvjeti za otvaranje stečajnog postupka i </w:t>
      </w:r>
      <w:r w:rsidR="0038536A" w:rsidRPr="003039D7">
        <w:t>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  <w:r w:rsidR="00E43D0A">
        <w:t xml:space="preserve">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CE2887">
        <w:t>21.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CE2887">
        <w:t>S</w:t>
      </w:r>
      <w:r w:rsidR="00170940">
        <w:t>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/>
    <w:p w:rsidRDefault="00E43D0A" w:rsidP="008F03DE" w:rsidR="00E43D0A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DE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E43D0A">
          <w:t>779</w:t>
        </w:r>
        <w:r w:rsidR="005E366C">
          <w:t>/16-9</w:t>
        </w:r>
      </w:p>
      <w:p w:rsidRDefault="00E12FEA" w:rsidP="009C0FF2" w:rsidR="00E12FEA" w:rsidRPr="00EF7C9A">
        <w:pPr>
          <w:jc w:val="right"/>
        </w:pPr>
      </w:p>
      <w:p w:rsidRDefault="00D30DE5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E0BB3"/>
    <w:rsid w:val="0013102B"/>
    <w:rsid w:val="00170940"/>
    <w:rsid w:val="001840A0"/>
    <w:rsid w:val="001A363B"/>
    <w:rsid w:val="001C347E"/>
    <w:rsid w:val="001D7FDB"/>
    <w:rsid w:val="0020672D"/>
    <w:rsid w:val="00211C61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C6DA5"/>
    <w:rsid w:val="00453E80"/>
    <w:rsid w:val="00474A81"/>
    <w:rsid w:val="004A1BFA"/>
    <w:rsid w:val="004B768C"/>
    <w:rsid w:val="004F1515"/>
    <w:rsid w:val="00515656"/>
    <w:rsid w:val="005E366C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46625"/>
    <w:rsid w:val="009B4456"/>
    <w:rsid w:val="009C0FF2"/>
    <w:rsid w:val="009F62F2"/>
    <w:rsid w:val="00A5292A"/>
    <w:rsid w:val="00B310F0"/>
    <w:rsid w:val="00BB4F73"/>
    <w:rsid w:val="00BE6E59"/>
    <w:rsid w:val="00C02FA1"/>
    <w:rsid w:val="00C34253"/>
    <w:rsid w:val="00C85781"/>
    <w:rsid w:val="00C9120F"/>
    <w:rsid w:val="00CE2887"/>
    <w:rsid w:val="00D30DE5"/>
    <w:rsid w:val="00E12FEA"/>
    <w:rsid w:val="00E43D0A"/>
    <w:rsid w:val="00E86E81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D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D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D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D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INITIUM NOVUM j.d.o.o. za turizam, ugostiteljstvo, trgovinu, usluge i turistička agencija</izvorni_sadrzaj>
    <derivirana_varijabla naziv="DomainObject.Predmet.ProtustrankaFormated_1">  INITIUM NOVUM j.d.o.o. za turizam, ugostiteljstvo, trgovinu, usluge i turistička agencija</derivirana_varijabla>
  </DomainObject.Predmet.ProtustrankaFormated>
  <DomainObject.Predmet.ProtustrankaFormatedOIB>
    <izvorni_sadrzaj>  INITIUM NOVUM j.d.o.o. za turizam, ugostiteljstvo, trgovinu, usluge i turistička agencija, OIB 36287596146</izvorni_sadrzaj>
    <derivirana_varijabla naziv="DomainObject.Predmet.ProtustrankaFormatedOIB_1">  INITIUM NOVUM j.d.o.o. za turizam, ugostiteljstvo, trgovinu, usluge i turistička agencija, OIB 36287596146</derivirana_varijabla>
  </DomainObject.Predmet.ProtustrankaFormatedOIB>
  <DomainObject.Predmet.ProtustrankaFormatedWithAdress>
    <izvorni_sadrzaj> INITIUM NOVUM j.d.o.o. za turizam, ugostiteljstvo, trgovinu, usluge i turistička agencija, Sarajevska 19, 22211 Vodice</izvorni_sadrzaj>
    <derivirana_varijabla naziv="DomainObject.Predmet.ProtustrankaFormatedWithAdress_1"> INITIUM NOVUM j.d.o.o. za turizam, ugostiteljstvo, trgovinu, usluge i turistička agencija, Sarajevska 19, 22211 Vodice</derivirana_varijabla>
  </DomainObject.Predmet.ProtustrankaFormatedWithAdress>
  <DomainObject.Predmet.ProtustrankaFormatedWithAdressOIB>
    <izvorni_sadrzaj> INITIUM NOVUM j.d.o.o. za turizam, ugostiteljstvo, trgovinu, usluge i turistička agencija, OIB 36287596146, Sarajevska 19, 22211 Vodice</izvorni_sadrzaj>
    <derivirana_varijabla naziv="DomainObject.Predmet.ProtustrankaFormatedWithAdressOIB_1"> INITIUM NOVUM j.d.o.o. za turizam, ugostiteljstvo, trgovinu, usluge i turistička agencija, OIB 36287596146, Sarajevska 19, 22211 Vodice</derivirana_varijabla>
  </DomainObject.Predmet.ProtustrankaFormatedWithAdressOIB>
  <DomainObject.Predmet.ProtustrankaWithAdress>
    <izvorni_sadrzaj>INITIUM NOVUM j.d.o.o. za turizam, ugostiteljstvo, trgovinu, usluge i turistička agencija Sarajevska 19, 22211 Vodice</izvorni_sadrzaj>
    <derivirana_varijabla naziv="DomainObject.Predmet.ProtustrankaWithAdress_1">INITIUM NOVUM j.d.o.o. za turizam, ugostiteljstvo, trgovinu, usluge i turistička agencija Sarajevska 19, 22211 Vodice</derivirana_varijabla>
  </DomainObject.Predmet.ProtustrankaWithAdress>
  <DomainObject.Predmet.ProtustrankaWithAdressOIB>
    <izvorni_sadrzaj>INITIUM NOVUM j.d.o.o. za turizam, ugostiteljstvo, trgovinu, usluge i turistička agencija, OIB 36287596146, Sarajevska 19, 22211 Vodice</izvorni_sadrzaj>
    <derivirana_varijabla naziv="DomainObject.Predmet.ProtustrankaWithAdressOIB_1">INITIUM NOVUM j.d.o.o. za turizam, ugostiteljstvo, trgovinu, usluge i turistička agencija, OIB 36287596146, Sarajevska 19, 22211 Vodice</derivirana_varijabla>
  </DomainObject.Predmet.ProtustrankaWithAdressOIB>
  <DomainObject.Predmet.ProtustrankaNazivFormated>
    <izvorni_sadrzaj>INITIUM NOVUM j.d.o.o. za turizam, ugostiteljstvo, trgovinu, usluge i turistička agencija</izvorni_sadrzaj>
    <derivirana_varijabla naziv="DomainObject.Predmet.ProtustrankaNazivFormated_1">INITIUM NOVUM j.d.o.o. za turizam, ugostiteljstvo, trgovinu, usluge i turistička agencija</derivirana_varijabla>
  </DomainObject.Predmet.ProtustrankaNazivFormated>
  <DomainObject.Predmet.ProtustrankaNazivFormatedOIB>
    <izvorni_sadrzaj>INITIUM NOVUM j.d.o.o. za turizam, ugostiteljstvo, trgovinu, usluge i turistička agencija, OIB 36287596146</izvorni_sadrzaj>
    <derivirana_varijabla naziv="DomainObject.Predmet.ProtustrankaNazivFormatedOIB_1">INITIUM NOVUM j.d.o.o. za turizam, ugostiteljstvo, trgovinu, usluge i turistička agencija, OIB 36287596146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INITIUM NOVUM j.d.o.o. za turizam, ugostiteljstvo, trgovinu, usluge i turistička agencija</item>
    </izvorni_sadrzaj>
    <derivirana_varijabla naziv="DomainObject.Predmet.ProtuStrankaListFormated_1">
      <item>INITIUM NOVUM j.d.o.o. za turizam, ugostiteljstvo, trgovinu, usluge i turistička agencija</item>
    </derivirana_varijabla>
  </DomainObject.Predmet.ProtuStrankaListFormated>
  <DomainObject.Predmet.ProtuStrankaListFormatedOIB>
    <izvorni_sadrzaj>
      <item>INITIUM NOVUM j.d.o.o. za turizam, ugostiteljstvo, trgovinu, usluge i turistička agencija, OIB 36287596146</item>
    </izvorni_sadrzaj>
    <derivirana_varijabla naziv="DomainObject.Predmet.ProtuStrankaListFormatedOIB_1">
      <item>INITIUM NOVUM j.d.o.o. za turizam, ugostiteljstvo, trgovinu, usluge i turistička agencija, OIB 36287596146</item>
    </derivirana_varijabla>
  </DomainObject.Predmet.ProtuStrankaListFormatedOIB>
  <DomainObject.Predmet.ProtuStrankaListFormatedWithAdress>
    <izvorni_sadrzaj>
      <item>INITIUM NOVUM j.d.o.o. za turizam, ugostiteljstvo, trgovinu, usluge i turistička agencija, Sarajevska 19, 22211 Vodice</item>
    </izvorni_sadrzaj>
    <derivirana_varijabla naziv="DomainObject.Predmet.ProtuStrankaListFormatedWithAdress_1">
      <item>INITIUM NOVUM j.d.o.o. za turizam, ugostiteljstvo, trgovinu, usluge i turistička agencija, Sarajevska 19, 22211 Vodice</item>
    </derivirana_varijabla>
  </DomainObject.Predmet.ProtuStrankaListFormatedWithAdress>
  <DomainObject.Predmet.ProtuStrankaListFormatedWithAdressOIB>
    <izvorni_sadrzaj>
      <item>INITIUM NOVUM j.d.o.o. za turizam, ugostiteljstvo, trgovinu, usluge i turistička agencija, OIB 36287596146, Sarajevska 19, 22211 Vodice</item>
    </izvorni_sadrzaj>
    <derivirana_varijabla naziv="DomainObject.Predmet.ProtuStrankaListFormatedWithAdressOIB_1">
      <item>INITIUM NOVUM j.d.o.o. za turizam, ugostiteljstvo, trgovinu, usluge i turistička agencija, OIB 36287596146, Sarajevska 19, 22211 Vodice</item>
    </derivirana_varijabla>
  </DomainObject.Predmet.ProtuStrankaListFormatedWithAdressOIB>
  <DomainObject.Predmet.ProtuStrankaListNazivFormated>
    <izvorni_sadrzaj>
      <item>INITIUM NOVUM j.d.o.o. za turizam, ugostiteljstvo, trgovinu, usluge i turistička agencija</item>
    </izvorni_sadrzaj>
    <derivirana_varijabla naziv="DomainObject.Predmet.ProtuStrankaListNazivFormated_1">
      <item>INITIUM NOVUM j.d.o.o. za turizam, ugostiteljstvo, trgovinu, usluge i turistička agencija</item>
    </derivirana_varijabla>
  </DomainObject.Predmet.ProtuStrankaListNazivFormated>
  <DomainObject.Predmet.ProtuStrankaListNazivFormatedOIB>
    <izvorni_sadrzaj>
      <item>INITIUM NOVUM j.d.o.o. za turizam, ugostiteljstvo, trgovinu, usluge i turistička agencija, OIB 36287596146</item>
    </izvorni_sadrzaj>
    <derivirana_varijabla naziv="DomainObject.Predmet.ProtuStrankaListNazivFormatedOIB_1">
      <item>INITIUM NOVUM j.d.o.o. za turizam, ugostiteljstvo, trgovinu, usluge i turistička agencija, OIB 36287596146</item>
    </derivirana_varijabla>
  </DomainObject.Predmet.ProtuStrankaListNazivFormatedOIB>
  <DomainObject.Predmet.OstaliListFormated>
    <izvorni_sadrzaj>
      <item>Oljenka Bušetinčan</item>
    </izvorni_sadrzaj>
    <derivirana_varijabla naziv="DomainObject.Predmet.OstaliListFormated_1">
      <item>Oljenka Bušetinčan</item>
    </derivirana_varijabla>
  </DomainObject.Predmet.OstaliListFormated>
  <DomainObject.Predmet.OstaliListFormatedOIB>
    <izvorni_sadrzaj>
      <item>Oljenka Bušetinčan, OIB 63076961236</item>
    </izvorni_sadrzaj>
    <derivirana_varijabla naziv="DomainObject.Predmet.OstaliListFormatedOIB_1">
      <item>Oljenka Bušetinčan, OIB 63076961236</item>
    </derivirana_varijabla>
  </DomainObject.Predmet.OstaliListFormatedOIB>
  <DomainObject.Predmet.OstaliListFormatedWithAdress>
    <izvorni_sadrzaj>
      <item>Oljenka Bušetinčan, Sarajevska 19, 22211 Vodice</item>
    </izvorni_sadrzaj>
    <derivirana_varijabla naziv="DomainObject.Predmet.OstaliListFormatedWithAdress_1">
      <item>Oljenka Bušetinčan, Sarajevska 19, 22211 Vodice</item>
    </derivirana_varijabla>
  </DomainObject.Predmet.OstaliListFormatedWithAdress>
  <DomainObject.Predmet.OstaliListFormatedWithAdressOIB>
    <izvorni_sadrzaj>
      <item>Oljenka Bušetinčan, OIB 63076961236, Sarajevska 19, 22211 Vodice</item>
    </izvorni_sadrzaj>
    <derivirana_varijabla naziv="DomainObject.Predmet.OstaliListFormatedWithAdressOIB_1">
      <item>Oljenka Bušetinčan, OIB 63076961236, Sarajevska 19, 22211 Vodice</item>
    </derivirana_varijabla>
  </DomainObject.Predmet.OstaliListFormatedWithAdressOIB>
  <DomainObject.Predmet.OstaliListNazivFormated>
    <izvorni_sadrzaj>
      <item>Oljenka Bušetinčan</item>
    </izvorni_sadrzaj>
    <derivirana_varijabla naziv="DomainObject.Predmet.OstaliListNazivFormated_1">
      <item>Oljenka Bušetinčan</item>
    </derivirana_varijabla>
  </DomainObject.Predmet.OstaliListNazivFormated>
  <DomainObject.Predmet.OstaliListNazivFormatedOIB>
    <izvorni_sadrzaj>
      <item>Oljenka Bušetinčan, OIB 63076961236</item>
    </izvorni_sadrzaj>
    <derivirana_varijabla naziv="DomainObject.Predmet.OstaliListNazivFormatedOIB_1">
      <item>Oljenka Bušetinčan, OIB 63076961236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INITIUM NOVUM j.d.o.o. za turizam, ugostiteljstvo, trgovinu, usluge i turistička agencija</izvorni_sadrzaj>
    <derivirana_varijabla naziv="DomainObject.Predmet.ProtustrankaIDrugi_1">INITIUM NOVUM j.d.o.o. za turizam, ugostiteljstvo, trgovinu, usluge i turistička agencija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INITIUM NOVUM j.d.o.o. za turizam, ugostiteljstvo, trgovinu, usluge i turistička agencija, OIB 36287596146, Sarajevska 19, 22211 Vodice</izvorni_sadrzaj>
    <derivirana_varijabla naziv="DomainObject.Predmet.ProtustrankaIDrugiAdressOIB_1">INITIUM NOVUM j.d.o.o. za turizam, ugostiteljstvo, trgovinu, usluge i turistička agencija, OIB 36287596146, Sarajevska 19,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INITIUM NOVUM j.d.o.o. za turizam, ugostiteljstvo, trgovinu, usluge i turistička agencija</item>
      <item>Oljenka Bušetinčan</item>
    </izvorni_sadrzaj>
    <derivirana_varijabla naziv="DomainObject.Predmet.SudioniciListNaziv_1">
      <item>FINA-Podružnica Šibenik</item>
      <item>INITIUM NOVUM j.d.o.o. za turizam, ugostiteljstvo, trgovinu, usluge i turistička agencija</item>
      <item>Oljenka Bušetinčan</item>
    </derivirana_varijabla>
  </DomainObject.Predmet.SudioniciListNaziv>
  <DomainObject.Predmet.SudioniciListAdressOIB>
    <izvorni_sadrzaj>
      <item>FINA-Podružnica Šibenik, OIB 85821130368, Perivoj L. Marune 1,22000 Šibenik</item>
      <item>INITIUM NOVUM j.d.o.o. za turizam, ugostiteljstvo, trgovinu, usluge i turistička agencija, OIB 36287596146, Sarajevska 19,22211 Vodice</item>
      <item>Oljenka Bušetinčan, OIB 63076961236, Sarajevska 19,22211 Vodice</item>
    </izvorni_sadrzaj>
    <derivirana_varijabla naziv="DomainObject.Predmet.SudioniciListAdressOIB_1">
      <item>FINA-Podružnica Šibenik, OIB 85821130368, Perivoj L. Marune 1,22000 Šibenik</item>
      <item>INITIUM NOVUM j.d.o.o. za turizam, ugostiteljstvo, trgovinu, usluge i turistička agencija, OIB 36287596146, Sarajevska 19,22211 Vodice</item>
      <item>Oljenka Bušetinčan, OIB 63076961236, Sarajevska 19,22211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36287596146</item>
      <item>, OIB 63076961236</item>
    </izvorni_sadrzaj>
    <derivirana_varijabla naziv="DomainObject.Predmet.SudioniciListNazivOIB_1">
      <item>, OIB 85821130368</item>
      <item>, OIB 36287596146</item>
      <item>, OIB 63076961236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330</properties:Words>
  <properties:Characters>1739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2016-06-21T11:08:00Z</dcterms:created>
  <dc:creator>Ardena Bajlo</dc:creator>
  <cp:lastModifiedBy>wsadmin</cp:lastModifiedBy>
  <cp:lastPrinted>2016-03-17T07:39:00Z</cp:lastPrinted>
  <dcterms:modified xmlns:xsi="http://www.w3.org/2001/XMLSchema-instance" xsi:type="dcterms:W3CDTF">2016-06-28T12:48:00Z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