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DB0F97" w:rsidR="00325C56" w:rsidRPr="002A37B5">
        <w:trPr>
          <w:gridAfter w:val="1"/>
          <w:wAfter w:type="dxa" w:w="284"/>
        </w:trPr>
        <w:tc>
          <w:tcPr>
            <w:tcW w:type="dxa" w:w="2943"/>
          </w:tcPr>
          <w:p w:rsidRDefault="00325C56" w:rsidP="00DB0F97" w:rsidR="00325C56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DB0F97" w:rsidR="00325C56" w:rsidRPr="002A37B5">
        <w:tc>
          <w:tcPr>
            <w:tcW w:type="dxa" w:w="3227"/>
            <w:gridSpan w:val="2"/>
          </w:tcPr>
          <w:p w:rsidRDefault="00325C56" w:rsidP="00DB0F97" w:rsidR="00325C56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325C56" w:rsidP="00DB0F97" w:rsidR="00325C56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325C56" w:rsidP="00DB0F97" w:rsidR="00325C56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c40e05e" w14:paraId="c40e05e" w:rsidRDefault="005C4636" w:rsidP="005C4636" w:rsidR="005C4636">
      <w:pPr>
        <w15:collapsed w:val="false"/>
      </w:pPr>
    </w:p>
    <w:p w:rsidRDefault="005C4636" w:rsidP="005C4636" w:rsidR="005C4636" w:rsidRPr="00325C56">
      <w:pPr>
        <w:jc w:val="center"/>
        <w:rPr>
          <w:bCs/>
        </w:rPr>
      </w:pPr>
      <w:r w:rsidRPr="00325C56">
        <w:rPr>
          <w:bCs/>
        </w:rPr>
        <w:t>R E P U B L I K A  H R V A T S K A</w:t>
      </w:r>
    </w:p>
    <w:p w:rsidRDefault="005C4636" w:rsidP="005C4636" w:rsidR="005C4636" w:rsidRPr="00325C56">
      <w:pPr>
        <w:jc w:val="center"/>
        <w:rPr>
          <w:bCs/>
        </w:rPr>
      </w:pPr>
    </w:p>
    <w:p w:rsidRDefault="005C4636" w:rsidP="005C4636" w:rsidR="005C4636" w:rsidRPr="00325C56">
      <w:pPr>
        <w:jc w:val="center"/>
        <w:rPr>
          <w:bCs/>
        </w:rPr>
      </w:pPr>
      <w:r w:rsidRPr="00325C56">
        <w:rPr>
          <w:bCs/>
        </w:rPr>
        <w:t xml:space="preserve">Z A K LJ U Č A K </w:t>
      </w:r>
    </w:p>
    <w:p w:rsidRDefault="00082FAA" w:rsidP="00082FAA" w:rsidR="00082FAA" w:rsidRPr="005C4636"/>
    <w:p w:rsidRDefault="001829D5" w:rsidP="00DB5F6E" w:rsidR="00DB5F6E" w:rsidRPr="00D36AA1">
      <w:pPr>
        <w:ind w:firstLine="708"/>
        <w:jc w:val="both"/>
        <w:rPr>
          <w:rFonts w:eastAsia="Calibri"/>
          <w:b/>
        </w:rPr>
      </w:pPr>
      <w:r>
        <w:rPr>
          <w:rFonts w:cstheme="majorBidi" w:hAnsiTheme="majorBidi" w:asciiTheme="majorBidi"/>
        </w:rPr>
        <w:t xml:space="preserve">Trgovački sud u Zadru, </w:t>
      </w:r>
      <w:r w:rsidR="00156047" w:rsidRPr="00570832">
        <w:rPr>
          <w:rFonts w:cstheme="majorBidi" w:hAnsiTheme="majorBidi" w:asciiTheme="majorBidi"/>
        </w:rPr>
        <w:t xml:space="preserve">po sutkinji Ani Markač, </w:t>
      </w:r>
      <w:r w:rsidR="00DB5F6E">
        <w:rPr>
          <w:rFonts w:cstheme="majorBidi" w:hAnsiTheme="majorBidi" w:asciiTheme="majorBidi"/>
        </w:rPr>
        <w:t xml:space="preserve">u stečajnom postupku </w:t>
      </w:r>
      <w:r w:rsidR="00DB5F6E" w:rsidRPr="00D36AA1">
        <w:t>na</w:t>
      </w:r>
      <w:r w:rsidR="00DB5F6E">
        <w:t>d</w:t>
      </w:r>
      <w:r w:rsidR="00DB5F6E" w:rsidRPr="00D36AA1">
        <w:t xml:space="preserve"> imovin</w:t>
      </w:r>
      <w:r w:rsidR="00FB0DA6">
        <w:t>om</w:t>
      </w:r>
      <w:r w:rsidR="00DB5F6E" w:rsidRPr="00D36AA1">
        <w:t xml:space="preserve"> stečajnog dužnika </w:t>
      </w:r>
      <w:r w:rsidR="00325C56" w:rsidRPr="00CE7B30">
        <w:t>ALTUS d.o.o. u stečaju, Murvica, Murvica 1, OIB:29363214503, kojeg zastupa stečajna upraviteljica Ivanka Bosotina iz Zadra</w:t>
      </w:r>
      <w:r w:rsidR="00325C56">
        <w:t>, 9. travnja 2019.,</w:t>
      </w:r>
    </w:p>
    <w:p w:rsidRDefault="00082FAA" w:rsidP="00DB5F6E" w:rsidR="00082FAA" w:rsidRPr="005C4636">
      <w:pPr>
        <w:pStyle w:val="Tijeloteksta"/>
        <w:ind w:firstLine="708"/>
      </w:pPr>
    </w:p>
    <w:p w:rsidRDefault="005C4636" w:rsidP="005C4636" w:rsidR="005C4636" w:rsidRPr="00134DB8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 e</w:t>
      </w:r>
      <w:r w:rsidRPr="00134DB8">
        <w:t xml:space="preserve"> </w:t>
      </w:r>
    </w:p>
    <w:p w:rsidRDefault="00082FAA" w:rsidP="00082FAA" w:rsidR="00082FAA" w:rsidRPr="005C4636">
      <w:pPr>
        <w:rPr>
          <w:sz w:val="28"/>
          <w:szCs w:val="28"/>
        </w:rPr>
      </w:pPr>
    </w:p>
    <w:p w:rsidRDefault="00061975" w:rsidP="00401983" w:rsidR="00E835BE">
      <w:pPr>
        <w:ind w:firstLine="708"/>
        <w:jc w:val="both"/>
      </w:pPr>
      <w:r>
        <w:t>Izvješćuje se s</w:t>
      </w:r>
      <w:r w:rsidR="00DB5F6E">
        <w:t>tečajn</w:t>
      </w:r>
      <w:r w:rsidR="00325C56">
        <w:t>a</w:t>
      </w:r>
      <w:r w:rsidR="001965E7">
        <w:t xml:space="preserve"> upravitelj</w:t>
      </w:r>
      <w:r w:rsidR="00325C56">
        <w:t>ica Ivanka Bosotina</w:t>
      </w:r>
      <w:r w:rsidR="00233DDC">
        <w:t xml:space="preserve"> </w:t>
      </w:r>
      <w:r w:rsidR="00325C56">
        <w:t xml:space="preserve">iz Zadra, </w:t>
      </w:r>
      <w:r w:rsidR="00A9035E">
        <w:t xml:space="preserve">da je ovom sudu od strane Općinskog suda u </w:t>
      </w:r>
      <w:r w:rsidR="00325C56">
        <w:t>Zadru</w:t>
      </w:r>
      <w:r w:rsidR="00A9035E">
        <w:t xml:space="preserve">, dostavljen spis </w:t>
      </w:r>
      <w:r>
        <w:t xml:space="preserve">poslovni broj </w:t>
      </w:r>
      <w:proofErr w:type="spellStart"/>
      <w:r w:rsidR="00A9035E">
        <w:t>Ovr</w:t>
      </w:r>
      <w:proofErr w:type="spellEnd"/>
      <w:r w:rsidR="00A9035E">
        <w:t>-</w:t>
      </w:r>
      <w:r w:rsidR="00325C56">
        <w:t xml:space="preserve">1407/2018 (ranije 922/2014) </w:t>
      </w:r>
      <w:r w:rsidR="00A9035E">
        <w:t xml:space="preserve">u ovršnoj stvari ovrhovoditelja </w:t>
      </w:r>
      <w:r w:rsidR="00325C56">
        <w:t xml:space="preserve">OTP BANKA HRVATSKA d.d., Split OIB:52508873833, </w:t>
      </w:r>
      <w:r w:rsidR="00A9035E">
        <w:t xml:space="preserve">protiv ovršenika </w:t>
      </w:r>
      <w:r w:rsidR="00325C56" w:rsidRPr="00CE7B30">
        <w:t>ALTUS d.o.o. u stečaju, Murvica, Murvica 1, OIB:29363214503</w:t>
      </w:r>
      <w:r w:rsidR="00325C56">
        <w:t xml:space="preserve">, </w:t>
      </w:r>
      <w:r w:rsidR="00A9035E">
        <w:t>radi ovrhe na nekretnin</w:t>
      </w:r>
      <w:r w:rsidR="00325C56">
        <w:t>ama</w:t>
      </w:r>
      <w:r w:rsidR="00A9035E">
        <w:t xml:space="preserve">, na daljnje </w:t>
      </w:r>
      <w:r>
        <w:t>postupanje</w:t>
      </w:r>
      <w:r w:rsidR="00A9035E">
        <w:t>.</w:t>
      </w:r>
    </w:p>
    <w:p w:rsidRDefault="00A9035E" w:rsidP="00A9035E" w:rsidR="00A9035E" w:rsidRPr="00401983">
      <w:pPr>
        <w:jc w:val="both"/>
      </w:pPr>
    </w:p>
    <w:p w:rsidRDefault="00325C56" w:rsidP="00004043" w:rsidR="00281502" w:rsidRPr="005C4636">
      <w:pPr>
        <w:jc w:val="center"/>
      </w:pPr>
      <w:r>
        <w:t xml:space="preserve">   </w:t>
      </w:r>
      <w:r w:rsidR="00004043">
        <w:t>U Zadru</w:t>
      </w:r>
      <w:r w:rsidR="00511649" w:rsidRPr="005C4636">
        <w:t xml:space="preserve"> </w:t>
      </w:r>
      <w:r>
        <w:t xml:space="preserve">9. travnja 2019. </w:t>
      </w:r>
    </w:p>
    <w:p w:rsidRDefault="00281502" w:rsidP="00281502" w:rsidR="00281502" w:rsidRPr="005C4636">
      <w:pPr>
        <w:jc w:val="both"/>
      </w:pPr>
    </w:p>
    <w:p w:rsidRDefault="00061975" w:rsidP="00325C56" w:rsidR="00801998">
      <w:pPr>
        <w:jc w:val="right"/>
      </w:pPr>
      <w:r>
        <w:tab/>
      </w:r>
      <w:r>
        <w:tab/>
      </w:r>
      <w:r>
        <w:tab/>
        <w:t xml:space="preserve">                                          </w:t>
      </w:r>
      <w:r w:rsidR="00F43F58">
        <w:t>Sutkinja</w:t>
      </w:r>
    </w:p>
    <w:p w:rsidRDefault="00FD39ED" w:rsidP="00325C56" w:rsidR="00801998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1829D5">
        <w:t xml:space="preserve"> </w:t>
      </w:r>
      <w:r w:rsidR="00331DF4">
        <w:t xml:space="preserve">                           </w:t>
      </w:r>
      <w:r w:rsidR="001829D5">
        <w:t xml:space="preserve"> </w:t>
      </w:r>
      <w:r w:rsidR="00F43F58">
        <w:t>Ana Markač</w:t>
      </w:r>
    </w:p>
    <w:p w:rsidRDefault="00801998" w:rsidP="001829D5" w:rsidR="00801998">
      <w:pPr>
        <w:jc w:val="right"/>
      </w:pPr>
    </w:p>
    <w:p w:rsidRDefault="00801998" w:rsidP="00FB0DA6" w:rsidR="00801998" w:rsidRPr="005C4636"/>
    <w:p w:rsidRDefault="00061975" w:rsidP="00467CF4" w:rsidR="00061975"/>
    <w:p w:rsidRDefault="00061975" w:rsidP="00467CF4" w:rsidR="00061975"/>
    <w:p w:rsidRDefault="00467CF4" w:rsidP="00467CF4" w:rsidR="00467CF4" w:rsidRPr="00EC361A">
      <w:r w:rsidRPr="00EC361A">
        <w:t xml:space="preserve">POUKA O PRAVNOM LIJEKU: </w:t>
      </w:r>
    </w:p>
    <w:p w:rsidRDefault="00467CF4" w:rsidP="00467CF4" w:rsidR="00467CF4" w:rsidRPr="00EC361A">
      <w:r w:rsidRPr="00EC361A">
        <w:t>Protiv ovog zaključka nije dopuštena žalba.</w:t>
      </w:r>
      <w:r>
        <w:t xml:space="preserve"> </w:t>
      </w:r>
      <w:r w:rsidRPr="00EC361A">
        <w:t xml:space="preserve">(čl. </w:t>
      </w:r>
      <w:r>
        <w:t>19</w:t>
      </w:r>
      <w:r w:rsidRPr="00EC361A">
        <w:t xml:space="preserve">. st. </w:t>
      </w:r>
      <w:r>
        <w:t>7</w:t>
      </w:r>
      <w:r w:rsidRPr="00EC361A">
        <w:t>. Stečajnog zakona)</w:t>
      </w:r>
    </w:p>
    <w:p w:rsidRDefault="004C23AC" w:rsidP="00331DF4" w:rsidR="004C23AC">
      <w:pPr>
        <w:rPr>
          <w:sz w:val="28"/>
          <w:szCs w:val="28"/>
        </w:rPr>
      </w:pPr>
    </w:p>
    <w:p w:rsidRDefault="001829D5" w:rsidP="00331DF4" w:rsidR="001829D5">
      <w:pPr>
        <w:ind w:left="5664"/>
        <w:jc w:val="both"/>
        <w:rPr>
          <w:sz w:val="28"/>
          <w:szCs w:val="28"/>
        </w:rPr>
      </w:pPr>
    </w:p>
    <w:p w:rsidRDefault="001829D5" w:rsidP="001829D5" w:rsidR="001829D5">
      <w:r w:rsidRPr="001829D5">
        <w:t>DNA</w:t>
      </w:r>
      <w:r>
        <w:t>:</w:t>
      </w:r>
    </w:p>
    <w:p w:rsidRDefault="001829D5" w:rsidP="00A9035E" w:rsidR="00325C56">
      <w:pPr>
        <w:pStyle w:val="Odlomakpopisa"/>
        <w:numPr>
          <w:ilvl w:val="0"/>
          <w:numId w:val="7"/>
        </w:numPr>
      </w:pPr>
      <w:r>
        <w:t>stečajno</w:t>
      </w:r>
      <w:r w:rsidR="00325C56">
        <w:t xml:space="preserve">j upraviteljici Ivanki Bosotina iz Zadra, putem e-mail </w:t>
      </w:r>
    </w:p>
    <w:p w:rsidRDefault="00325C56" w:rsidP="00A9035E" w:rsidR="00A9035E">
      <w:pPr>
        <w:pStyle w:val="Odlomakpopisa"/>
        <w:numPr>
          <w:ilvl w:val="0"/>
          <w:numId w:val="7"/>
        </w:numPr>
      </w:pPr>
      <w:r>
        <w:t xml:space="preserve">e-Oglasna ploča sudova </w:t>
      </w:r>
      <w:r w:rsidR="00061975">
        <w:t xml:space="preserve"> </w:t>
      </w:r>
    </w:p>
    <w:p w:rsidRDefault="00A9035E" w:rsidP="00A9035E" w:rsidR="00A9035E">
      <w:pPr>
        <w:pStyle w:val="Odlomakpopisa"/>
        <w:numPr>
          <w:ilvl w:val="0"/>
          <w:numId w:val="7"/>
        </w:numPr>
      </w:pPr>
      <w:r>
        <w:t>u spis</w:t>
      </w:r>
    </w:p>
    <w:sectPr w:rsidR="00A9035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3F58" w:rsidP="00F43F58" w:rsidR="00F43F58">
      <w:r>
        <w:separator/>
      </w:r>
    </w:p>
  </w:endnote>
  <w:endnote w:id="0" w:type="continuationSeparator">
    <w:p w:rsidRDefault="00F43F58" w:rsidP="00F43F58" w:rsidR="00F43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3F58" w:rsidP="00F43F58" w:rsidR="00F43F58">
      <w:r>
        <w:separator/>
      </w:r>
    </w:p>
  </w:footnote>
  <w:footnote w:id="0" w:type="continuationSeparator">
    <w:p w:rsidRDefault="00F43F58" w:rsidP="00F43F58" w:rsidR="00F43F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F58" w:rsidP="00156047" w:rsidR="00F43F58" w:rsidRPr="005C4636">
    <w:pPr>
      <w:jc w:val="right"/>
    </w:pPr>
    <w:r w:rsidRPr="005C4636">
      <w:t xml:space="preserve">                    Posl</w:t>
    </w:r>
    <w:r w:rsidR="00DA3D79">
      <w:t>ovni broj:</w:t>
    </w:r>
    <w:r w:rsidRPr="005C4636">
      <w:t xml:space="preserve"> </w:t>
    </w:r>
    <w:r>
      <w:t>2</w:t>
    </w:r>
    <w:r w:rsidRPr="005C4636">
      <w:t xml:space="preserve"> St-</w:t>
    </w:r>
    <w:r w:rsidR="00DA3D79">
      <w:t>554/2016-42</w:t>
    </w:r>
  </w:p>
  <w:p w:rsidRDefault="00F43F58" w:rsidP="00F43F58" w:rsidR="00F43F5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0FC3"/>
    <w:multiLevelType w:val="hybridMultilevel"/>
    <w:tmpl w:val="5AE6AECA"/>
    <w:lvl w:tplc="B0D209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1D1CBB"/>
    <w:multiLevelType w:val="hybridMultilevel"/>
    <w:tmpl w:val="2C7C0DB8"/>
    <w:lvl w:tplc="0ABAE4B8" w:ilvl="0">
      <w:start w:val="1"/>
      <w:numFmt w:val="lowerRoman"/>
      <w:lvlText w:val="%1.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">
    <w:nsid w:val="423E76DA"/>
    <w:multiLevelType w:val="hybridMultilevel"/>
    <w:tmpl w:val="F10CDE18"/>
    <w:lvl w:tplc="2334CA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24A4DB7"/>
    <w:multiLevelType w:val="hybridMultilevel"/>
    <w:tmpl w:val="F1F4BF3E"/>
    <w:lvl w:tplc="EB1C50FA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80869C9"/>
    <w:multiLevelType w:val="hybridMultilevel"/>
    <w:tmpl w:val="3EA82550"/>
    <w:lvl w:tplc="D2B64ABA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9FA051B"/>
    <w:multiLevelType w:val="hybridMultilevel"/>
    <w:tmpl w:val="8C900358"/>
    <w:lvl w:tplc="B83A07D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EFA14DF"/>
    <w:multiLevelType w:val="hybridMultilevel"/>
    <w:tmpl w:val="B7C8FBC6"/>
    <w:lvl w:tplc="C64A7F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4043"/>
    <w:rsid w:val="00021158"/>
    <w:rsid w:val="00061975"/>
    <w:rsid w:val="00082FAA"/>
    <w:rsid w:val="000E2B91"/>
    <w:rsid w:val="00131C13"/>
    <w:rsid w:val="00156047"/>
    <w:rsid w:val="001829D5"/>
    <w:rsid w:val="001847FA"/>
    <w:rsid w:val="001965E7"/>
    <w:rsid w:val="002031CB"/>
    <w:rsid w:val="002159D7"/>
    <w:rsid w:val="00233DDC"/>
    <w:rsid w:val="00281502"/>
    <w:rsid w:val="002D0398"/>
    <w:rsid w:val="003214BC"/>
    <w:rsid w:val="00325C56"/>
    <w:rsid w:val="00331DF4"/>
    <w:rsid w:val="00387627"/>
    <w:rsid w:val="00394897"/>
    <w:rsid w:val="003B11E4"/>
    <w:rsid w:val="003C37C0"/>
    <w:rsid w:val="00401983"/>
    <w:rsid w:val="00422334"/>
    <w:rsid w:val="00467CF4"/>
    <w:rsid w:val="004C23AC"/>
    <w:rsid w:val="00511649"/>
    <w:rsid w:val="005C4636"/>
    <w:rsid w:val="00626967"/>
    <w:rsid w:val="006B1EE7"/>
    <w:rsid w:val="00801998"/>
    <w:rsid w:val="008977C4"/>
    <w:rsid w:val="008C0B0A"/>
    <w:rsid w:val="008E0DE8"/>
    <w:rsid w:val="008F6302"/>
    <w:rsid w:val="00944C2B"/>
    <w:rsid w:val="00974B89"/>
    <w:rsid w:val="009B3989"/>
    <w:rsid w:val="009C23AF"/>
    <w:rsid w:val="00A02B33"/>
    <w:rsid w:val="00A03834"/>
    <w:rsid w:val="00A05090"/>
    <w:rsid w:val="00A241EB"/>
    <w:rsid w:val="00A319B3"/>
    <w:rsid w:val="00A31AF7"/>
    <w:rsid w:val="00A52447"/>
    <w:rsid w:val="00A9035E"/>
    <w:rsid w:val="00AE0A12"/>
    <w:rsid w:val="00B355AE"/>
    <w:rsid w:val="00BA5A9C"/>
    <w:rsid w:val="00BE1412"/>
    <w:rsid w:val="00C43370"/>
    <w:rsid w:val="00C72B31"/>
    <w:rsid w:val="00CA7947"/>
    <w:rsid w:val="00D42FEC"/>
    <w:rsid w:val="00DA3D79"/>
    <w:rsid w:val="00DB5F6E"/>
    <w:rsid w:val="00E02717"/>
    <w:rsid w:val="00E76DE1"/>
    <w:rsid w:val="00E835BE"/>
    <w:rsid w:val="00E8758E"/>
    <w:rsid w:val="00EF3728"/>
    <w:rsid w:val="00F43F58"/>
    <w:rsid w:val="00F80A60"/>
    <w:rsid w:val="00FB0DA6"/>
    <w:rsid w:val="00FB2A78"/>
    <w:rsid w:val="00FC746F"/>
    <w:rsid w:val="00FD3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3F5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156047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156047"/>
    <w:rPr>
      <w:sz w:val="24"/>
    </w:rPr>
  </w:style>
  <w:style w:styleId="Odlomakpopisa" w:type="paragraph">
    <w:name w:val="List Paragraph"/>
    <w:basedOn w:val="Normal"/>
    <w:uiPriority w:val="34"/>
    <w:qFormat/>
    <w:rsid w:val="001829D5"/>
    <w:pPr>
      <w:ind w:left="720"/>
      <w:contextualSpacing/>
    </w:pPr>
  </w:style>
  <w:style w:styleId="Reetkatablice" w:type="table">
    <w:name w:val="Table Grid"/>
    <w:basedOn w:val="Obinatablica"/>
    <w:uiPriority w:val="59"/>
    <w:rsid w:val="00325C56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C37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7C0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C37C0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C37C0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C37C0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3F5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15604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156047"/>
    <w:rPr>
      <w:sz w:val="24"/>
    </w:rPr>
  </w:style>
  <w:style w:styleId="Odlomakpopisa" w:type="paragraph">
    <w:name w:val="List Paragraph"/>
    <w:basedOn w:val="Normal"/>
    <w:uiPriority w:val="34"/>
    <w:qFormat/>
    <w:rsid w:val="001829D5"/>
    <w:pPr>
      <w:ind w:left="720"/>
      <w:contextualSpacing/>
    </w:pPr>
  </w:style>
  <w:style w:styleId="Reetkatablice" w:type="table">
    <w:name w:val="Table Grid"/>
    <w:basedOn w:val="Obinatablica"/>
    <w:uiPriority w:val="59"/>
    <w:rsid w:val="00325C56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C37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7C0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C37C0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C37C0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C37C0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vjerovnika čuvaju se u sobi br. 42 u ormaru</izvorni_sadrzaj>
    <derivirana_varijabla naziv="DomainObject.Predmet.Opis_1">Prijave tražbina vjerovnika čuvaju se u sobi br. 42 u ormaru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St-554/2016</izvorni_sadrzaj>
    <derivirana_varijabla naziv="DomainObject.Predmet.OznakaBroj_1">St-554/2016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ALTUS d.o.o. za trgovinu, proizvodnju i usluge</izvorni_sadrzaj>
    <derivirana_varijabla naziv="DomainObject.Predmet.ProtustrankaFormated_1">  ALTUS d.o.o. za trgovinu, proizvodnju i usluge</derivirana_varijabla>
  </DomainObject.Predmet.ProtustrankaFormated>
  <DomainObject.Predmet.ProtustrankaFormatedOIB>
    <izvorni_sadrzaj>  ALTUS d.o.o. za trgovinu, proizvodnju i usluge, OIB 29363214503</izvorni_sadrzaj>
    <derivirana_varijabla naziv="DomainObject.Predmet.ProtustrankaFormatedOIB_1">  ALTUS d.o.o. za trgovinu, proizvodnju i usluge, OIB 29363214503</derivirana_varijabla>
  </DomainObject.Predmet.ProtustrankaFormatedOIB>
  <DomainObject.Predmet.ProtustrankaFormatedWithAdress>
    <izvorni_sadrzaj> ALTUS d.o.o. za trgovinu, proizvodnju i usluge, Murvica 1, 23000 Murvica</izvorni_sadrzaj>
    <derivirana_varijabla naziv="DomainObject.Predmet.ProtustrankaFormatedWithAdress_1"> ALTUS d.o.o. za trgovinu, proizvodnju i usluge, Murvica 1, 23000 Murvica</derivirana_varijabla>
  </DomainObject.Predmet.ProtustrankaFormatedWithAdress>
  <DomainObject.Predmet.ProtustrankaFormatedWithAdressOIB>
    <izvorni_sadrzaj> ALTUS d.o.o. za trgovinu, proizvodnju i usluge, OIB 29363214503, Murvica 1, 23000 Murvica</izvorni_sadrzaj>
    <derivirana_varijabla naziv="DomainObject.Predmet.ProtustrankaFormatedWithAdressOIB_1"> ALTUS d.o.o. za trgovinu, proizvodnju i usluge, OIB 29363214503, Murvica 1, 23000 Murvica</derivirana_varijabla>
  </DomainObject.Predmet.ProtustrankaFormatedWithAdressOIB>
  <DomainObject.Predmet.ProtustrankaWithAdress>
    <izvorni_sadrzaj>ALTUS d.o.o. za trgovinu, proizvodnju i usluge Murvica 1, 23000 Murvica</izvorni_sadrzaj>
    <derivirana_varijabla naziv="DomainObject.Predmet.ProtustrankaWithAdress_1">ALTUS d.o.o. za trgovinu, proizvodnju i usluge Murvica 1, 23000 Murvica</derivirana_varijabla>
  </DomainObject.Predmet.ProtustrankaWithAdress>
  <DomainObject.Predmet.ProtustrankaWithAdressOIB>
    <izvorni_sadrzaj>ALTUS d.o.o. za trgovinu, proizvodnju i usluge, OIB 29363214503, Murvica 1, 23000 Murvica</izvorni_sadrzaj>
    <derivirana_varijabla naziv="DomainObject.Predmet.ProtustrankaWithAdressOIB_1">ALTUS d.o.o. za trgovinu, proizvodnju i usluge, OIB 29363214503, Murvica 1, 23000 Murvica</derivirana_varijabla>
  </DomainObject.Predmet.ProtustrankaWithAdressOIB>
  <DomainObject.Predmet.ProtustrankaNazivFormated>
    <izvorni_sadrzaj>ALTUS d.o.o. za trgovinu, proizvodnju i usluge</izvorni_sadrzaj>
    <derivirana_varijabla naziv="DomainObject.Predmet.ProtustrankaNazivFormated_1">ALTUS d.o.o. za trgovinu, proizvodnju i usluge</derivirana_varijabla>
  </DomainObject.Predmet.ProtustrankaNazivFormated>
  <DomainObject.Predmet.ProtustrankaNazivFormatedOIB>
    <izvorni_sadrzaj>ALTUS d.o.o. za trgovinu, proizvodnju i usluge, OIB 29363214503</izvorni_sadrzaj>
    <derivirana_varijabla naziv="DomainObject.Predmet.ProtustrankaNazivFormatedOIB_1">ALTUS d.o.o. za trgovinu, proizvodnju i usluge, OIB 29363214503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Hrvoje Stipić</izvorni_sadrzaj>
    <derivirana_varijabla naziv="DomainObject.Predmet.StrankaFormated_1">  FINA; Hrvoje Stipić</derivirana_varijabla>
  </DomainObject.Predmet.StrankaFormated>
  <DomainObject.Predmet.StrankaFormatedOIB>
    <izvorni_sadrzaj>  FINA, OIB 85821130368; Hrvoje Stipić, OIB 66645255254</izvorni_sadrzaj>
    <derivirana_varijabla naziv="DomainObject.Predmet.StrankaFormatedOIB_1">  FINA, OIB 85821130368; Hrvoje Stipić, OIB 66645255254</derivirana_varijabla>
  </DomainObject.Predmet.StrankaFormatedOIB>
  <DomainObject.Predmet.StrankaFormatedWithAdress>
    <izvorni_sadrzaj> FINA; Hrvoje Stipić, Žmanski Prilaz 5, 23000 Zadar</izvorni_sadrzaj>
    <derivirana_varijabla naziv="DomainObject.Predmet.StrankaFormatedWithAdress_1"> FINA; Hrvoje Stipić, Žmanski Prilaz 5, 23000 Zadar</derivirana_varijabla>
  </DomainObject.Predmet.StrankaFormatedWithAdress>
  <DomainObject.Predmet.StrankaFormatedWithAdressOIB>
    <izvorni_sadrzaj> FINA, OIB 85821130368; Hrvoje Stipić, OIB 66645255254, Žmanski Prilaz 5, 23000 Zadar</izvorni_sadrzaj>
    <derivirana_varijabla naziv="DomainObject.Predmet.StrankaFormatedWithAdressOIB_1"> FINA, OIB 85821130368; Hrvoje Stipić, OIB 66645255254, Žmanski Prilaz 5, 23000 Zadar</derivirana_varijabla>
  </DomainObject.Predmet.StrankaFormatedWithAdressOIB>
  <DomainObject.Predmet.StrankaWithAdress>
    <izvorni_sadrzaj>FINA ,Hrvoje Stipić Žmanski Prilaz 5,23000 Zadar</izvorni_sadrzaj>
    <derivirana_varijabla naziv="DomainObject.Predmet.StrankaWithAdress_1">FINA ,Hrvoje Stipić Žmanski Prilaz 5,23000 Zadar</derivirana_varijabla>
  </DomainObject.Predmet.StrankaWithAdress>
  <DomainObject.Predmet.StrankaWithAdressOIB>
    <izvorni_sadrzaj>FINA, OIB 85821130368,Hrvoje Stipić, OIB 66645255254, Žmanski Prilaz 5,23000 Zadar</izvorni_sadrzaj>
    <derivirana_varijabla naziv="DomainObject.Predmet.StrankaWithAdressOIB_1">FINA, OIB 85821130368,Hrvoje Stipić, OIB 66645255254, Žmanski Prilaz 5,23000 Zadar</derivirana_varijabla>
  </DomainObject.Predmet.StrankaWithAdressOIB>
  <DomainObject.Predmet.StrankaNazivFormated>
    <izvorni_sadrzaj>FINA,Hrvoje Stipić</izvorni_sadrzaj>
    <derivirana_varijabla naziv="DomainObject.Predmet.StrankaNazivFormated_1">FINA,Hrvoje Stipić</derivirana_varijabla>
  </DomainObject.Predmet.StrankaNazivFormated>
  <DomainObject.Predmet.StrankaNazivFormatedOIB>
    <izvorni_sadrzaj>FINA, OIB 85821130368,Hrvoje Stipić, OIB 66645255254</izvorni_sadrzaj>
    <derivirana_varijabla naziv="DomainObject.Predmet.StrankaNazivFormatedOIB_1">FINA, OIB 85821130368,Hrvoje Stipić, OIB 66645255254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Hrvoje Stipić</item>
    </izvorni_sadrzaj>
    <derivirana_varijabla naziv="DomainObject.Predmet.StrankaListFormated_1">
      <item>FINA</item>
      <item>Hrvoje Stipić</item>
    </derivirana_varijabla>
  </DomainObject.Predmet.StrankaListFormated>
  <DomainObject.Predmet.StrankaListFormatedOIB>
    <izvorni_sadrzaj>
      <item>FINA, OIB 85821130368</item>
      <item>Hrvoje Stipić, OIB 66645255254</item>
    </izvorni_sadrzaj>
    <derivirana_varijabla naziv="DomainObject.Predmet.StrankaListFormatedOIB_1">
      <item>FINA, OIB 85821130368</item>
      <item>Hrvoje Stipić, OIB 66645255254</item>
    </derivirana_varijabla>
  </DomainObject.Predmet.StrankaListFormatedOIB>
  <DomainObject.Predmet.StrankaListFormatedWithAdress>
    <izvorni_sadrzaj>
      <item>FINA</item>
      <item>Hrvoje Stipić, Žmanski Prilaz 5, 23000 Zadar</item>
    </izvorni_sadrzaj>
    <derivirana_varijabla naziv="DomainObject.Predmet.StrankaListFormatedWithAdress_1">
      <item>FINA</item>
      <item>Hrvoje Stipić, Žmanski Prilaz 5, 23000 Zadar</item>
    </derivirana_varijabla>
  </DomainObject.Predmet.StrankaListFormatedWithAdress>
  <DomainObject.Predmet.StrankaListFormatedWithAdressOIB>
    <izvorni_sadrzaj>
      <item>FINA, OIB 85821130368</item>
      <item>Hrvoje Stipić, OIB 66645255254, Žmanski Prilaz 5, 23000 Zadar</item>
    </izvorni_sadrzaj>
    <derivirana_varijabla naziv="DomainObject.Predmet.StrankaListFormatedWithAdressOIB_1">
      <item>FINA, OIB 85821130368</item>
      <item>Hrvoje Stipić, OIB 66645255254, Žmanski Prilaz 5, 23000 Zadar</item>
    </derivirana_varijabla>
  </DomainObject.Predmet.StrankaListFormatedWithAdressOIB>
  <DomainObject.Predmet.StrankaListNazivFormated>
    <izvorni_sadrzaj>
      <item>FINA</item>
      <item>Hrvoje Stipić</item>
    </izvorni_sadrzaj>
    <derivirana_varijabla naziv="DomainObject.Predmet.StrankaListNazivFormated_1">
      <item>FINA</item>
      <item>Hrvoje Stipić</item>
    </derivirana_varijabla>
  </DomainObject.Predmet.StrankaListNazivFormated>
  <DomainObject.Predmet.StrankaListNazivFormatedOIB>
    <izvorni_sadrzaj>
      <item>FINA, OIB 85821130368</item>
      <item>Hrvoje Stipić, OIB 66645255254</item>
    </izvorni_sadrzaj>
    <derivirana_varijabla naziv="DomainObject.Predmet.StrankaListNazivFormatedOIB_1">
      <item>FINA, OIB 85821130368</item>
      <item>Hrvoje Stipić, OIB 66645255254</item>
    </derivirana_varijabla>
  </DomainObject.Predmet.StrankaListNazivFormatedOIB>
  <DomainObject.Predmet.ProtuStrankaListFormated>
    <izvorni_sadrzaj>
      <item>ALTUS d.o.o. za trgovinu, proizvodnju i usluge</item>
    </izvorni_sadrzaj>
    <derivirana_varijabla naziv="DomainObject.Predmet.ProtuStrankaListFormated_1">
      <item>ALTUS d.o.o. za trgovinu, proizvodnju i usluge</item>
    </derivirana_varijabla>
  </DomainObject.Predmet.ProtuStrankaListFormated>
  <DomainObject.Predmet.ProtuStrankaListFormatedOIB>
    <izvorni_sadrzaj>
      <item>ALTUS d.o.o. za trgovinu, proizvodnju i usluge, OIB 29363214503</item>
    </izvorni_sadrzaj>
    <derivirana_varijabla naziv="DomainObject.Predmet.ProtuStrankaListFormatedOIB_1">
      <item>ALTUS d.o.o. za trgovinu, proizvodnju i usluge, OIB 29363214503</item>
    </derivirana_varijabla>
  </DomainObject.Predmet.ProtuStrankaListFormatedOIB>
  <DomainObject.Predmet.ProtuStrankaListFormatedWithAdress>
    <izvorni_sadrzaj>
      <item>ALTUS d.o.o. za trgovinu, proizvodnju i usluge, Murvica 1, 23000 Murvica</item>
    </izvorni_sadrzaj>
    <derivirana_varijabla naziv="DomainObject.Predmet.ProtuStrankaListFormatedWithAdress_1">
      <item>ALTUS d.o.o. za trgovinu, proizvodnju i usluge, Murvica 1, 23000 Murvica</item>
    </derivirana_varijabla>
  </DomainObject.Predmet.ProtuStrankaListFormatedWithAdress>
  <DomainObject.Predmet.ProtuStrankaListFormatedWithAdressOIB>
    <izvorni_sadrzaj>
      <item>ALTUS d.o.o. za trgovinu, proizvodnju i usluge, OIB 29363214503, Murvica 1, 23000 Murvica</item>
    </izvorni_sadrzaj>
    <derivirana_varijabla naziv="DomainObject.Predmet.ProtuStrankaListFormatedWithAdressOIB_1">
      <item>ALTUS d.o.o. za trgovinu, proizvodnju i usluge, OIB 29363214503, Murvica 1, 23000 Murvica</item>
    </derivirana_varijabla>
  </DomainObject.Predmet.ProtuStrankaListFormatedWithAdressOIB>
  <DomainObject.Predmet.ProtuStrankaListNazivFormated>
    <izvorni_sadrzaj>
      <item>ALTUS d.o.o. za trgovinu, proizvodnju i usluge</item>
    </izvorni_sadrzaj>
    <derivirana_varijabla naziv="DomainObject.Predmet.ProtuStrankaListNazivFormated_1">
      <item>ALTUS d.o.o. za trgovinu, proizvodnju i usluge</item>
    </derivirana_varijabla>
  </DomainObject.Predmet.ProtuStrankaListNazivFormated>
  <DomainObject.Predmet.ProtuStrankaListNazivFormatedOIB>
    <izvorni_sadrzaj>
      <item>ALTUS d.o.o. za trgovinu, proizvodnju i usluge, OIB 29363214503</item>
    </izvorni_sadrzaj>
    <derivirana_varijabla naziv="DomainObject.Predmet.ProtuStrankaListNazivFormatedOIB_1">
      <item>ALTUS d.o.o. za trgovinu, proizvodnju i usluge, OIB 29363214503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ALTUS d.o.o. za trgovinu, proizvodnju i usluge</izvorni_sadrzaj>
    <derivirana_varijabla naziv="DomainObject.Predmet.ProtustrankaIDrugi_1">ALTUS d.o.o. za trgovinu, proizvodnju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ALTUS d.o.o. za trgovinu, proizvodnju i usluge, OIB 29363214503, Murvica 1, 23000 Murvica</izvorni_sadrzaj>
    <derivirana_varijabla naziv="DomainObject.Predmet.ProtustrankaIDrugiAdressOIB_1">ALTUS d.o.o. za trgovinu, proizvodnju i usluge, OIB 29363214503, Murvica 1, 23000 Murvica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ALTUS d.o.o. za trgovinu, proizvodnju i usluge</item>
      <item>FINA</item>
      <item>Hrvoje Stipić</item>
    </izvorni_sadrzaj>
    <derivirana_varijabla naziv="DomainObject.Predmet.SudioniciListNaziv_1">
      <item>ALTUS d.o.o. za trgovinu, proizvodnju i usluge</item>
      <item>FINA</item>
      <item>Hrvoje Stipić</item>
    </derivirana_varijabla>
  </DomainObject.Predmet.SudioniciListNaziv>
  <DomainObject.Predmet.SudioniciListAdressOIB>
    <izvorni_sadrzaj>
      <item>ALTUS d.o.o. za trgovinu, proizvodnju i usluge, OIB 29363214503, Murvica 1,23000 Murvica</item>
      <item>FINA, OIB 85821130368</item>
      <item>Hrvoje Stipić, OIB 66645255254, Žmanski Prilaz 5,23000 Zadar</item>
    </izvorni_sadrzaj>
    <derivirana_varijabla naziv="DomainObject.Predmet.SudioniciListAdressOIB_1">
      <item>ALTUS d.o.o. za trgovinu, proizvodnju i usluge, OIB 29363214503, Murvica 1,23000 Murvica</item>
      <item>FINA, OIB 85821130368</item>
      <item>Hrvoje Stipić, OIB 66645255254, Žmanski Prilaz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29363214503</item>
      <item>, OIB 85821130368</item>
      <item>, OIB 66645255254</item>
    </izvorni_sadrzaj>
    <derivirana_varijabla naziv="DomainObject.Predmet.SudioniciListNazivOIB_1">
      <item>, OIB 29363214503</item>
      <item>, OIB 85821130368</item>
      <item>, OIB 66645255254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veljače 2019.</izvorni_sadrzaj>
    <derivirana_varijabla naziv="DomainObject.Predmet.DatumZadnjeOdrzaneSudskeRadnje_1">1. veljače 2019.</derivirana_varijabla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St-554/2016-30</izvorni_sadrzaj>
    <derivirana_varijabla naziv="DomainObject.PredzadnjaOdlukaIzPredmeta.Oznaka_1">St-554/2016-30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9ED207-36F7-4819-8D32-8BDD7E7F3F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173</properties:Words>
  <properties:Characters>845</properties:Characters>
  <properties:Lines>37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2019-04-09T06:53:00Z</dcterms:created>
  <dc:creator>Administrator</dc:creator>
  <cp:lastModifiedBy>Martina Kalmeta</cp:lastModifiedBy>
  <cp:lastPrinted>2017-10-31T08:56:00Z</cp:lastPrinted>
  <dcterms:modified xmlns:xsi="http://www.w3.org/2001/XMLSchema-instance" xsi:type="dcterms:W3CDTF">2019-04-09T11:47:00Z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(St-554-16 -obavijest stečajnoj up. da je dostaljen spis Opć. suda 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