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5425" w14:paraId="76c542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F81BEC">
        <w:rPr>
          <w:rStyle w:val="Naglaeno"/>
          <w:b w:val="false"/>
        </w:rPr>
        <w:t>6</w:t>
      </w:r>
      <w:r w:rsidR="0028536F">
        <w:rPr>
          <w:rStyle w:val="Naglaeno"/>
          <w:b w:val="false"/>
        </w:rPr>
        <w:t>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83D66">
        <w:t>KRALJIĆ Z&amp;G j.d.o.o. za trgovinu i usluge</w:t>
      </w:r>
      <w:r w:rsidR="00BC0FBF">
        <w:t xml:space="preserve">, </w:t>
      </w:r>
      <w:r w:rsidR="00F83D66">
        <w:t>Andraševec, Brežna ulica 14</w:t>
      </w:r>
      <w:r w:rsidR="0017322F">
        <w:t xml:space="preserve">, </w:t>
      </w:r>
      <w:r w:rsidR="006152FF">
        <w:t xml:space="preserve">MBS: </w:t>
      </w:r>
      <w:r w:rsidR="00F83D66">
        <w:t>081060731</w:t>
      </w:r>
      <w:r w:rsidR="006152FF">
        <w:t xml:space="preserve">, OIB: </w:t>
      </w:r>
      <w:r w:rsidR="00F83D66">
        <w:t>48883393204,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F57A5">
        <w:t>KRALJIĆ Z&amp;G j.d.o.o. za trgovinu i usluge, Andraševec, Brežna ulica 14, MBS: 081060731, OIB: 48883393204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F57A5">
        <w:t>20.831,26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F57A5">
        <w:t>Zoran Kraljić, Andraševec, Brežna 14</w:t>
      </w:r>
      <w:r w:rsidR="004E1D28">
        <w:t>,</w:t>
      </w:r>
      <w:r w:rsidR="006244B4">
        <w:t xml:space="preserve"> OIB: </w:t>
      </w:r>
      <w:r w:rsidR="007F57A5">
        <w:t xml:space="preserve">98144590995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A54F0">
        <w:t>146</w:t>
      </w:r>
      <w:r w:rsidR="0028536F">
        <w:t>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18B" w:rsidR="00B0418B">
      <w:r>
        <w:separator/>
      </w:r>
    </w:p>
  </w:endnote>
  <w:endnote w:id="0" w:type="continuationSeparator">
    <w:p w:rsidRDefault="00B0418B" w:rsidR="00B04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18B" w:rsidR="00B0418B">
      <w:r>
        <w:separator/>
      </w:r>
    </w:p>
  </w:footnote>
  <w:footnote w:id="0" w:type="continuationSeparator">
    <w:p w:rsidRDefault="00B0418B" w:rsidR="00B04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2EFE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A54F0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2E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2E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E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E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2E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2E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E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E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St-1464/2018</izvorni_sadrzaj>
    <derivirana_varijabla naziv="DomainObject.Predmet.OznakaBroj_1">St-1464/2018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KRALJIĆ Z&amp;G j.d.o.o. za trgovinu i usluge</izvorni_sadrzaj>
    <derivirana_varijabla naziv="DomainObject.Predmet.ProtustrankaFormated_1">  KRALJIĆ Z&amp;G j.d.o.o. za trgovinu i usluge</derivirana_varijabla>
  </DomainObject.Predmet.ProtustrankaFormated>
  <DomainObject.Predmet.ProtustrankaFormatedOIB>
    <izvorni_sadrzaj>  KRALJIĆ Z&amp;G j.d.o.o. za trgovinu i usluge, OIB 48883393204</izvorni_sadrzaj>
    <derivirana_varijabla naziv="DomainObject.Predmet.ProtustrankaFormatedOIB_1">  KRALJIĆ Z&amp;G j.d.o.o. za trgovinu i usluge, OIB 48883393204</derivirana_varijabla>
  </DomainObject.Predmet.ProtustrankaFormatedOIB>
  <DomainObject.Predmet.ProtustrankaFormatedWithAdress>
    <izvorni_sadrzaj> KRALJIĆ Z&amp;G j.d.o.o. za trgovinu i usluge, Brežna ulica 14, 49243 Andraševec</izvorni_sadrzaj>
    <derivirana_varijabla naziv="DomainObject.Predmet.ProtustrankaFormatedWithAdress_1"> KRALJIĆ Z&amp;G j.d.o.o. za trgovinu i usluge, Brežna ulica 14, 49243 Andraševec</derivirana_varijabla>
  </DomainObject.Predmet.ProtustrankaFormatedWithAdress>
  <DomainObject.Predmet.ProtustrankaFormatedWithAdressOIB>
    <izvorni_sadrzaj> KRALJIĆ Z&amp;G j.d.o.o. za trgovinu i usluge, OIB 48883393204, Brežna ulica 14, 49243 Andraševec</izvorni_sadrzaj>
    <derivirana_varijabla naziv="DomainObject.Predmet.ProtustrankaFormatedWithAdressOIB_1"> KRALJIĆ Z&amp;G j.d.o.o. za trgovinu i usluge, OIB 48883393204, Brežna ulica 14, 49243 Andraševec</derivirana_varijabla>
  </DomainObject.Predmet.ProtustrankaFormatedWithAdressOIB>
  <DomainObject.Predmet.ProtustrankaWithAdress>
    <izvorni_sadrzaj>KRALJIĆ Z&amp;G j.d.o.o. za trgovinu i usluge Brežna ulica 14, 49243 Andraševec</izvorni_sadrzaj>
    <derivirana_varijabla naziv="DomainObject.Predmet.ProtustrankaWithAdress_1">KRALJIĆ Z&amp;G j.d.o.o. za trgovinu i usluge Brežna ulica 14, 49243 Andraševec</derivirana_varijabla>
  </DomainObject.Predmet.ProtustrankaWithAdress>
  <DomainObject.Predmet.ProtustrankaWithAdressOIB>
    <izvorni_sadrzaj>KRALJIĆ Z&amp;G j.d.o.o. za trgovinu i usluge, OIB 48883393204, Brežna ulica 14, 49243 Andraševec</izvorni_sadrzaj>
    <derivirana_varijabla naziv="DomainObject.Predmet.ProtustrankaWithAdressOIB_1">KRALJIĆ Z&amp;G j.d.o.o. za trgovinu i usluge, OIB 48883393204, Brežna ulica 14, 49243 Andraševec</derivirana_varijabla>
  </DomainObject.Predmet.ProtustrankaWithAdressOIB>
  <DomainObject.Predmet.ProtustrankaNazivFormated>
    <izvorni_sadrzaj>KRALJIĆ Z&amp;G j.d.o.o. za trgovinu i usluge</izvorni_sadrzaj>
    <derivirana_varijabla naziv="DomainObject.Predmet.ProtustrankaNazivFormated_1">KRALJIĆ Z&amp;G j.d.o.o. za trgovinu i usluge</derivirana_varijabla>
  </DomainObject.Predmet.ProtustrankaNazivFormated>
  <DomainObject.Predmet.ProtustrankaNazivFormatedOIB>
    <izvorni_sadrzaj>KRALJIĆ Z&amp;G j.d.o.o. za trgovinu i usluge, OIB 48883393204</izvorni_sadrzaj>
    <derivirana_varijabla naziv="DomainObject.Predmet.ProtustrankaNazivFormatedOIB_1">KRALJIĆ Z&amp;G j.d.o.o. za trgovinu i usluge, OIB 48883393204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KRALJIĆ Z&amp;G j.d.o.o. za trgovinu i usluge</item>
    </izvorni_sadrzaj>
    <derivirana_varijabla naziv="DomainObject.Predmet.ProtuStrankaListFormated_1">
      <item>KRALJIĆ Z&amp;G j.d.o.o. za trgovinu i usluge</item>
    </derivirana_varijabla>
  </DomainObject.Predmet.ProtuStrankaListFormated>
  <DomainObject.Predmet.ProtuStrankaListFormatedOIB>
    <izvorni_sadrzaj>
      <item>KRALJIĆ Z&amp;G j.d.o.o. za trgovinu i usluge, OIB 48883393204</item>
    </izvorni_sadrzaj>
    <derivirana_varijabla naziv="DomainObject.Predmet.ProtuStrankaListFormatedOIB_1">
      <item>KRALJIĆ Z&amp;G j.d.o.o. za trgovinu i usluge, OIB 48883393204</item>
    </derivirana_varijabla>
  </DomainObject.Predmet.ProtuStrankaListFormatedOIB>
  <DomainObject.Predmet.ProtuStrankaListFormatedWithAdress>
    <izvorni_sadrzaj>
      <item>KRALJIĆ Z&amp;G j.d.o.o. za trgovinu i usluge, Brežna ulica 14, 49243 Andraševec</item>
    </izvorni_sadrzaj>
    <derivirana_varijabla naziv="DomainObject.Predmet.ProtuStrankaListFormatedWithAdress_1">
      <item>KRALJIĆ Z&amp;G j.d.o.o. za trgovinu i usluge, Brežna ulica 14, 49243 Andraševec</item>
    </derivirana_varijabla>
  </DomainObject.Predmet.ProtuStrankaListFormatedWithAdress>
  <DomainObject.Predmet.ProtuStrankaListFormatedWithAdressOIB>
    <izvorni_sadrzaj>
      <item>KRALJIĆ Z&amp;G j.d.o.o. za trgovinu i usluge, OIB 48883393204, Brežna ulica 14, 49243 Andraševec</item>
    </izvorni_sadrzaj>
    <derivirana_varijabla naziv="DomainObject.Predmet.ProtuStrankaListFormatedWithAdressOIB_1">
      <item>KRALJIĆ Z&amp;G j.d.o.o. za trgovinu i usluge, OIB 48883393204, Brežna ulica 14, 49243 Andraševec</item>
    </derivirana_varijabla>
  </DomainObject.Predmet.ProtuStrankaListFormatedWithAdressOIB>
  <DomainObject.Predmet.ProtuStrankaListNazivFormated>
    <izvorni_sadrzaj>
      <item>KRALJIĆ Z&amp;G j.d.o.o. za trgovinu i usluge</item>
    </izvorni_sadrzaj>
    <derivirana_varijabla naziv="DomainObject.Predmet.ProtuStrankaListNazivFormated_1">
      <item>KRALJIĆ Z&amp;G j.d.o.o. za trgovinu i usluge</item>
    </derivirana_varijabla>
  </DomainObject.Predmet.ProtuStrankaListNazivFormated>
  <DomainObject.Predmet.ProtuStrankaListNazivFormatedOIB>
    <izvorni_sadrzaj>
      <item>KRALJIĆ Z&amp;G j.d.o.o. za trgovinu i usluge, OIB 48883393204</item>
    </izvorni_sadrzaj>
    <derivirana_varijabla naziv="DomainObject.Predmet.ProtuStrankaListNazivFormatedOIB_1">
      <item>KRALJIĆ Z&amp;G j.d.o.o. za trgovinu i usluge, OIB 48883393204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KRALJIĆ Z&amp;G j.d.o.o. za trgovinu i usluge</izvorni_sadrzaj>
    <derivirana_varijabla naziv="DomainObject.Predmet.ProtustrankaIDrugi_1">KRALJIĆ Z&amp;G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KRALJIĆ Z&amp;G j.d.o.o. za trgovinu i usluge, OIB 48883393204, Brežna ulica 14, 49243 Andraševec</izvorni_sadrzaj>
    <derivirana_varijabla naziv="DomainObject.Predmet.ProtustrankaIDrugiAdressOIB_1">KRALJIĆ Z&amp;G j.d.o.o. za trgovinu i usluge, OIB 48883393204, Brežna ulica 14, 49243 Andraševec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KRALJIĆ Z&amp;G j.d.o.o. za trgovinu i usluge</item>
      <item>FINA Regionalni centar Zagreb</item>
    </izvorni_sadrzaj>
    <derivirana_varijabla naziv="DomainObject.Predmet.SudioniciListNaziv_1">
      <item>KRALJIĆ Z&amp;G j.d.o.o. za trgovinu i usluge</item>
      <item>FINA Regionalni centar Zagreb</item>
    </derivirana_varijabla>
  </DomainObject.Predmet.SudioniciListNaziv>
  <DomainObject.Predmet.SudioniciListAdressOIB>
    <izvorni_sadrzaj>
      <item>KRALJIĆ Z&amp;G j.d.o.o. za trgovinu i usluge, OIB 48883393204, Brežna ulica 14,49243 Andraševec</item>
      <item>FINA Regionalni centar Zagreb, OIB 85821130368, Trg svibanjskih žrtava 1995. 1,10000 Zagreb</item>
    </izvorni_sadrzaj>
    <derivirana_varijabla naziv="DomainObject.Predmet.SudioniciListAdressOIB_1">
      <item>KRALJIĆ Z&amp;G j.d.o.o. za trgovinu i usluge, OIB 48883393204, Brežna ulica 14,49243 Andraševec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48883393204</item>
      <item>, OIB 85821130368</item>
    </izvorni_sadrzaj>
    <derivirana_varijabla naziv="DomainObject.Predmet.SudioniciListNazivOIB_1">
      <item>, OIB 48883393204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1367A-148D-42D3-9A4C-7E1080812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2122</properties:Characters>
  <properties:Lines>50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2019-01-11T11:53:00Z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2019-01-14T07:27:00Z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- 1464-18-ZG.docx)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