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972fb" w14:paraId="0d972fb" w:rsidRDefault="005A5AC6" w:rsidR="001411E1" w:rsidRPr="00816265">
      <w:pPr>
        <w15:collapsed w:val="false"/>
      </w:pPr>
      <w:bookmarkStart w:name="_GoBack" w:id="0"/>
      <w:bookmarkEnd w:id="0"/>
      <w:r w:rsidRPr="00816265"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F43077" w:rsidRPr="00816265">
        <w:t xml:space="preserve">       </w:t>
      </w:r>
      <w:r w:rsidR="00B73B8C" w:rsidRPr="00816265">
        <w:t xml:space="preserve">    4</w:t>
      </w:r>
      <w:r w:rsidR="00F43077" w:rsidRPr="00816265">
        <w:t xml:space="preserve">  </w:t>
      </w:r>
      <w:r w:rsidR="00816265" w:rsidRPr="00816265">
        <w:t>St-</w:t>
      </w:r>
      <w:r w:rsidR="003F2E1C">
        <w:t>704/17</w:t>
      </w:r>
    </w:p>
    <w:p w:rsidRDefault="00B73B8C" w:rsidR="001411E1" w:rsidRPr="00816265">
      <w:r w:rsidRPr="00816265">
        <w:t xml:space="preserve">REPUBLIKA HRVATSKA </w:t>
      </w:r>
    </w:p>
    <w:p w:rsidRDefault="00B73B8C" w:rsidR="00B73B8C" w:rsidRPr="00816265">
      <w:r w:rsidRPr="00816265">
        <w:t xml:space="preserve">TRGOVAČKI SUD U ZAGREBU </w:t>
      </w:r>
    </w:p>
    <w:p w:rsidRDefault="00B73B8C" w:rsidR="00B73B8C" w:rsidRPr="00816265">
      <w:r w:rsidRPr="00816265">
        <w:t xml:space="preserve">STALNA SLUŽBA </w:t>
      </w:r>
    </w:p>
    <w:p w:rsidRDefault="000A2AAB" w:rsidR="000A2AAB" w:rsidRPr="00816265">
      <w:r w:rsidRPr="00816265">
        <w:t xml:space="preserve">Karlovac, </w:t>
      </w:r>
      <w:r w:rsidR="0085435C">
        <w:t>Trg hrvatskih branitelja 1</w:t>
      </w:r>
    </w:p>
    <w:p w:rsidRDefault="000A2AAB" w:rsidR="000A2AAB" w:rsidRPr="00816265"/>
    <w:p w:rsidRDefault="000A2AAB" w:rsidP="000A2AAB" w:rsidR="001411E1" w:rsidRPr="00816265">
      <w:pPr>
        <w:jc w:val="center"/>
      </w:pPr>
      <w:r w:rsidRPr="00816265">
        <w:t>R</w:t>
      </w:r>
      <w:r w:rsidR="0021206B">
        <w:t xml:space="preserve"> </w:t>
      </w:r>
      <w:r w:rsidRPr="00816265">
        <w:t>E</w:t>
      </w:r>
      <w:r w:rsidR="0021206B">
        <w:t xml:space="preserve"> </w:t>
      </w:r>
      <w:r w:rsidRPr="00816265">
        <w:t>P</w:t>
      </w:r>
      <w:r w:rsidR="0021206B">
        <w:t xml:space="preserve"> </w:t>
      </w:r>
      <w:r w:rsidRPr="00816265">
        <w:t>U</w:t>
      </w:r>
      <w:r w:rsidR="0021206B">
        <w:t xml:space="preserve"> </w:t>
      </w:r>
      <w:r w:rsidRPr="00816265">
        <w:t>B</w:t>
      </w:r>
      <w:r w:rsidR="0021206B">
        <w:t xml:space="preserve"> </w:t>
      </w:r>
      <w:r w:rsidRPr="00816265">
        <w:t>L</w:t>
      </w:r>
      <w:r w:rsidR="0021206B">
        <w:t xml:space="preserve"> </w:t>
      </w:r>
      <w:r w:rsidRPr="00816265">
        <w:t>I</w:t>
      </w:r>
      <w:r w:rsidR="0021206B">
        <w:t xml:space="preserve"> </w:t>
      </w:r>
      <w:r w:rsidRPr="00816265">
        <w:t>K</w:t>
      </w:r>
      <w:r w:rsidR="0021206B">
        <w:t xml:space="preserve"> </w:t>
      </w:r>
      <w:r w:rsidRPr="00816265">
        <w:t>A</w:t>
      </w:r>
      <w:r w:rsidR="0021206B">
        <w:t xml:space="preserve"> </w:t>
      </w:r>
      <w:r w:rsidRPr="00816265">
        <w:t xml:space="preserve"> H</w:t>
      </w:r>
      <w:r w:rsidR="0021206B">
        <w:t xml:space="preserve"> </w:t>
      </w:r>
      <w:r w:rsidRPr="00816265">
        <w:t>R</w:t>
      </w:r>
      <w:r w:rsidR="0021206B">
        <w:t xml:space="preserve"> </w:t>
      </w:r>
      <w:r w:rsidRPr="00816265">
        <w:t>V</w:t>
      </w:r>
      <w:r w:rsidR="0021206B">
        <w:t xml:space="preserve"> </w:t>
      </w:r>
      <w:r w:rsidRPr="00816265">
        <w:t>A</w:t>
      </w:r>
      <w:r w:rsidR="0021206B">
        <w:t xml:space="preserve"> </w:t>
      </w:r>
      <w:r w:rsidRPr="00816265">
        <w:t>T</w:t>
      </w:r>
      <w:r w:rsidR="0021206B">
        <w:t xml:space="preserve"> </w:t>
      </w:r>
      <w:r w:rsidRPr="00816265">
        <w:t>S</w:t>
      </w:r>
      <w:r w:rsidR="0021206B">
        <w:t xml:space="preserve"> </w:t>
      </w:r>
      <w:r w:rsidRPr="00816265">
        <w:t>K</w:t>
      </w:r>
      <w:r w:rsidR="0021206B">
        <w:t xml:space="preserve"> </w:t>
      </w:r>
      <w:r w:rsidRPr="00816265">
        <w:t xml:space="preserve">A </w:t>
      </w:r>
    </w:p>
    <w:p w:rsidRDefault="00B73B8C" w:rsidP="00B73B8C" w:rsidR="001411E1" w:rsidRPr="00816265">
      <w:pPr>
        <w:jc w:val="center"/>
      </w:pPr>
      <w:r w:rsidRPr="00816265">
        <w:t xml:space="preserve">R J E Š E N J E </w:t>
      </w:r>
    </w:p>
    <w:p w:rsidRDefault="00212DFE" w:rsidR="00212DFE" w:rsidRPr="00816265"/>
    <w:p w:rsidRDefault="00EB487C" w:rsidP="0085435C" w:rsidR="00F23AE3">
      <w:pPr>
        <w:ind w:firstLine="708"/>
        <w:jc w:val="both"/>
      </w:pPr>
      <w:r>
        <w:t xml:space="preserve">   </w:t>
      </w:r>
      <w:r w:rsidR="0085435C">
        <w:t xml:space="preserve">Trgovački sud u Zagrebu, Stalna služba, po sucu Goranki Boljkovac, kao stečajnom sucu, u stečajnom postupku nad stečajnim dužnikom </w:t>
      </w:r>
      <w:r w:rsidR="003F2E1C" w:rsidRPr="00F31232">
        <w:t>CARPONA PRINT d.o.o.</w:t>
      </w:r>
      <w:r w:rsidR="00B21BF1">
        <w:t xml:space="preserve"> u stečaju</w:t>
      </w:r>
      <w:r w:rsidR="003F2E1C" w:rsidRPr="00F31232">
        <w:t>, Krapina, Frana Galovića 9, OIB 22592948072</w:t>
      </w:r>
      <w:r w:rsidR="0085435C">
        <w:t xml:space="preserve">, dana </w:t>
      </w:r>
      <w:r w:rsidR="003F2E1C">
        <w:t>28. ožujka 2018.</w:t>
      </w:r>
    </w:p>
    <w:p w:rsidRDefault="0085435C" w:rsidP="0085435C" w:rsidR="0085435C" w:rsidRPr="00816265">
      <w:pPr>
        <w:ind w:firstLine="708"/>
        <w:jc w:val="both"/>
      </w:pPr>
    </w:p>
    <w:p w:rsidRDefault="00212DFE" w:rsidP="00316968" w:rsidR="00212DFE" w:rsidRPr="00816265">
      <w:pPr>
        <w:jc w:val="center"/>
      </w:pPr>
      <w:r w:rsidRPr="00816265">
        <w:t>r</w:t>
      </w:r>
      <w:r w:rsidR="006800A4" w:rsidRPr="00816265">
        <w:t xml:space="preserve"> i j e š i o    j e</w:t>
      </w:r>
    </w:p>
    <w:p w:rsidRDefault="00212DFE" w:rsidR="00212DFE" w:rsidRPr="00816265"/>
    <w:p w:rsidRDefault="00A649EC" w:rsidP="00444BEC" w:rsidR="00EB487C">
      <w:pPr>
        <w:ind w:firstLine="708"/>
        <w:jc w:val="both"/>
      </w:pPr>
      <w:r w:rsidRPr="00816265">
        <w:t xml:space="preserve">Ispravlja se </w:t>
      </w:r>
      <w:r w:rsidR="00816265">
        <w:t>rješenje</w:t>
      </w:r>
      <w:r w:rsidR="00B21BF1">
        <w:t xml:space="preserve"> o otvaranju stečajnog postupka</w:t>
      </w:r>
      <w:r w:rsidR="00816265">
        <w:t xml:space="preserve"> ovog suda posl.br. 4 St-</w:t>
      </w:r>
      <w:r w:rsidR="00B21BF1">
        <w:t>704/17</w:t>
      </w:r>
      <w:r w:rsidR="005362C9">
        <w:t xml:space="preserve"> </w:t>
      </w:r>
      <w:r w:rsidR="00816265">
        <w:t xml:space="preserve">od </w:t>
      </w:r>
      <w:r w:rsidR="00B21BF1">
        <w:t>22. ožujka 2018.</w:t>
      </w:r>
      <w:r w:rsidR="00816265">
        <w:t xml:space="preserve">, u </w:t>
      </w:r>
      <w:r w:rsidR="00EB487C">
        <w:t>izreci</w:t>
      </w:r>
      <w:r w:rsidR="0021206B">
        <w:t>,</w:t>
      </w:r>
      <w:r w:rsidR="00816265">
        <w:t xml:space="preserve"> </w:t>
      </w:r>
      <w:r w:rsidR="00C13D83">
        <w:t>točka I</w:t>
      </w:r>
      <w:r w:rsidR="0085435C">
        <w:t>I</w:t>
      </w:r>
      <w:r w:rsidR="00C13D83">
        <w:t xml:space="preserve">., </w:t>
      </w:r>
      <w:r w:rsidR="008B12B9">
        <w:t>redak</w:t>
      </w:r>
      <w:r w:rsidR="0085435C">
        <w:t xml:space="preserve"> </w:t>
      </w:r>
      <w:r w:rsidR="00B21BF1">
        <w:t>prvi, točka IV., redak četvrti, i točka V., redak drugi</w:t>
      </w:r>
      <w:r w:rsidR="008B12B9">
        <w:t xml:space="preserve">, </w:t>
      </w:r>
      <w:r w:rsidR="00B21BF1">
        <w:t>u pogledu adrese</w:t>
      </w:r>
      <w:r w:rsidR="008B12B9">
        <w:t xml:space="preserve"> </w:t>
      </w:r>
      <w:r w:rsidR="0085435C">
        <w:t>stečajnog upravitelja</w:t>
      </w:r>
      <w:r w:rsidR="00816265">
        <w:t>, tako da umjesto</w:t>
      </w:r>
      <w:r w:rsidR="00444BEC" w:rsidRPr="00816265">
        <w:t xml:space="preserve">: </w:t>
      </w:r>
      <w:r w:rsidR="00816265">
        <w:t>"</w:t>
      </w:r>
      <w:r w:rsidR="00B21BF1">
        <w:t>Zagreb, Dubovačka 22</w:t>
      </w:r>
      <w:r w:rsidR="00816265">
        <w:t>",</w:t>
      </w:r>
    </w:p>
    <w:p w:rsidRDefault="00816265" w:rsidP="00B21BF1" w:rsidR="00444BEC" w:rsidRPr="00816265">
      <w:pPr>
        <w:jc w:val="both"/>
      </w:pPr>
      <w:r>
        <w:t>ima pisati:</w:t>
      </w:r>
    </w:p>
    <w:p w:rsidRDefault="00444BEC" w:rsidP="00444BEC" w:rsidR="00444BEC" w:rsidRPr="00816265">
      <w:pPr>
        <w:ind w:firstLine="708"/>
        <w:jc w:val="both"/>
      </w:pPr>
      <w:r w:rsidRPr="00816265">
        <w:t>"</w:t>
      </w:r>
      <w:r w:rsidR="00B21BF1">
        <w:t>Zagreb, Dubovačka 29</w:t>
      </w:r>
      <w:r w:rsidRPr="00816265">
        <w:t>"</w:t>
      </w:r>
      <w:r w:rsidR="00816265">
        <w:t>.</w:t>
      </w:r>
    </w:p>
    <w:p w:rsidRDefault="00FB0DC3" w:rsidP="00333CAD" w:rsidR="00FB0DC3" w:rsidRPr="00816265">
      <w:pPr>
        <w:ind w:left="360"/>
        <w:jc w:val="both"/>
      </w:pPr>
    </w:p>
    <w:p w:rsidRDefault="006800A4" w:rsidP="00BC6A54" w:rsidR="00800477" w:rsidRPr="00816265">
      <w:pPr>
        <w:jc w:val="center"/>
      </w:pPr>
      <w:r w:rsidRPr="00816265">
        <w:t>Obrazloženje</w:t>
      </w:r>
      <w:r w:rsidR="003158BD" w:rsidRPr="00816265">
        <w:t xml:space="preserve">    </w:t>
      </w:r>
    </w:p>
    <w:p w:rsidRDefault="00FB0DC3" w:rsidP="003158BD" w:rsidR="00FB0DC3" w:rsidRPr="00816265">
      <w:pPr>
        <w:jc w:val="both"/>
      </w:pPr>
      <w:r w:rsidRPr="00816265">
        <w:tab/>
      </w:r>
      <w:r w:rsidR="00800477" w:rsidRPr="00816265">
        <w:tab/>
      </w:r>
    </w:p>
    <w:p w:rsidRDefault="008B12B9" w:rsidP="00FB0DC3" w:rsidR="00FB0DC3" w:rsidRPr="00816265">
      <w:pPr>
        <w:ind w:firstLine="708"/>
        <w:jc w:val="both"/>
      </w:pPr>
      <w:r>
        <w:t>Uvidom u</w:t>
      </w:r>
      <w:r w:rsidR="00FB0DC3" w:rsidRPr="00816265">
        <w:t xml:space="preserve"> </w:t>
      </w:r>
      <w:r>
        <w:t>rješenje</w:t>
      </w:r>
      <w:r w:rsidR="00816265">
        <w:t xml:space="preserve"> </w:t>
      </w:r>
      <w:r w:rsidR="00B21BF1">
        <w:t xml:space="preserve">o otvaranju stečajnog postupka </w:t>
      </w:r>
      <w:r w:rsidR="00816265">
        <w:t xml:space="preserve">ovog suda posl.br. </w:t>
      </w:r>
      <w:r w:rsidR="0085435C">
        <w:t>4 St-</w:t>
      </w:r>
      <w:r w:rsidR="00B21BF1">
        <w:t>704/17</w:t>
      </w:r>
      <w:r w:rsidR="0085435C">
        <w:t xml:space="preserve"> od </w:t>
      </w:r>
      <w:r w:rsidR="00B21BF1">
        <w:t>22. ožujka 2018.</w:t>
      </w:r>
      <w:r w:rsidR="005C71C1" w:rsidRPr="00816265">
        <w:t xml:space="preserve">, </w:t>
      </w:r>
      <w:r>
        <w:t xml:space="preserve">sud je utvrdio da je u istom </w:t>
      </w:r>
      <w:r w:rsidR="00512D25" w:rsidRPr="00816265">
        <w:t xml:space="preserve">nastala očita pogreška u pisanju </w:t>
      </w:r>
      <w:r w:rsidR="00B21BF1">
        <w:t>brojeva i to u pogledu kućnog broja adrese</w:t>
      </w:r>
      <w:r w:rsidR="0021206B">
        <w:t xml:space="preserve"> </w:t>
      </w:r>
      <w:r w:rsidR="0085435C">
        <w:t xml:space="preserve">stečajnog upravitelja </w:t>
      </w:r>
      <w:r w:rsidR="00B21BF1">
        <w:t>Ane Šakić</w:t>
      </w:r>
      <w:r w:rsidR="00816265">
        <w:t>, slijedom čega je sud</w:t>
      </w:r>
      <w:r w:rsidR="0021206B">
        <w:t>,</w:t>
      </w:r>
      <w:r>
        <w:t xml:space="preserve"> po službenoj dužnosti</w:t>
      </w:r>
      <w:r w:rsidR="0021206B">
        <w:t>,</w:t>
      </w:r>
      <w:r w:rsidR="00F8325E" w:rsidRPr="00816265">
        <w:t xml:space="preserve"> donio ovo rješenje o ispravku</w:t>
      </w:r>
      <w:r w:rsidR="00BC6A54" w:rsidRPr="00816265">
        <w:t xml:space="preserve">, </w:t>
      </w:r>
      <w:r w:rsidR="00816265">
        <w:t xml:space="preserve">a </w:t>
      </w:r>
      <w:r w:rsidR="00BC6A54" w:rsidRPr="00816265">
        <w:t>temeljem čl. 342. Zakona o parničnom postupku</w:t>
      </w:r>
      <w:r w:rsidR="000836FA" w:rsidRPr="00816265">
        <w:t xml:space="preserve"> </w:t>
      </w:r>
      <w:r w:rsidR="00816265">
        <w:t xml:space="preserve">(Narodne novine broj 148/11-pročišćeni tekst, 25/13) </w:t>
      </w:r>
      <w:r w:rsidR="000836FA" w:rsidRPr="00816265">
        <w:t xml:space="preserve">u vezi s čl. </w:t>
      </w:r>
      <w:r w:rsidR="00816265">
        <w:t>10. Stečajnog zakona (Narodne novine broj 71/15</w:t>
      </w:r>
      <w:r w:rsidR="00B21BF1">
        <w:t>, 104/17</w:t>
      </w:r>
      <w:r w:rsidR="00816265">
        <w:t>).</w:t>
      </w:r>
    </w:p>
    <w:p w:rsidRDefault="00FB0DC3" w:rsidP="00FB0DC3" w:rsidR="00FB0DC3" w:rsidRPr="00816265">
      <w:pPr>
        <w:ind w:firstLine="708"/>
        <w:jc w:val="both"/>
      </w:pPr>
    </w:p>
    <w:p w:rsidRDefault="00FB0DC3" w:rsidP="00FB0DC3" w:rsidR="00212DFE" w:rsidRPr="00816265">
      <w:pPr>
        <w:jc w:val="center"/>
      </w:pPr>
      <w:r w:rsidRPr="00816265">
        <w:t xml:space="preserve">U Karlovcu </w:t>
      </w:r>
      <w:r w:rsidR="00B21BF1">
        <w:t>28. ožujka 2018.</w:t>
      </w:r>
    </w:p>
    <w:p w:rsidRDefault="00212DFE" w:rsidR="00212DFE" w:rsidRPr="00816265"/>
    <w:p w:rsidRDefault="00333CAD" w:rsidP="00212DFE" w:rsidR="00212DFE" w:rsidRPr="00816265">
      <w:pPr>
        <w:ind w:left="6372"/>
      </w:pPr>
      <w:r w:rsidRPr="00816265">
        <w:t xml:space="preserve">               </w:t>
      </w:r>
      <w:r w:rsidR="00212DFE" w:rsidRPr="00816265">
        <w:t>Sudac:</w:t>
      </w:r>
    </w:p>
    <w:p w:rsidRDefault="007B22C6" w:rsidP="00094D87" w:rsidR="00CE25AD" w:rsidRPr="00816265">
      <w:pPr>
        <w:jc w:val="center"/>
      </w:pPr>
      <w:r w:rsidRPr="00816265">
        <w:t xml:space="preserve"> </w:t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="00475BEA" w:rsidRPr="00816265">
        <w:t xml:space="preserve">    Goranka Boljkovac</w:t>
      </w:r>
      <w:r w:rsidR="00741D5E">
        <w:t>, v.r.</w:t>
      </w:r>
    </w:p>
    <w:p w:rsidRDefault="00CE25AD" w:rsidP="00094D87" w:rsidR="00CE25AD" w:rsidRPr="00816265">
      <w:pPr>
        <w:jc w:val="center"/>
      </w:pPr>
    </w:p>
    <w:p w:rsidRDefault="00CE25AD" w:rsidP="00CE25AD" w:rsidR="00A33D12" w:rsidRPr="00816265">
      <w:pPr>
        <w:tabs>
          <w:tab w:pos="4536" w:val="center"/>
          <w:tab w:pos="6794" w:val="left"/>
        </w:tabs>
      </w:pPr>
      <w:r w:rsidRPr="00816265">
        <w:tab/>
      </w:r>
      <w:r w:rsidR="00094D87" w:rsidRPr="00816265">
        <w:t xml:space="preserve"> </w:t>
      </w:r>
      <w:r w:rsidRPr="00816265">
        <w:tab/>
      </w:r>
      <w:r w:rsidR="00741D5E">
        <w:t>Za točnost otpravka-</w:t>
      </w:r>
    </w:p>
    <w:p w:rsidRDefault="00CE25AD" w:rsidP="00CE25AD" w:rsidR="00212DFE" w:rsidRPr="00816265">
      <w:pPr>
        <w:tabs>
          <w:tab w:pos="6794" w:val="left"/>
        </w:tabs>
      </w:pPr>
      <w:r w:rsidRPr="00816265">
        <w:tab/>
      </w:r>
      <w:r w:rsidR="00741D5E">
        <w:t>ovlašteni službenik:</w:t>
      </w:r>
    </w:p>
    <w:p w:rsidRDefault="00741D5E" w:rsidP="00EB487C" w:rsidR="00EB487C">
      <w:pPr>
        <w:tabs>
          <w:tab w:pos="6794" w:val="left"/>
        </w:tabs>
      </w:pPr>
      <w:r>
        <w:tab/>
      </w:r>
      <w:r w:rsidR="00EB487C">
        <w:t>Renata Klokočki</w:t>
      </w:r>
    </w:p>
    <w:p w:rsidRDefault="00EB487C" w:rsidP="00EB487C" w:rsidR="00EB487C">
      <w:pPr>
        <w:tabs>
          <w:tab w:pos="6794" w:val="left"/>
        </w:tabs>
      </w:pPr>
      <w:r>
        <w:t>Uputa o pravnom lijeku:</w:t>
      </w:r>
      <w:r>
        <w:tab/>
      </w:r>
    </w:p>
    <w:p w:rsidRDefault="00EB487C" w:rsidP="00EB487C" w:rsidR="00EB487C">
      <w:r>
        <w:t xml:space="preserve">Protiv ovog rješenja dopuštena je žalba </w:t>
      </w:r>
    </w:p>
    <w:p w:rsidRDefault="00EB487C" w:rsidP="00EB487C" w:rsidR="00EB487C">
      <w:r>
        <w:t>u roku od 8 dana, koja se podnosi u tri primjerka,</w:t>
      </w:r>
    </w:p>
    <w:p w:rsidRDefault="00EB487C" w:rsidP="00EB487C" w:rsidR="00EB487C">
      <w:r>
        <w:t>Visokom trgovačkom sudu Republike Hrvatske,</w:t>
      </w:r>
    </w:p>
    <w:p w:rsidRDefault="00EB487C" w:rsidP="00EB487C" w:rsidR="00EB487C">
      <w:r>
        <w:t>putem ovog suda.</w:t>
      </w:r>
    </w:p>
    <w:sectPr w:rsidSect="006A5CE9" w:rsidR="00EB487C">
      <w:headerReference w:type="even" r:id="rId11"/>
      <w:headerReference w:type="defaul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4C1F" w:rsidR="00544C1F">
      <w:r>
        <w:separator/>
      </w:r>
    </w:p>
  </w:endnote>
  <w:endnote w:id="0" w:type="continuationSeparator">
    <w:p w:rsidRDefault="00544C1F" w:rsidR="00544C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4C1F" w:rsidR="00544C1F">
      <w:r>
        <w:separator/>
      </w:r>
    </w:p>
  </w:footnote>
  <w:footnote w:id="0" w:type="continuationSeparator">
    <w:p w:rsidRDefault="00544C1F" w:rsidR="00544C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A54" w:rsidP="00212DFE" w:rsidR="00BC6A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6A54" w:rsidR="00BC6A5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A54" w:rsidP="00212DFE" w:rsidR="00BC6A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5C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36FA" w:rsidP="000836FA" w:rsidR="00BC6A54">
    <w:pPr>
      <w:pStyle w:val="Zaglavlje"/>
      <w:jc w:val="right"/>
    </w:pPr>
    <w:r>
      <w:t>4</w:t>
    </w:r>
    <w:r w:rsidR="005C71C1">
      <w:t xml:space="preserve"> </w:t>
    </w:r>
    <w:r>
      <w:t>Stpn-</w:t>
    </w:r>
    <w:r w:rsidR="005C71C1">
      <w:t>203/15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A5A47"/>
    <w:multiLevelType w:val="hybridMultilevel"/>
    <w:tmpl w:val="30A0E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CA3186"/>
    <w:multiLevelType w:val="hybridMultilevel"/>
    <w:tmpl w:val="48487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E7E56F2"/>
    <w:multiLevelType w:val="hybridMultilevel"/>
    <w:tmpl w:val="002049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25B69F6"/>
    <w:multiLevelType w:val="hybridMultilevel"/>
    <w:tmpl w:val="8D0462FC"/>
    <w:lvl w:tplc="3CF25FEE" w:ilvl="0">
      <w:start w:val="1"/>
      <w:numFmt w:val="upperRoman"/>
      <w:lvlText w:val="%1."/>
      <w:lvlJc w:val="left"/>
      <w:pPr>
        <w:tabs>
          <w:tab w:pos="960" w:val="num"/>
        </w:tabs>
        <w:ind w:hanging="72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BAB307D"/>
    <w:multiLevelType w:val="hybridMultilevel"/>
    <w:tmpl w:val="74BCB1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420AD"/>
    <w:rsid w:val="000836FA"/>
    <w:rsid w:val="00094D87"/>
    <w:rsid w:val="000A2AAB"/>
    <w:rsid w:val="00107B45"/>
    <w:rsid w:val="001177B7"/>
    <w:rsid w:val="001411E1"/>
    <w:rsid w:val="001622E8"/>
    <w:rsid w:val="0019487A"/>
    <w:rsid w:val="001B70BC"/>
    <w:rsid w:val="0021206B"/>
    <w:rsid w:val="00212DFE"/>
    <w:rsid w:val="0026792F"/>
    <w:rsid w:val="002E4033"/>
    <w:rsid w:val="003158BD"/>
    <w:rsid w:val="00316068"/>
    <w:rsid w:val="00316968"/>
    <w:rsid w:val="00333CAD"/>
    <w:rsid w:val="003606D0"/>
    <w:rsid w:val="0039043D"/>
    <w:rsid w:val="003B18DE"/>
    <w:rsid w:val="003B4D5F"/>
    <w:rsid w:val="003F2E1C"/>
    <w:rsid w:val="00407929"/>
    <w:rsid w:val="004333B9"/>
    <w:rsid w:val="00444BEC"/>
    <w:rsid w:val="004718DB"/>
    <w:rsid w:val="00475BEA"/>
    <w:rsid w:val="0048662B"/>
    <w:rsid w:val="00512D25"/>
    <w:rsid w:val="005362C9"/>
    <w:rsid w:val="00544C1F"/>
    <w:rsid w:val="00585533"/>
    <w:rsid w:val="005A5AC6"/>
    <w:rsid w:val="005C71C1"/>
    <w:rsid w:val="00661BA2"/>
    <w:rsid w:val="006800A4"/>
    <w:rsid w:val="0069774E"/>
    <w:rsid w:val="006A3365"/>
    <w:rsid w:val="006A5CE9"/>
    <w:rsid w:val="006D51EC"/>
    <w:rsid w:val="00741D5E"/>
    <w:rsid w:val="007721CC"/>
    <w:rsid w:val="00782EB0"/>
    <w:rsid w:val="007A0690"/>
    <w:rsid w:val="007B22C6"/>
    <w:rsid w:val="007C3A07"/>
    <w:rsid w:val="00800477"/>
    <w:rsid w:val="00816265"/>
    <w:rsid w:val="00821FAE"/>
    <w:rsid w:val="0085435C"/>
    <w:rsid w:val="008606AE"/>
    <w:rsid w:val="008B12B9"/>
    <w:rsid w:val="008C57B0"/>
    <w:rsid w:val="009012E5"/>
    <w:rsid w:val="00970FFF"/>
    <w:rsid w:val="009C51F0"/>
    <w:rsid w:val="00A166AF"/>
    <w:rsid w:val="00A33D12"/>
    <w:rsid w:val="00A649EC"/>
    <w:rsid w:val="00A73933"/>
    <w:rsid w:val="00AA3E60"/>
    <w:rsid w:val="00AF691B"/>
    <w:rsid w:val="00B21BF1"/>
    <w:rsid w:val="00B73B8C"/>
    <w:rsid w:val="00B74DA8"/>
    <w:rsid w:val="00B81753"/>
    <w:rsid w:val="00B82C81"/>
    <w:rsid w:val="00B90885"/>
    <w:rsid w:val="00BB0081"/>
    <w:rsid w:val="00BC6A54"/>
    <w:rsid w:val="00C05653"/>
    <w:rsid w:val="00C13D83"/>
    <w:rsid w:val="00C8174A"/>
    <w:rsid w:val="00CE25AD"/>
    <w:rsid w:val="00D961D1"/>
    <w:rsid w:val="00E66A93"/>
    <w:rsid w:val="00E73E3F"/>
    <w:rsid w:val="00EB171E"/>
    <w:rsid w:val="00EB487C"/>
    <w:rsid w:val="00ED1E25"/>
    <w:rsid w:val="00F112BF"/>
    <w:rsid w:val="00F23AE3"/>
    <w:rsid w:val="00F43077"/>
    <w:rsid w:val="00F440F1"/>
    <w:rsid w:val="00F5523B"/>
    <w:rsid w:val="00F8325E"/>
    <w:rsid w:val="00FB0DC3"/>
    <w:rsid w:val="00FE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2D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2DFE"/>
  </w:style>
  <w:style w:styleId="Tekstbalonia" w:type="paragraph">
    <w:name w:val="Balloon Text"/>
    <w:basedOn w:val="Normal"/>
    <w:link w:val="TekstbaloniaChar"/>
    <w:rsid w:val="000836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836F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0836F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836F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44B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2E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2E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2E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2E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2E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2D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2DFE"/>
  </w:style>
  <w:style w:styleId="Tekstbalonia" w:type="paragraph">
    <w:name w:val="Balloon Text"/>
    <w:basedOn w:val="Normal"/>
    <w:link w:val="TekstbaloniaChar"/>
    <w:rsid w:val="000836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836F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0836F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836F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44B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2E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2E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2E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2E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2E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541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4925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63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51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</izvorni_sadrzaj>
    <derivirana_varijabla naziv="DomainObject.Predmet.Broj_1">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St-704/2017</izvorni_sadrzaj>
    <derivirana_varijabla naziv="DomainObject.Predmet.OznakaBroj_1">St-704/2017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CARPONA PRINT d.o.o. zastupanog po punomoćniku Ivan Šalković; Marijo Fabijančić; Damir Jurinjak; Andrija Šalković</izvorni_sadrzaj>
    <derivirana_varijabla naziv="DomainObject.Predmet.ProtustrankaFormated_1">  CARPONA PRINT d.o.o. zastupanog po punomoćniku Ivan Šalković; Marijo Fabijančić; Damir Jurinjak; Andrija Šalković</derivirana_varijabla>
  </DomainObject.Predmet.ProtustrankaFormated>
  <DomainObject.Predmet.ProtustrankaFormatedOIB>
    <izvorni_sadrzaj>  CARPONA PRINT d.o.o., OIB 22592948072 zastupanog po punomoćniku Ivan Šalković; Marijo Fabijančić; Damir Jurinjak; Andrija Šalković</izvorni_sadrzaj>
    <derivirana_varijabla naziv="DomainObject.Predmet.ProtustrankaFormatedOIB_1">  CARPONA PRINT d.o.o., OIB 22592948072 zastupanog po punomoćniku Ivan Šalković; Marijo Fabijančić; Damir Jurinjak; Andrija Šalković</derivirana_varijabla>
  </DomainObject.Predmet.ProtustrankaFormatedOIB>
  <DomainObject.Predmet.ProtustrankaFormatedWithAdress>
    <izvorni_sadrzaj> CARPONA PRINT d.o.o., Frana Galovića 9, 49000 Krapina zastupanog po punomoćniku Ivan Šalković; Marijo Fabijančić; Damir Jurinjak; Andrija Šalković</izvorni_sadrzaj>
    <derivirana_varijabla naziv="DomainObject.Predmet.ProtustrankaFormatedWithAdress_1"> CARPONA PRINT d.o.o., Frana Galovića 9, 49000 Krapina zastupanog po punomoćniku Ivan Šalković; Marijo Fabijančić; Damir Jurinjak; Andrija Šalković</derivirana_varijabla>
  </DomainObject.Predmet.ProtustrankaFormatedWithAdress>
  <DomainObject.Predmet.ProtustrankaFormatedWithAdressOIB>
    <izvorni_sadrzaj> CARPONA PRINT d.o.o., OIB 22592948072, Frana Galovića 9, 49000 Krapina zastupanog po punomoćniku Ivan Šalković; Marijo Fabijančić; Damir Jurinjak; Andrija Šalković</izvorni_sadrzaj>
    <derivirana_varijabla naziv="DomainObject.Predmet.ProtustrankaFormatedWithAdressOIB_1"> CARPONA PRINT d.o.o., OIB 22592948072, Frana Galovića 9, 49000 Krapina zastupanog po punomoćniku Ivan Šalković; Marijo Fabijančić; Damir Jurinjak; Andrija Šalković</derivirana_varijabla>
  </DomainObject.Predmet.ProtustrankaFormatedWithAdressOIB>
  <DomainObject.Predmet.ProtustrankaWithAdress>
    <izvorni_sadrzaj>CARPONA PRINT d.o.o. Frana Galovića 9, 49000 Krapina</izvorni_sadrzaj>
    <derivirana_varijabla naziv="DomainObject.Predmet.ProtustrankaWithAdress_1">CARPONA PRINT d.o.o. Frana Galovića 9, 49000 Krapina</derivirana_varijabla>
  </DomainObject.Predmet.ProtustrankaWithAdress>
  <DomainObject.Predmet.ProtustrankaWithAdressOIB>
    <izvorni_sadrzaj>CARPONA PRINT d.o.o., OIB 22592948072, Frana Galovića 9, 49000 Krapina</izvorni_sadrzaj>
    <derivirana_varijabla naziv="DomainObject.Predmet.ProtustrankaWithAdressOIB_1">CARPONA PRINT d.o.o., OIB 22592948072, Frana Galovića 9, 49000 Krapina</derivirana_varijabla>
  </DomainObject.Predmet.ProtustrankaWithAdressOIB>
  <DomainObject.Predmet.ProtustrankaNazivFormated>
    <izvorni_sadrzaj>CARPONA PRINT d.o.o.</izvorni_sadrzaj>
    <derivirana_varijabla naziv="DomainObject.Predmet.ProtustrankaNazivFormated_1">CARPONA PRINT d.o.o.</derivirana_varijabla>
  </DomainObject.Predmet.ProtustrankaNazivFormated>
  <DomainObject.Predmet.ProtustrankaNazivFormatedOIB>
    <izvorni_sadrzaj>CARPONA PRINT d.o.o., OIB 22592948072</izvorni_sadrzaj>
    <derivirana_varijabla naziv="DomainObject.Predmet.ProtustrankaNazivFormatedOIB_1">CARPONA PRINT d.o.o., OIB 22592948072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Fond za zaštitu okoliša i energetsku učinkovitost; HRVATSKA LUTRIJA d.o.o.; DNK UGOSTITELJSTVO d.o.o.</izvorni_sadrzaj>
    <derivirana_varijabla naziv="DomainObject.Predmet.StrankaFormated_1">  FINA Regionalni centar Zagreb; Fond za zaštitu okoliša i energetsku učinkovitost; HRVATSKA LUTRIJA d.o.o.; DNK UGOSTITELJSTVO d.o.o.</derivirana_varijabla>
  </DomainObject.Predmet.StrankaFormated>
  <DomainObject.Predmet.StrankaFormatedOIB>
    <izvorni_sadrzaj>  FINA Regionalni centar Zagreb, OIB 85821130368; Fond za zaštitu okoliša i energetsku učinkovitost, OIB 85828625994; HRVATSKA LUTRIJA d.o.o., OIB 27905228158; DNK UGOSTITELJSTVO d.o.o., OIB 52649617505</izvorni_sadrzaj>
    <derivirana_varijabla naziv="DomainObject.Predmet.StrankaFormatedOIB_1">  FINA Regionalni centar Zagreb, OIB 85821130368; Fond za zaštitu okoliša i energetsku učinkovitost, OIB 85828625994; HRVATSKA LUTRIJA d.o.o., OIB 27905228158; DNK UGOSTITELJSTVO d.o.o., OIB 52649617505</derivirana_varijabla>
  </DomainObject.Predmet.StrankaFormatedOIB>
  <DomainObject.Predmet.StrankaFormatedWithAdress>
    <izvorni_sadrzaj> FINA Regionalni centar Zagreb, Trg svibanjskih žrtava 1995. 1, 10000 Zagreb; Fond za zaštitu okoliša i energetsku učinkovitost, Radnička cesta 80, 10000 Zagreb; HRVATSKA LUTRIJA d.o.o., Ulica grada Vukovara 72, 10000 Zagreb; DNK UGOSTITELJSTVO d.o.o., Kalabarovo vrelo 19, 10000 Zagreb</izvorni_sadrzaj>
    <derivirana_varijabla naziv="DomainObject.Predmet.StrankaFormatedWithAdress_1"> FINA Regionalni centar Zagreb, Trg svibanjskih žrtava 1995. 1, 10000 Zagreb; Fond za zaštitu okoliša i energetsku učinkovitost, Radnička cesta 80, 10000 Zagreb; HRVATSKA LUTRIJA d.o.o., Ulica grada Vukovara 72, 10000 Zagreb; DNK UGOSTITELJSTVO d.o.o., Kalabarovo vrelo 19, 10000 Zagreb</derivirana_varijabla>
  </DomainObject.Predmet.StrankaFormatedWithAdress>
  <DomainObject.Predmet.StrankaFormatedWithAdressOIB>
    <izvorni_sadrzaj> FINA Regionalni centar Zagreb, OIB 85821130368, Trg svibanjskih žrtava 1995. 1, 10000 Zagreb; Fond za zaštitu okoliša i energetsku učinkovitost, OIB 85828625994, Radnička cesta 80, 10000 Zagreb; HRVATSKA LUTRIJA d.o.o., OIB 27905228158, Ulica grada Vukovara 72, 10000 Zagreb; DNK UGOSTITELJSTVO d.o.o., OIB 52649617505, Kalabarovo vrelo 19, 10000 Zagreb</izvorni_sadrzaj>
    <derivirana_varijabla naziv="DomainObject.Predmet.StrankaFormatedWithAdressOIB_1"> FINA Regionalni centar Zagreb, OIB 85821130368, Trg svibanjskih žrtava 1995. 1, 10000 Zagreb; Fond za zaštitu okoliša i energetsku učinkovitost, OIB 85828625994, Radnička cesta 80, 10000 Zagreb; HRVATSKA LUTRIJA d.o.o., OIB 27905228158, Ulica grada Vukovara 72, 10000 Zagreb; DNK UGOSTITELJSTVO d.o.o., OIB 52649617505, Kalabarovo vrelo 19, 10000 Zagreb</derivirana_varijabla>
  </DomainObject.Predmet.StrankaFormatedWithAdressOIB>
  <DomainObject.Predmet.StrankaWithAdress>
    <izvorni_sadrzaj>FINA Regionalni centar Zagreb Trg svibanjskih žrtava 1995. 1,10000 Zagreb,Fond za zaštitu okoliša i energetsku učinkovitost Radnička cesta 80,10000 Zagreb,HRVATSKA LUTRIJA d.o.o. Ulica grada Vukovara 72,10000 Zagreb,DNK UGOSTITELJSTVO d.o.o. Kalabarovo vrelo 19,10000 Zagreb</izvorni_sadrzaj>
    <derivirana_varijabla naziv="DomainObject.Predmet.StrankaWithAdress_1">FINA Regionalni centar Zagreb Trg svibanjskih žrtava 1995. 1,10000 Zagreb,Fond za zaštitu okoliša i energetsku učinkovitost Radnička cesta 80,10000 Zagreb,HRVATSKA LUTRIJA d.o.o. Ulica grada Vukovara 72,10000 Zagreb,DNK UGOSTITELJSTVO d.o.o. Kalabarovo vrelo 19,10000 Zagreb</derivirana_varijabla>
  </DomainObject.Predmet.StrankaWithAdress>
  <DomainObject.Predmet.StrankaWithAdressOIB>
    <izvorni_sadrzaj>FINA Regionalni centar Zagreb, OIB 85821130368, Trg svibanjskih žrtava 1995. 1,10000 Zagreb,Fond za zaštitu okoliša i energetsku učinkovitost, OIB 85828625994, Radnička cesta 80,10000 Zagreb,HRVATSKA LUTRIJA d.o.o., OIB 27905228158, Ulica grada Vukovara 72,10000 Zagreb,DNK UGOSTITELJSTVO d.o.o., OIB 52649617505, Kalabarovo vrelo 19,10000 Zagreb</izvorni_sadrzaj>
    <derivirana_varijabla naziv="DomainObject.Predmet.StrankaWithAdressOIB_1">FINA Regionalni centar Zagreb, OIB 85821130368, Trg svibanjskih žrtava 1995. 1,10000 Zagreb,Fond za zaštitu okoliša i energetsku učinkovitost, OIB 85828625994, Radnička cesta 80,10000 Zagreb,HRVATSKA LUTRIJA d.o.o., OIB 27905228158, Ulica grada Vukovara 72,10000 Zagreb,DNK UGOSTITELJSTVO d.o.o., OIB 52649617505, Kalabarovo vrelo 19,10000 Zagreb</derivirana_varijabla>
  </DomainObject.Predmet.StrankaWithAdressOIB>
  <DomainObject.Predmet.StrankaNazivFormated>
    <izvorni_sadrzaj>FINA Regionalni centar Zagreb,Fond za zaštitu okoliša i energetsku učinkovitost,HRVATSKA LUTRIJA d.o.o.,DNK UGOSTITELJSTVO d.o.o.</izvorni_sadrzaj>
    <derivirana_varijabla naziv="DomainObject.Predmet.StrankaNazivFormated_1">FINA Regionalni centar Zagreb,Fond za zaštitu okoliša i energetsku učinkovitost,HRVATSKA LUTRIJA d.o.o.,DNK UGOSTITELJSTVO d.o.o.</derivirana_varijabla>
  </DomainObject.Predmet.StrankaNazivFormated>
  <DomainObject.Predmet.StrankaNazivFormatedOIB>
    <izvorni_sadrzaj>FINA Regionalni centar Zagreb, OIB 85821130368,Fond za zaštitu okoliša i energetsku učinkovitost, OIB 85828625994,HRVATSKA LUTRIJA d.o.o., OIB 27905228158,DNK UGOSTITELJSTVO d.o.o., OIB 52649617505</izvorni_sadrzaj>
    <derivirana_varijabla naziv="DomainObject.Predmet.StrankaNazivFormatedOIB_1">FINA Regionalni centar Zagreb, OIB 85821130368,Fond za zaštitu okoliša i energetsku učinkovitost, OIB 85828625994,HRVATSKA LUTRIJA d.o.o., OIB 27905228158,DNK UGOSTITELJSTVO d.o.o., OIB 52649617505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Fond za zaštitu okoliša i energetsku učinkovitost</item>
      <item>HRVATSKA LUTRIJA d.o.o.</item>
      <item>DNK UGOSTITELJSTVO d.o.o.</item>
    </izvorni_sadrzaj>
    <derivirana_varijabla naziv="DomainObject.Predmet.StrankaListFormated_1">
      <item>FINA Regionalni centar Zagreb</item>
      <item>Fond za zaštitu okoliša i energetsku učinkovitost</item>
      <item>HRVATSKA LUTRIJA d.o.o.</item>
      <item>DNK UGOSTITELJSTVO d.o.o.</item>
    </derivirana_varijabla>
  </DomainObject.Predmet.StrankaListFormated>
  <DomainObject.Predmet.StrankaListFormatedOIB>
    <izvorni_sadrzaj>
      <item>FINA Regionalni centar Zagreb, OIB 85821130368</item>
      <item>Fond za zaštitu okoliša i energetsku učinkovitost, OIB 85828625994</item>
      <item>HRVATSKA LUTRIJA d.o.o., OIB 27905228158</item>
      <item>DNK UGOSTITELJSTVO d.o.o., OIB 52649617505</item>
    </izvorni_sadrzaj>
    <derivirana_varijabla naziv="DomainObject.Predmet.StrankaListFormatedOIB_1">
      <item>FINA Regionalni centar Zagreb, OIB 85821130368</item>
      <item>Fond za zaštitu okoliša i energetsku učinkovitost, OIB 85828625994</item>
      <item>HRVATSKA LUTRIJA d.o.o., OIB 27905228158</item>
      <item>DNK UGOSTITELJSTVO d.o.o., OIB 52649617505</item>
    </derivirana_varijabla>
  </DomainObject.Predmet.StrankaListFormatedOIB>
  <DomainObject.Predmet.StrankaListFormatedWithAdress>
    <izvorni_sadrzaj>
      <item>FINA Regionalni centar Zagreb, Trg svibanjskih žrtava 1995. 1, 10000 Zagreb</item>
      <item>Fond za zaštitu okoliša i energetsku učinkovitost, Radnička cesta 80, 10000 Zagreb</item>
      <item>HRVATSKA LUTRIJA d.o.o., Ulica grada Vukovara 72, 10000 Zagreb</item>
      <item>DNK UGOSTITELJSTVO d.o.o., Kalabarovo vrelo 19, 10000 Zagreb</item>
    </izvorni_sadrzaj>
    <derivirana_varijabla naziv="DomainObject.Predmet.StrankaListFormatedWithAdress_1">
      <item>FINA Regionalni centar Zagreb, Trg svibanjskih žrtava 1995. 1, 10000 Zagreb</item>
      <item>Fond za zaštitu okoliša i energetsku učinkovitost, Radnička cesta 80, 10000 Zagreb</item>
      <item>HRVATSKA LUTRIJA d.o.o., Ulica grada Vukovara 72, 10000 Zagreb</item>
      <item>DNK UGOSTITELJSTVO d.o.o., Kalabarovo vrelo 19,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Fond za zaštitu okoliša i energetsku učinkovitost, OIB 85828625994, Radnička cesta 80, 10000 Zagreb</item>
      <item>HRVATSKA LUTRIJA d.o.o., OIB 27905228158, Ulica grada Vukovara 72, 10000 Zagreb</item>
      <item>DNK UGOSTITELJSTVO d.o.o., OIB 52649617505, Kalabarovo vrelo 19, 10000 Zagreb</item>
    </izvorni_sadrzaj>
    <derivirana_varijabla naziv="DomainObject.Predmet.StrankaListFormatedWithAdressOIB_1">
      <item>FINA Regionalni centar Zagreb, OIB 85821130368, Trg svibanjskih žrtava 1995. 1, 10000 Zagreb</item>
      <item>Fond za zaštitu okoliša i energetsku učinkovitost, OIB 85828625994, Radnička cesta 80, 10000 Zagreb</item>
      <item>HRVATSKA LUTRIJA d.o.o., OIB 27905228158, Ulica grada Vukovara 72, 10000 Zagreb</item>
      <item>DNK UGOSTITELJSTVO d.o.o., OIB 52649617505, Kalabarovo vrelo 19, 10000 Zagreb</item>
    </derivirana_varijabla>
  </DomainObject.Predmet.StrankaListFormatedWithAdressOIB>
  <DomainObject.Predmet.StrankaListNazivFormated>
    <izvorni_sadrzaj>
      <item>FINA Regionalni centar Zagreb</item>
      <item>Fond za zaštitu okoliša i energetsku učinkovitost</item>
      <item>HRVATSKA LUTRIJA d.o.o.</item>
      <item>DNK UGOSTITELJSTVO d.o.o.</item>
    </izvorni_sadrzaj>
    <derivirana_varijabla naziv="DomainObject.Predmet.StrankaListNazivFormated_1">
      <item>FINA Regionalni centar Zagreb</item>
      <item>Fond za zaštitu okoliša i energetsku učinkovitost</item>
      <item>HRVATSKA LUTRIJA d.o.o.</item>
      <item>DNK UGOSTITELJSTVO d.o.o.</item>
    </derivirana_varijabla>
  </DomainObject.Predmet.StrankaListNazivFormated>
  <DomainObject.Predmet.StrankaListNazivFormatedOIB>
    <izvorni_sadrzaj>
      <item>FINA Regionalni centar Zagreb, OIB 85821130368</item>
      <item>Fond za zaštitu okoliša i energetsku učinkovitost, OIB 85828625994</item>
      <item>HRVATSKA LUTRIJA d.o.o., OIB 27905228158</item>
      <item>DNK UGOSTITELJSTVO d.o.o., OIB 52649617505</item>
    </izvorni_sadrzaj>
    <derivirana_varijabla naziv="DomainObject.Predmet.StrankaListNazivFormatedOIB_1">
      <item>FINA Regionalni centar Zagreb, OIB 85821130368</item>
      <item>Fond za zaštitu okoliša i energetsku učinkovitost, OIB 85828625994</item>
      <item>HRVATSKA LUTRIJA d.o.o., OIB 27905228158</item>
      <item>DNK UGOSTITELJSTVO d.o.o., OIB 52649617505</item>
    </derivirana_varijabla>
  </DomainObject.Predmet.StrankaListNazivFormatedOIB>
  <DomainObject.Predmet.ProtuStrankaListFormated>
    <izvorni_sadrzaj>
      <item>CARPONA PRINT d.o.o. zastupanog po punomoćniku Ivan Šalković; Marijo Fabijančić; Damir Jurinjak; Andrija Šalković</item>
    </izvorni_sadrzaj>
    <derivirana_varijabla naziv="DomainObject.Predmet.ProtuStrankaListFormated_1">
      <item>CARPONA PRINT d.o.o. zastupanog po punomoćniku Ivan Šalković; Marijo Fabijančić; Damir Jurinjak; Andrija Šalković</item>
    </derivirana_varijabla>
  </DomainObject.Predmet.ProtuStrankaListFormated>
  <DomainObject.Predmet.ProtuStrankaListFormatedOIB>
    <izvorni_sadrzaj>
      <item>CARPONA PRINT d.o.o., OIB 22592948072 zastupanog po punomoćniku Ivan Šalković; Marijo Fabijančić; Damir Jurinjak; Andrija Šalković</item>
    </izvorni_sadrzaj>
    <derivirana_varijabla naziv="DomainObject.Predmet.ProtuStrankaListFormatedOIB_1">
      <item>CARPONA PRINT d.o.o., OIB 22592948072 zastupanog po punomoćniku Ivan Šalković; Marijo Fabijančić; Damir Jurinjak; Andrija Šalković</item>
    </derivirana_varijabla>
  </DomainObject.Predmet.ProtuStrankaListFormatedOIB>
  <DomainObject.Predmet.ProtuStrankaListFormatedWithAdress>
    <izvorni_sadrzaj>
      <item>CARPONA PRINT d.o.o., Frana Galovića 9, 49000 Krapina zastupanog po punomoćniku Ivan Šalković; Marijo Fabijančić; Damir Jurinjak; Andrija Šalković</item>
    </izvorni_sadrzaj>
    <derivirana_varijabla naziv="DomainObject.Predmet.ProtuStrankaListFormatedWithAdress_1">
      <item>CARPONA PRINT d.o.o., Frana Galovića 9, 49000 Krapina zastupanog po punomoćniku Ivan Šalković; Marijo Fabijančić; Damir Jurinjak; Andrija Šalković</item>
    </derivirana_varijabla>
  </DomainObject.Predmet.ProtuStrankaListFormatedWithAdress>
  <DomainObject.Predmet.ProtuStrankaListFormatedWithAdressOIB>
    <izvorni_sadrzaj>
      <item>CARPONA PRINT d.o.o., OIB 22592948072, Frana Galovića 9, 49000 Krapina zastupanog po punomoćniku Ivan Šalković; Marijo Fabijančić; Damir Jurinjak; Andrija Šalković</item>
    </izvorni_sadrzaj>
    <derivirana_varijabla naziv="DomainObject.Predmet.ProtuStrankaListFormatedWithAdressOIB_1">
      <item>CARPONA PRINT d.o.o., OIB 22592948072, Frana Galovića 9, 49000 Krapina zastupanog po punomoćniku Ivan Šalković; Marijo Fabijančić; Damir Jurinjak; Andrija Šalković</item>
    </derivirana_varijabla>
  </DomainObject.Predmet.ProtuStrankaListFormatedWithAdressOIB>
  <DomainObject.Predmet.ProtuStrankaListNazivFormated>
    <izvorni_sadrzaj>
      <item>CARPONA PRINT d.o.o.</item>
    </izvorni_sadrzaj>
    <derivirana_varijabla naziv="DomainObject.Predmet.ProtuStrankaListNazivFormated_1">
      <item>CARPONA PRINT d.o.o.</item>
    </derivirana_varijabla>
  </DomainObject.Predmet.ProtuStrankaListNazivFormated>
  <DomainObject.Predmet.ProtuStrankaListNazivFormatedOIB>
    <izvorni_sadrzaj>
      <item>CARPONA PRINT d.o.o., OIB 22592948072</item>
    </izvorni_sadrzaj>
    <derivirana_varijabla naziv="DomainObject.Predmet.ProtuStrankaListNazivFormatedOIB_1">
      <item>CARPONA PRINT d.o.o., OIB 22592948072</item>
    </derivirana_varijabla>
  </DomainObject.Predmet.ProtuStrankaListNazivFormatedOIB>
  <DomainObject.Predmet.OstaliListFormated>
    <izvorni_sadrzaj>
      <item>Damir Jurinjak punomoćnik sudionika u postupku CARPONA PRINT d.o.o.</item>
      <item>Andrija Šalković punomoćnik sudionika u postupku CARPONA PRINT d.o.o.</item>
      <item>Marijo Fabijančić punomoćnik sudionika u postupku CARPONA PRINT d.o.o.</item>
      <item>Ivan Šalković punomoćnik sudionika u postupku CARPONA PRINT d.o.o.</item>
      <item>Jelić, Vuković &amp; Handžinski j.t.d.</item>
    </izvorni_sadrzaj>
    <derivirana_varijabla naziv="DomainObject.Predmet.OstaliListFormated_1">
      <item>Damir Jurinjak punomoćnik sudionika u postupku CARPONA PRINT d.o.o.</item>
      <item>Andrija Šalković punomoćnik sudionika u postupku CARPONA PRINT d.o.o.</item>
      <item>Marijo Fabijančić punomoćnik sudionika u postupku CARPONA PRINT d.o.o.</item>
      <item>Ivan Šalković punomoćnik sudionika u postupku CARPONA PRINT d.o.o.</item>
      <item>Jelić, Vuković &amp; Handžinski j.t.d.</item>
    </derivirana_varijabla>
  </DomainObject.Predmet.OstaliListFormated>
  <DomainObject.Predmet.OstaliListFormatedOIB>
    <izvorni_sadrzaj>
      <item>Damir Jurinjak, OIB 53512799551 punomoćnik sudionika u postupku CARPONA PRINT d.o.o.</item>
      <item>Andrija Šalković, OIB 50505259983 punomoćnik sudionika u postupku CARPONA PRINT d.o.o.</item>
      <item>Marijo Fabijančić, OIB 63694084389 punomoćnik sudionika u postupku CARPONA PRINT d.o.o.</item>
      <item>Ivan Šalković, OIB 39970544635 punomoćnik sudionika u postupku CARPONA PRINT d.o.o.</item>
      <item>Jelić, Vuković &amp; Handžinski j.t.d., OIB 99987305172</item>
    </izvorni_sadrzaj>
    <derivirana_varijabla naziv="DomainObject.Predmet.OstaliListFormatedOIB_1">
      <item>Damir Jurinjak, OIB 53512799551 punomoćnik sudionika u postupku CARPONA PRINT d.o.o.</item>
      <item>Andrija Šalković, OIB 50505259983 punomoćnik sudionika u postupku CARPONA PRINT d.o.o.</item>
      <item>Marijo Fabijančić, OIB 63694084389 punomoćnik sudionika u postupku CARPONA PRINT d.o.o.</item>
      <item>Ivan Šalković, OIB 39970544635 punomoćnik sudionika u postupku CARPONA PRINT d.o.o.</item>
      <item>Jelić, Vuković &amp; Handžinski j.t.d., OIB 99987305172</item>
    </derivirana_varijabla>
  </DomainObject.Predmet.OstaliListFormatedOIB>
  <DomainObject.Predmet.OstaliListFormatedWithAdress>
    <izvorni_sadrzaj>
      <item>Damir Jurinjak, Jazvine 19, 49232 Radoboj punomoćnik sudionika u postupku CARPONA PRINT d.o.o.</item>
      <item>Andrija Šalković, Jazvine 19, 49232 Radoboj punomoćnik sudionika u postupku CARPONA PRINT d.o.o.</item>
      <item>Marijo Fabijančić, Mihaljekov Jarek 12, 49000 Krapina punomoćnik sudionika u postupku CARPONA PRINT d.o.o.</item>
      <item>Ivan Šalković, Jazvine 19, 49232 Jazvine punomoćnik sudionika u postupku CARPONA PRINT d.o.o.</item>
      <item>Jelić, Vuković &amp; Handžinski j.t.d., Domagojeva 4, 10000 Zagreb</item>
    </izvorni_sadrzaj>
    <derivirana_varijabla naziv="DomainObject.Predmet.OstaliListFormatedWithAdress_1">
      <item>Damir Jurinjak, Jazvine 19, 49232 Radoboj punomoćnik sudionika u postupku CARPONA PRINT d.o.o.</item>
      <item>Andrija Šalković, Jazvine 19, 49232 Radoboj punomoćnik sudionika u postupku CARPONA PRINT d.o.o.</item>
      <item>Marijo Fabijančić, Mihaljekov Jarek 12, 49000 Krapina punomoćnik sudionika u postupku CARPONA PRINT d.o.o.</item>
      <item>Ivan Šalković, Jazvine 19, 49232 Jazvine punomoćnik sudionika u postupku CARPONA PRINT d.o.o.</item>
      <item>Jelić, Vuković &amp; Handžinski j.t.d., Domagojeva 4, 10000 Zagreb</item>
    </derivirana_varijabla>
  </DomainObject.Predmet.OstaliListFormatedWithAdress>
  <DomainObject.Predmet.OstaliListFormatedWithAdressOIB>
    <izvorni_sadrzaj>
      <item>Damir Jurinjak, OIB 53512799551, Jazvine 19, 49232 Radoboj punomoćnik sudionika u postupku CARPONA PRINT d.o.o.</item>
      <item>Andrija Šalković, OIB 50505259983, Jazvine 19, 49232 Radoboj punomoćnik sudionika u postupku CARPONA PRINT d.o.o.</item>
      <item>Marijo Fabijančić, OIB 63694084389, Mihaljekov Jarek 12, 49000 Krapina punomoćnik sudionika u postupku CARPONA PRINT d.o.o.</item>
      <item>Ivan Šalković, OIB 39970544635, Jazvine 19, 49232 Jazvine punomoćnik sudionika u postupku CARPONA PRINT d.o.o.</item>
      <item>Jelić, Vuković &amp; Handžinski j.t.d., OIB 99987305172, Domagojeva 4, 10000 Zagreb</item>
    </izvorni_sadrzaj>
    <derivirana_varijabla naziv="DomainObject.Predmet.OstaliListFormatedWithAdressOIB_1">
      <item>Damir Jurinjak, OIB 53512799551, Jazvine 19, 49232 Radoboj punomoćnik sudionika u postupku CARPONA PRINT d.o.o.</item>
      <item>Andrija Šalković, OIB 50505259983, Jazvine 19, 49232 Radoboj punomoćnik sudionika u postupku CARPONA PRINT d.o.o.</item>
      <item>Marijo Fabijančić, OIB 63694084389, Mihaljekov Jarek 12, 49000 Krapina punomoćnik sudionika u postupku CARPONA PRINT d.o.o.</item>
      <item>Ivan Šalković, OIB 39970544635, Jazvine 19, 49232 Jazvine punomoćnik sudionika u postupku CARPONA PRINT d.o.o.</item>
      <item>Jelić, Vuković &amp; Handžinski j.t.d., OIB 99987305172, Domagojeva 4, 10000 Zagreb</item>
    </derivirana_varijabla>
  </DomainObject.Predmet.OstaliListFormatedWithAdressOIB>
  <DomainObject.Predmet.OstaliListNazivFormated>
    <izvorni_sadrzaj>
      <item>Damir Jurinjak</item>
      <item>Andrija Šalković</item>
      <item>Marijo Fabijančić</item>
      <item>Ivan Šalković</item>
      <item>Jelić, Vuković &amp; Handžinski j.t.d.</item>
    </izvorni_sadrzaj>
    <derivirana_varijabla naziv="DomainObject.Predmet.OstaliListNazivFormated_1">
      <item>Damir Jurinjak</item>
      <item>Andrija Šalković</item>
      <item>Marijo Fabijančić</item>
      <item>Ivan Šalković</item>
      <item>Jelić, Vuković &amp; Handžinski j.t.d.</item>
    </derivirana_varijabla>
  </DomainObject.Predmet.OstaliListNazivFormated>
  <DomainObject.Predmet.OstaliListNazivFormatedOIB>
    <izvorni_sadrzaj>
      <item>Damir Jurinjak, OIB 53512799551</item>
      <item>Andrija Šalković, OIB 50505259983</item>
      <item>Marijo Fabijančić, OIB 63694084389</item>
      <item>Ivan Šalković, OIB 39970544635</item>
      <item>Jelić, Vuković &amp; Handžinski j.t.d., OIB 99987305172</item>
    </izvorni_sadrzaj>
    <derivirana_varijabla naziv="DomainObject.Predmet.OstaliListNazivFormatedOIB_1">
      <item>Damir Jurinjak, OIB 53512799551</item>
      <item>Andrija Šalković, OIB 50505259983</item>
      <item>Marijo Fabijančić, OIB 63694084389</item>
      <item>Ivan Šalković, OIB 39970544635</item>
      <item>Jelić, Vuković &amp; Handžinski j.t.d., OIB 99987305172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CARPONA PRINT d.o.o.</izvorni_sadrzaj>
    <derivirana_varijabla naziv="DomainObject.Predmet.ProtustrankaIDrugi_1">CARPONA PRINT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CARPONA PRINT d.o.o., OIB 22592948072, Frana Galovića 9, 49000 Krapina</izvorni_sadrzaj>
    <derivirana_varijabla naziv="DomainObject.Predmet.ProtustrankaIDrugiAdressOIB_1">CARPONA PRINT d.o.o., OIB 22592948072, Frana Galovića 9,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CARPONA PRINT d.o.o.</item>
      <item>FINA Regionalni centar Zagreb</item>
      <item>Damir Jurinjak</item>
      <item>Andrija Šalković</item>
      <item>Marijo Fabijančić</item>
      <item>Ivan Šalković</item>
      <item>Fond za zaštitu okoliša i energetsku učinkovitost</item>
      <item>HRVATSKA LUTRIJA d.o.o.</item>
      <item>DNK UGOSTITELJSTVO d.o.o.</item>
      <item>Jelić, Vuković &amp; Handžinski j.t.d.</item>
    </izvorni_sadrzaj>
    <derivirana_varijabla naziv="DomainObject.Predmet.SudioniciListNaziv_1">
      <item>CARPONA PRINT d.o.o.</item>
      <item>FINA Regionalni centar Zagreb</item>
      <item>Damir Jurinjak</item>
      <item>Andrija Šalković</item>
      <item>Marijo Fabijančić</item>
      <item>Ivan Šalković</item>
      <item>Fond za zaštitu okoliša i energetsku učinkovitost</item>
      <item>HRVATSKA LUTRIJA d.o.o.</item>
      <item>DNK UGOSTITELJSTVO d.o.o.</item>
      <item>Jelić, Vuković &amp; Handžinski j.t.d.</item>
    </derivirana_varijabla>
  </DomainObject.Predmet.SudioniciListNaziv>
  <DomainObject.Predmet.SudioniciListAdressOIB>
    <izvorni_sadrzaj>
      <item>CARPONA PRINT d.o.o., OIB 22592948072, Frana Galovića 9,49000 Krapina</item>
      <item>FINA Regionalni centar Zagreb, OIB 85821130368, Trg svibanjskih žrtava 1995. 1,10000 Zagreb</item>
      <item>Damir Jurinjak, OIB 53512799551, Jazvine 19,49232 Radoboj</item>
      <item>Andrija Šalković, OIB 50505259983, Jazvine 19,49232 Radoboj</item>
      <item>Marijo Fabijančić, OIB 63694084389, Mihaljekov Jarek 12,49000 Krapina</item>
      <item>Ivan Šalković, OIB 39970544635, Jazvine 19,49232 Jazvine</item>
      <item>Fond za zaštitu okoliša i energetsku učinkovitost, OIB 85828625994, Radnička cesta 80,10000 Zagreb</item>
      <item>HRVATSKA LUTRIJA d.o.o., OIB 27905228158, Ulica grada Vukovara 72,10000 Zagreb</item>
      <item>DNK UGOSTITELJSTVO d.o.o., OIB 52649617505, Kalabarovo vrelo 19,10000 Zagreb</item>
      <item>Jelić, Vuković &amp; Handžinski j.t.d., OIB 99987305172, Domagojeva 4,10000 Zagreb</item>
    </izvorni_sadrzaj>
    <derivirana_varijabla naziv="DomainObject.Predmet.SudioniciListAdressOIB_1">
      <item>CARPONA PRINT d.o.o., OIB 22592948072, Frana Galovića 9,49000 Krapina</item>
      <item>FINA Regionalni centar Zagreb, OIB 85821130368, Trg svibanjskih žrtava 1995. 1,10000 Zagreb</item>
      <item>Damir Jurinjak, OIB 53512799551, Jazvine 19,49232 Radoboj</item>
      <item>Andrija Šalković, OIB 50505259983, Jazvine 19,49232 Radoboj</item>
      <item>Marijo Fabijančić, OIB 63694084389, Mihaljekov Jarek 12,49000 Krapina</item>
      <item>Ivan Šalković, OIB 39970544635, Jazvine 19,49232 Jazvine</item>
      <item>Fond za zaštitu okoliša i energetsku učinkovitost, OIB 85828625994, Radnička cesta 80,10000 Zagreb</item>
      <item>HRVATSKA LUTRIJA d.o.o., OIB 27905228158, Ulica grada Vukovara 72,10000 Zagreb</item>
      <item>DNK UGOSTITELJSTVO d.o.o., OIB 52649617505, Kalabarovo vrelo 19,10000 Zagreb</item>
      <item>Jelić, Vuković &amp; Handžinski j.t.d., OIB 99987305172, Domagojeva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22592948072</item>
      <item>, OIB 85821130368</item>
      <item>, OIB 53512799551</item>
      <item>, OIB 50505259983</item>
      <item>, OIB 63694084389</item>
      <item>, OIB 39970544635</item>
      <item>, OIB 85828625994</item>
      <item>, OIB 27905228158</item>
      <item>, OIB 52649617505</item>
      <item>, OIB 99987305172</item>
    </izvorni_sadrzaj>
    <derivirana_varijabla naziv="DomainObject.Predmet.SudioniciListNazivOIB_1">
      <item>, OIB 22592948072</item>
      <item>, OIB 85821130368</item>
      <item>, OIB 53512799551</item>
      <item>, OIB 50505259983</item>
      <item>, OIB 63694084389</item>
      <item>, OIB 39970544635</item>
      <item>, OIB 85828625994</item>
      <item>, OIB 27905228158</item>
      <item>, OIB 52649617505</item>
      <item>, OIB 99987305172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8F4BF8-0059-414E-8300-11AE1DFC75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1248</properties:Characters>
  <properties:Lines>43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KARLOVCU po sucu Frani Prpiću, kao sucu pojedincu, u ovršnoj stvari  ovrhovoditelja KARLOVAČKA PIVOVAR</vt:lpstr>
    </vt:vector>
  </properties:TitlesOfParts>
  <properties:LinksUpToDate>false</properties:LinksUpToDate>
  <properties:CharactersWithSpaces>1551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2018-03-28T07:42:00Z</dcterms:created>
  <dc:creator>Korisnik</dc:creator>
  <cp:lastModifiedBy>Renata Klokočki</cp:lastModifiedBy>
  <cp:lastPrinted>2017-10-13T10:22:00Z</cp:lastPrinted>
  <dcterms:modified xmlns:xsi="http://www.w3.org/2001/XMLSchema-instance" xsi:type="dcterms:W3CDTF">2018-03-28T07:48:00Z</dcterms:modified>
  <cp:revision>4</cp:revision>
  <dc:title>TRGOVAČKI SUD U KARLOVCU po sucu Frani Prpiću, kao sucu pojedincu, u ovršnoj stvari  ovrhovoditelja KARLOVAČKA PIVOVAR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o ispravku- -2018--ADRESA STEČAJNOG upravitelja-St-704-17.docx)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