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0a05" w14:paraId="48c0a0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C2890">
        <w:rPr>
          <w:lang w:val="hr-HR"/>
        </w:rPr>
        <w:t>CROEX d.o.o., Split, Put Supavla 39 1 a, OIB: 32298779904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C2890">
        <w:rPr>
          <w:lang w:val="hr-HR"/>
        </w:rPr>
        <w:t>CROEX d.o.o., Split, Put Supavla 39 1 a, OIB: 32298779904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C0794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10</w:t>
      </w:r>
      <w:r w:rsidR="007B5733">
        <w:rPr>
          <w:color w:themeColor="text1" w:val="000000"/>
          <w:lang w:val="hr-HR"/>
        </w:rPr>
        <w:t>,</w:t>
      </w:r>
      <w:r w:rsidR="004C07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85E1B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C2890">
        <w:rPr>
          <w:lang w:val="hr-HR"/>
        </w:rPr>
        <w:t>CROEX d.o.o., Split, Put Supavla 39 1 a, OIB: 32298779904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1</w:t>
      </w:r>
      <w:r w:rsidR="00BC2890">
        <w:rPr>
          <w:lang w:val="hr-HR"/>
        </w:rPr>
        <w:t>1</w:t>
      </w:r>
      <w:r w:rsidR="002331B4" w:rsidRPr="00275B05">
        <w:rPr>
          <w:lang w:val="hr-HR"/>
        </w:rPr>
        <w:t>.</w:t>
      </w:r>
      <w:r w:rsidR="0051513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51513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C2890">
        <w:rPr>
          <w:lang w:val="hr-HR"/>
        </w:rPr>
        <w:t>CROEX d.o.o., Split, Put Supavla 39 1 a, OIB: 32298779904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5C5">
        <w:rPr>
          <w:lang w:val="hr-HR"/>
        </w:rPr>
        <w:t>0</w:t>
      </w:r>
      <w:r w:rsidR="00BC2890">
        <w:rPr>
          <w:lang w:val="hr-HR"/>
        </w:rPr>
        <w:t>4</w:t>
      </w:r>
      <w:r w:rsidR="00E20AC9">
        <w:rPr>
          <w:lang w:val="hr-HR"/>
        </w:rPr>
        <w:t xml:space="preserve">. </w:t>
      </w:r>
      <w:r w:rsidR="00BC2890">
        <w:rPr>
          <w:lang w:val="hr-HR"/>
        </w:rPr>
        <w:t>01.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BC2890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C2890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C2890">
        <w:rPr>
          <w:lang w:val="hr-HR"/>
        </w:rPr>
        <w:t>138.461,57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515133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</w:t>
    </w:r>
    <w:r w:rsidR="00BC2890">
      <w:rPr>
        <w:lang w:val="hr-HR"/>
      </w:rPr>
      <w:t>05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C2890">
      <w:rPr>
        <w:lang w:val="hr-HR"/>
      </w:rPr>
      <w:t>105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B025D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CROEX Tvornica privrednih eksploziva društvo s ograničenom odgovornošću</izvorni_sadrzaj>
    <derivirana_varijabla naziv="DomainObject.Predmet.ProtustrankaFormated_1">  CROEX Tvornica privrednih eksploziva društvo s ograničenom odgovornošću</derivirana_varijabla>
  </DomainObject.Predmet.ProtustrankaFormated>
  <DomainObject.Predmet.ProtustrankaFormatedOIB>
    <izvorni_sadrzaj>  CROEX Tvornica privrednih eksploziva društvo s ograničenom odgovornošću, OIB 32298779904</izvorni_sadrzaj>
    <derivirana_varijabla naziv="DomainObject.Predmet.ProtustrankaFormatedOIB_1">  CROEX Tvornica privrednih eksploziva društvo s ograničenom odgovornošću, OIB 32298779904</derivirana_varijabla>
  </DomainObject.Predmet.ProtustrankaFormatedOIB>
  <DomainObject.Predmet.ProtustrankaFormatedWithAdress>
    <izvorni_sadrzaj> CROEX Tvornica privrednih eksploziva društvo s ograničenom odgovornošću, Put Supavla 39 1/a, 21000 Split</izvorni_sadrzaj>
    <derivirana_varijabla naziv="DomainObject.Predmet.ProtustrankaFormatedWithAdress_1"> CROEX Tvornica privrednih eksploziva društvo s ograničenom odgovornošću, Put Supavla 39 1/a, 21000 Split</derivirana_varijabla>
  </DomainObject.Predmet.ProtustrankaFormatedWithAdress>
  <DomainObject.Predmet.ProtustrankaFormatedWithAdressOIB>
    <izvorni_sadrzaj> CROEX Tvornica privrednih eksploziva društvo s ograničenom odgovornošću, OIB 32298779904, Put Supavla 39 1/a, 21000 Split</izvorni_sadrzaj>
    <derivirana_varijabla naziv="DomainObject.Predmet.ProtustrankaFormatedWithAdressOIB_1"> CROEX Tvornica privrednih eksploziva društvo s ograničenom odgovornošću, OIB 32298779904, Put Supavla 39 1/a, 21000 Split</derivirana_varijabla>
  </DomainObject.Predmet.ProtustrankaFormatedWithAdressOIB>
  <DomainObject.Predmet.ProtustrankaWithAdress>
    <izvorni_sadrzaj>CROEX Tvornica privrednih eksploziva društvo s ograničenom odgovornošću Put Supavla 39 1/a, 21000 Split</izvorni_sadrzaj>
    <derivirana_varijabla naziv="DomainObject.Predmet.ProtustrankaWithAdress_1">CROEX Tvornica privrednih eksploziva društvo s ograničenom odgovornošću Put Supavla 39 1/a, 21000 Split</derivirana_varijabla>
  </DomainObject.Predmet.ProtustrankaWithAdress>
  <DomainObject.Predmet.ProtustrankaWithAdressOIB>
    <izvorni_sadrzaj>CROEX Tvornica privrednih eksploziva društvo s ograničenom odgovornošću, OIB 32298779904, Put Supavla 39 1/a, 21000 Split</izvorni_sadrzaj>
    <derivirana_varijabla naziv="DomainObject.Predmet.ProtustrankaWithAdressOIB_1">CROEX Tvornica privrednih eksploziva društvo s ograničenom odgovornošću, OIB 32298779904, Put Supavla 39 1/a, 21000 Split</derivirana_varijabla>
  </DomainObject.Predmet.ProtustrankaWithAdressOIB>
  <DomainObject.Predmet.ProtustrankaNazivFormated>
    <izvorni_sadrzaj>CROEX Tvornica privrednih eksploziva društvo s ograničenom odgovornošću</izvorni_sadrzaj>
    <derivirana_varijabla naziv="DomainObject.Predmet.ProtustrankaNazivFormated_1">CROEX Tvornica privrednih eksploziva društvo s ograničenom odgovornošću</derivirana_varijabla>
  </DomainObject.Predmet.ProtustrankaNazivFormated>
  <DomainObject.Predmet.ProtustrankaNazivFormatedOIB>
    <izvorni_sadrzaj>CROEX Tvornica privrednih eksploziva društvo s ograničenom odgovornošću, OIB 32298779904</izvorni_sadrzaj>
    <derivirana_varijabla naziv="DomainObject.Predmet.ProtustrankaNazivFormatedOIB_1">CROEX Tvornica privrednih eksploziva društvo s ograničenom odgovornošću, OIB 32298779904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138461.57</izvorni_sadrzaj>
    <derivirana_varijabla naziv="DomainObject.Predmet.TrenutnaVrijednost_1">138461.57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CROEX Tvornica privrednih eksploziva društvo s ograničenom odgovornošću</item>
    </izvorni_sadrzaj>
    <derivirana_varijabla naziv="DomainObject.Predmet.ProtuStrankaListFormated_1">
      <item>CROEX Tvornica privrednih eksploziva društvo s ograničenom odgovornošću</item>
    </derivirana_varijabla>
  </DomainObject.Predmet.ProtuStrankaListFormated>
  <DomainObject.Predmet.ProtuStrankaListFormatedOIB>
    <izvorni_sadrzaj>
      <item>CROEX Tvornica privrednih eksploziva društvo s ograničenom odgovornošću, OIB 32298779904</item>
    </izvorni_sadrzaj>
    <derivirana_varijabla naziv="DomainObject.Predmet.ProtuStrankaListFormatedOIB_1">
      <item>CROEX Tvornica privrednih eksploziva društvo s ograničenom odgovornošću, OIB 32298779904</item>
    </derivirana_varijabla>
  </DomainObject.Predmet.ProtuStrankaListFormatedOIB>
  <DomainObject.Predmet.ProtuStrankaListFormatedWithAdress>
    <izvorni_sadrzaj>
      <item>CROEX Tvornica privrednih eksploziva društvo s ograničenom odgovornošću, Put Supavla 39 1/a, 21000 Split</item>
    </izvorni_sadrzaj>
    <derivirana_varijabla naziv="DomainObject.Predmet.ProtuStrankaListFormatedWithAdress_1">
      <item>CROEX Tvornica privrednih eksploziva društvo s ograničenom odgovornošću, Put Supavla 39 1/a, 21000 Split</item>
    </derivirana_varijabla>
  </DomainObject.Predmet.ProtuStrankaListFormatedWithAdress>
  <DomainObject.Predmet.ProtuStrankaListFormatedWithAdressOIB>
    <izvorni_sadrzaj>
      <item>CROEX Tvornica privrednih eksploziva društvo s ograničenom odgovornošću, OIB 32298779904, Put Supavla 39 1/a, 21000 Split</item>
    </izvorni_sadrzaj>
    <derivirana_varijabla naziv="DomainObject.Predmet.ProtuStrankaListFormatedWithAdressOIB_1">
      <item>CROEX Tvornica privrednih eksploziva društvo s ograničenom odgovornošću, OIB 32298779904, Put Supavla 39 1/a, 21000 Split</item>
    </derivirana_varijabla>
  </DomainObject.Predmet.ProtuStrankaListFormatedWithAdressOIB>
  <DomainObject.Predmet.ProtuStrankaListNazivFormated>
    <izvorni_sadrzaj>
      <item>CROEX Tvornica privrednih eksploziva društvo s ograničenom odgovornošću</item>
    </izvorni_sadrzaj>
    <derivirana_varijabla naziv="DomainObject.Predmet.ProtuStrankaListNazivFormated_1">
      <item>CROEX Tvornica privrednih eksploziva društvo s ograničenom odgovornošću</item>
    </derivirana_varijabla>
  </DomainObject.Predmet.ProtuStrankaListNazivFormated>
  <DomainObject.Predmet.ProtuStrankaListNazivFormatedOIB>
    <izvorni_sadrzaj>
      <item>CROEX Tvornica privrednih eksploziva društvo s ograničenom odgovornošću, OIB 32298779904</item>
    </izvorni_sadrzaj>
    <derivirana_varijabla naziv="DomainObject.Predmet.ProtuStrankaListNazivFormatedOIB_1">
      <item>CROEX Tvornica privrednih eksploziva društvo s ograničenom odgovornošću, OIB 32298779904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CROEX Tvornica privrednih eksploziva društvo s ograničenom odgovornošću</izvorni_sadrzaj>
    <derivirana_varijabla naziv="DomainObject.Predmet.ProtustrankaIDrugi_1">CROEX Tvornica privrednih eksploziva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CROEX Tvornica privrednih eksploziva društvo s ograničenom odgovornošću, OIB 32298779904, Put Supavla 39 1/a, 21000 Split</izvorni_sadrzaj>
    <derivirana_varijabla naziv="DomainObject.Predmet.ProtustrankaIDrugiAdressOIB_1">CROEX Tvornica privrednih eksploziva društvo s ograničenom odgovornošću, OIB 32298779904, Put Supavla 39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CROEX Tvornica privrednih eksploziva društvo s ograničenom odgovornošću</item>
      <item>FINANCIJSKA AGENCIJA, RC SPLIT</item>
    </izvorni_sadrzaj>
    <derivirana_varijabla naziv="DomainObject.Predmet.SudioniciListNaziv_1">
      <item>CROEX Tvornica privrednih eksploziva društvo s ograničenom odgovornošću</item>
      <item>FINANCIJSKA AGENCIJA, RC SPLIT</item>
    </derivirana_varijabla>
  </DomainObject.Predmet.SudioniciListNaziv>
  <DomainObject.Predmet.SudioniciListAdressOIB>
    <izvorni_sadrzaj>
      <item>CROEX Tvornica privrednih eksploziva društvo s ograničenom odgovornošću, OIB 32298779904, Put Supavla 39 1/a,21000 Split</item>
      <item>FINANCIJSKA AGENCIJA, RC SPLIT, OIB 85821130368, Mažuranićevo šetalište 24 b,21000 Split</item>
    </izvorni_sadrzaj>
    <derivirana_varijabla naziv="DomainObject.Predmet.SudioniciListAdressOIB_1">
      <item>CROEX Tvornica privrednih eksploziva društvo s ograničenom odgovornošću, OIB 32298779904, Put Supavla 39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32298779904</item>
      <item>, OIB 85821130368</item>
    </izvorni_sadrzaj>
    <derivirana_varijabla naziv="DomainObject.Predmet.SudioniciListNazivOIB_1">
      <item>, OIB 32298779904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66CBD-2407-48A7-87AA-B258664B2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4144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2016-07-14T07:45:00Z</cp:lastPrinted>
  <dcterms:modified xmlns:xsi="http://www.w3.org/2001/XMLSchema-instance" xsi:type="dcterms:W3CDTF">2016-07-14T07:49:00Z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