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071f" w14:paraId="948071f" w:rsidRDefault="00573468" w:rsidP="00573468" w:rsidR="00573468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3 St-512/2013-107                                                                           </w:t>
      </w:r>
    </w:p>
    <w:p w:rsidRDefault="00573468" w:rsidP="00573468" w:rsidR="00573468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 1. kolovoza 2017.</w:t>
      </w:r>
    </w:p>
    <w:p w:rsidRDefault="00573468" w:rsidP="00573468" w:rsidR="0057346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573468" w:rsidP="00573468" w:rsidR="00573468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>za devetu javnu dražbu</w:t>
      </w:r>
      <w:r>
        <w:rPr>
          <w:color w:val="222222"/>
        </w:rPr>
        <w:t xml:space="preserve"> određuje se za dan </w:t>
      </w:r>
      <w:r>
        <w:rPr>
          <w:b/>
          <w:color w:val="222222"/>
          <w:u w:val="single"/>
        </w:rPr>
        <w:t>3. listopada 2017. u  12,30 sati.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 w:rsidRPr="00573468">
        <w:rPr>
          <w:b/>
          <w:color w:val="222222"/>
        </w:rPr>
        <w:t>devetoj javnoj dražbi</w:t>
      </w:r>
      <w:r>
        <w:rPr>
          <w:color w:val="222222"/>
        </w:rPr>
        <w:t xml:space="preserve"> uz odgovarajuću primjenu propisa o ovrsi su slijedeće nekretnine:</w:t>
      </w:r>
    </w:p>
    <w:p w:rsidRDefault="00573468" w:rsidP="00573468" w:rsidR="00573468" w:rsidRPr="00135646">
      <w:pPr>
        <w:spacing w:beforeAutospacing="true" w:before="100"/>
        <w:ind w:firstLine="708"/>
        <w:jc w:val="both"/>
        <w:rPr>
          <w:b/>
          <w:u w:val="single"/>
        </w:rPr>
      </w:pPr>
      <w:r>
        <w:rPr>
          <w:color w:val="222222"/>
        </w:rPr>
        <w:t xml:space="preserve">- z. k. ul. 1249 k. o. </w:t>
      </w:r>
      <w:proofErr w:type="spellStart"/>
      <w:r>
        <w:rPr>
          <w:color w:val="222222"/>
        </w:rPr>
        <w:t>Slobodnica</w:t>
      </w:r>
      <w:proofErr w:type="spellEnd"/>
      <w:r>
        <w:rPr>
          <w:color w:val="222222"/>
        </w:rPr>
        <w:t xml:space="preserve"> k. č. br. 3520 Oranica </w:t>
      </w:r>
      <w:proofErr w:type="spellStart"/>
      <w:r>
        <w:rPr>
          <w:color w:val="222222"/>
        </w:rPr>
        <w:t>Đakovci</w:t>
      </w:r>
      <w:proofErr w:type="spellEnd"/>
      <w:r>
        <w:rPr>
          <w:color w:val="222222"/>
        </w:rPr>
        <w:t xml:space="preserve"> od 11707 m2, a koja nekretnina se prodaje na zakazanoj dražbi za cijenu koja ne može biti manja od </w:t>
      </w:r>
      <w:r w:rsidR="00135646" w:rsidRPr="00135646">
        <w:rPr>
          <w:b/>
          <w:u w:val="single"/>
        </w:rPr>
        <w:t>207.551,15</w:t>
      </w:r>
      <w:r w:rsidRPr="00135646">
        <w:rPr>
          <w:b/>
          <w:u w:val="single"/>
        </w:rPr>
        <w:t xml:space="preserve"> kn.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</w:p>
    <w:p w:rsidRDefault="00573468" w:rsidP="00573468" w:rsidR="00573468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573468" w:rsidP="00573468" w:rsidR="00573468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573468" w:rsidP="00573468" w:rsidR="00573468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t>3 St-512/2013-107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90 dana po  zaključenju javne dražbe. 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V.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573468" w:rsidP="00573468" w:rsidR="00573468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573468" w:rsidP="00573468" w:rsidR="0057346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X. Zainteresirane osobe mogu razgledati nekretnine i dokumentaciju vezanu za iste, u vrijeme dogovoreno sa upraviteljicom stečajne mase Almom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kojoj se mogu obratiti na telefon broj 0915318154.</w:t>
      </w:r>
    </w:p>
    <w:p w:rsidRDefault="00573468" w:rsidP="00573468" w:rsidR="0057346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573468" w:rsidP="00573468" w:rsidR="00573468">
      <w:pPr>
        <w:ind w:firstLine="708"/>
        <w:jc w:val="both"/>
      </w:pPr>
      <w:r>
        <w:t xml:space="preserve">U ovoj pravnoj stvari održana je </w:t>
      </w:r>
      <w:r w:rsidR="004E6A57">
        <w:t>osma</w:t>
      </w:r>
      <w:r>
        <w:t xml:space="preserve"> javna dražba na kojoj nije bilo zainteresiranih kupaca. </w:t>
      </w:r>
    </w:p>
    <w:p w:rsidRDefault="00573468" w:rsidP="00573468" w:rsidR="00573468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</w:t>
      </w:r>
    </w:p>
    <w:p w:rsidRDefault="00573468" w:rsidP="00573468" w:rsidR="00573468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1. kolovoza 2017.                                            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Daniela Martini </w:t>
      </w:r>
      <w:proofErr w:type="spellStart"/>
      <w:r>
        <w:rPr>
          <w:color w:val="222222"/>
        </w:rPr>
        <w:t>Maoduš</w:t>
      </w:r>
      <w:r w:rsidR="00EB37B4">
        <w:rPr>
          <w:color w:val="222222"/>
        </w:rPr>
        <w:t>a</w:t>
      </w:r>
      <w:proofErr w:type="spellEnd"/>
    </w:p>
    <w:p w:rsidRDefault="00573468" w:rsidP="00573468" w:rsidR="00573468">
      <w:pPr>
        <w:spacing w:beforeAutospacing="true" w:before="100"/>
        <w:rPr>
          <w:color w:val="222222"/>
        </w:rPr>
      </w:pPr>
    </w:p>
    <w:p w:rsidRDefault="00573468" w:rsidP="00573468" w:rsidR="00573468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Rj</w:t>
      </w:r>
      <w:proofErr w:type="spellEnd"/>
      <w:r>
        <w:rPr>
          <w:color w:val="222222"/>
        </w:rPr>
        <w:t xml:space="preserve">. 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>- oglasna ploča suda, E oglasna ploča– 17 dana</w:t>
      </w: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>- VTSRH-Stečaj putem e-</w:t>
      </w:r>
      <w:proofErr w:type="spellStart"/>
      <w:r>
        <w:rPr>
          <w:color w:val="222222"/>
        </w:rPr>
        <w:t>maila</w:t>
      </w:r>
      <w:proofErr w:type="spellEnd"/>
    </w:p>
    <w:p w:rsidRDefault="00573468" w:rsidP="00573468" w:rsidR="00573468">
      <w:pPr>
        <w:spacing w:beforeAutospacing="true" w:before="100"/>
        <w:rPr>
          <w:color w:val="222222"/>
        </w:rPr>
      </w:pPr>
    </w:p>
    <w:p w:rsidRDefault="00573468" w:rsidP="00573468" w:rsidR="00573468">
      <w:pPr>
        <w:spacing w:beforeAutospacing="true" w:before="100"/>
        <w:rPr>
          <w:color w:val="222222"/>
        </w:rPr>
      </w:pP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573468" w:rsidP="00573468" w:rsidR="00573468">
      <w:pPr>
        <w:spacing w:beforeAutospacing="true" w:before="100"/>
        <w:rPr>
          <w:color w:val="222222"/>
        </w:rPr>
      </w:pPr>
    </w:p>
    <w:p w:rsidRDefault="00573468" w:rsidP="00573468" w:rsidR="0057346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573468" w:rsidP="00573468" w:rsidR="00573468">
      <w:pPr>
        <w:spacing w:beforeAutospacing="true" w:before="100"/>
        <w:rPr>
          <w:color w:val="222222"/>
        </w:rPr>
      </w:pPr>
    </w:p>
    <w:p w:rsidRDefault="00573468" w:rsidP="00573468" w:rsidR="00573468">
      <w:pPr>
        <w:spacing w:beforeAutospacing="true" w:before="100"/>
        <w:rPr>
          <w:color w:val="222222"/>
        </w:rPr>
      </w:pPr>
    </w:p>
    <w:p w:rsidRDefault="00573468" w:rsidP="00573468" w:rsidR="00573468">
      <w:pPr>
        <w:spacing w:beforeAutospacing="true" w:before="100"/>
      </w:pPr>
    </w:p>
    <w:p w:rsidRDefault="00573468" w:rsidP="00573468" w:rsidR="00573468">
      <w:pPr>
        <w:pStyle w:val="Naslov3"/>
      </w:pPr>
    </w:p>
    <w:p w:rsidRDefault="00573468" w:rsidP="00573468" w:rsidR="00573468">
      <w:pPr>
        <w:pStyle w:val="SudNaziv"/>
      </w:pPr>
    </w:p>
    <w:p w:rsidRDefault="00573468" w:rsidP="00573468" w:rsidR="00573468">
      <w:pPr>
        <w:pStyle w:val="SudSjedite"/>
      </w:pPr>
      <w:r>
        <w:tab/>
      </w:r>
    </w:p>
    <w:p w:rsidRDefault="00573468" w:rsidP="00573468" w:rsidR="00573468">
      <w:pPr>
        <w:pStyle w:val="Naslovdokumenta"/>
      </w:pPr>
    </w:p>
    <w:p w:rsidRDefault="00573468" w:rsidP="00573468" w:rsidR="00573468">
      <w:pPr>
        <w:pStyle w:val="Poetniodjeljak"/>
      </w:pPr>
    </w:p>
    <w:p w:rsidRDefault="00573468" w:rsidP="00573468" w:rsidR="00573468">
      <w:pPr>
        <w:pStyle w:val="NormaleSPIS"/>
        <w:rPr>
          <w:noProof/>
        </w:rPr>
      </w:pPr>
    </w:p>
    <w:p w:rsidRDefault="00573468" w:rsidP="00573468" w:rsidR="00573468">
      <w:pPr>
        <w:pStyle w:val="ZapisniarPotpis"/>
      </w:pPr>
    </w:p>
    <w:p w:rsidRDefault="00573468" w:rsidP="00573468" w:rsidR="00573468"/>
    <w:p w:rsidRDefault="00573468" w:rsidP="00573468" w:rsidR="00573468"/>
    <w:p w:rsidRDefault="00E85CAF" w:rsidR="00E85CAF"/>
    <w:sectPr w:rsidR="00E85C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468"/>
    <w:rsid w:val="00056022"/>
    <w:rsid w:val="00135646"/>
    <w:rsid w:val="004E6A57"/>
    <w:rsid w:val="00573468"/>
    <w:rsid w:val="00670FED"/>
    <w:rsid w:val="00E85CAF"/>
    <w:rsid w:val="00EB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4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73468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5734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57346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73468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573468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573468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573468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7346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73468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7346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5734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4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4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4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73468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5734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57346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73468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573468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573468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573468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7346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73468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7346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5734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4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4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03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kal. 6.5.2017.</izvorni_sadrzaj>
    <derivirana_varijabla naziv="DomainObject.Predmet.PrimjedbaSuca_1">kal. 6.5.2017.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563</properties:Words>
  <properties:Characters>3007</properties:Characters>
  <properties:Lines>86</properties:Lines>
  <properties:Paragraphs>34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2017-08-01T08:34:00Z</dcterms:created>
  <dc:creator>wsadmin</dc:creator>
  <cp:lastModifiedBy>wsadmin</cp:lastModifiedBy>
  <dcterms:modified xmlns:xsi="http://www.w3.org/2001/XMLSchema-instance" xsi:type="dcterms:W3CDTF">2017-08-01T09:38:00Z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