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04af" w14:paraId="1ed04af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A7568">
        <w:t>683</w:t>
      </w:r>
      <w:r w:rsidR="00D97355">
        <w:t>7</w:t>
      </w:r>
      <w:r w:rsidR="00C06A6F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06A6F">
        <w:t>22.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D97355" w:rsidRPr="00D97355">
        <w:t xml:space="preserve">VETERAN PRIJEVOZ braniteljska zadruga, </w:t>
      </w:r>
      <w:r w:rsidR="00D97355">
        <w:t xml:space="preserve">MBS: </w:t>
      </w:r>
      <w:r w:rsidR="00D97355" w:rsidRPr="00D97355">
        <w:t>080859949</w:t>
      </w:r>
      <w:r w:rsidR="00D97355">
        <w:t xml:space="preserve">, </w:t>
      </w:r>
      <w:r w:rsidR="00D97355" w:rsidRPr="00D97355">
        <w:t>OIB:23341433685, Zagreb, Vankina 13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D97355">
        <w:t>11.673,99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C06A6F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C06A6F">
        <w:t>22.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A7568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2D3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03DFD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96E2E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06A6F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97355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2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2D3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2D3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2D3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2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2D3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2D3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2D3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6837</izvorni_sadrzaj>
    <derivirana_varijabla naziv="DomainObject.Predmet.Broj_1">6837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St-6837/2016</izvorni_sadrzaj>
    <derivirana_varijabla naziv="DomainObject.Predmet.OznakaBroj_1">St-6837/2016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VETERAN PRIJEVOZ braniteljska zadruga</izvorni_sadrzaj>
    <derivirana_varijabla naziv="DomainObject.Predmet.ProtustrankaFormated_1">  VETERAN PRIJEVOZ braniteljska zadruga</derivirana_varijabla>
  </DomainObject.Predmet.ProtustrankaFormated>
  <DomainObject.Predmet.ProtustrankaFormatedOIB>
    <izvorni_sadrzaj>  VETERAN PRIJEVOZ braniteljska zadruga, OIB 23341433685</izvorni_sadrzaj>
    <derivirana_varijabla naziv="DomainObject.Predmet.ProtustrankaFormatedOIB_1">  VETERAN PRIJEVOZ braniteljska zadruga, OIB 23341433685</derivirana_varijabla>
  </DomainObject.Predmet.ProtustrankaFormatedOIB>
  <DomainObject.Predmet.ProtustrankaFormatedWithAdress>
    <izvorni_sadrzaj> VETERAN PRIJEVOZ braniteljska zadruga, Vankina 13, 10000 Zagreb</izvorni_sadrzaj>
    <derivirana_varijabla naziv="DomainObject.Predmet.ProtustrankaFormatedWithAdress_1"> VETERAN PRIJEVOZ braniteljska zadruga, Vankina 13, 10000 Zagreb</derivirana_varijabla>
  </DomainObject.Predmet.ProtustrankaFormatedWithAdress>
  <DomainObject.Predmet.ProtustrankaFormatedWithAdressOIB>
    <izvorni_sadrzaj> VETERAN PRIJEVOZ braniteljska zadruga, OIB 23341433685, Vankina 13, 10000 Zagreb</izvorni_sadrzaj>
    <derivirana_varijabla naziv="DomainObject.Predmet.ProtustrankaFormatedWithAdressOIB_1"> VETERAN PRIJEVOZ braniteljska zadruga, OIB 23341433685, Vankina 13, 10000 Zagreb</derivirana_varijabla>
  </DomainObject.Predmet.ProtustrankaFormatedWithAdressOIB>
  <DomainObject.Predmet.ProtustrankaWithAdress>
    <izvorni_sadrzaj>VETERAN PRIJEVOZ braniteljska zadruga Vankina 13, 10000 Zagreb</izvorni_sadrzaj>
    <derivirana_varijabla naziv="DomainObject.Predmet.ProtustrankaWithAdress_1">VETERAN PRIJEVOZ braniteljska zadruga Vankina 13, 10000 Zagreb</derivirana_varijabla>
  </DomainObject.Predmet.ProtustrankaWithAdress>
  <DomainObject.Predmet.ProtustrankaWithAdressOIB>
    <izvorni_sadrzaj>VETERAN PRIJEVOZ braniteljska zadruga, OIB 23341433685, Vankina 13, 10000 Zagreb</izvorni_sadrzaj>
    <derivirana_varijabla naziv="DomainObject.Predmet.ProtustrankaWithAdressOIB_1">VETERAN PRIJEVOZ braniteljska zadruga, OIB 23341433685, Vankina 13, 10000 Zagreb</derivirana_varijabla>
  </DomainObject.Predmet.ProtustrankaWithAdressOIB>
  <DomainObject.Predmet.ProtustrankaNazivFormated>
    <izvorni_sadrzaj>VETERAN PRIJEVOZ braniteljska zadruga</izvorni_sadrzaj>
    <derivirana_varijabla naziv="DomainObject.Predmet.ProtustrankaNazivFormated_1">VETERAN PRIJEVOZ braniteljska zadruga</derivirana_varijabla>
  </DomainObject.Predmet.ProtustrankaNazivFormated>
  <DomainObject.Predmet.ProtustrankaNazivFormatedOIB>
    <izvorni_sadrzaj>VETERAN PRIJEVOZ braniteljska zadruga, OIB 23341433685</izvorni_sadrzaj>
    <derivirana_varijabla naziv="DomainObject.Predmet.ProtustrankaNazivFormatedOIB_1">VETERAN PRIJEVOZ braniteljska zadruga, OIB 23341433685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VETERAN PRIJEVOZ braniteljska zadruga</item>
    </izvorni_sadrzaj>
    <derivirana_varijabla naziv="DomainObject.Predmet.ProtuStrankaListFormated_1">
      <item>VETERAN PRIJEVOZ braniteljska zadruga</item>
    </derivirana_varijabla>
  </DomainObject.Predmet.ProtuStrankaListFormated>
  <DomainObject.Predmet.ProtuStrankaListFormatedOIB>
    <izvorni_sadrzaj>
      <item>VETERAN PRIJEVOZ braniteljska zadruga, OIB 23341433685</item>
    </izvorni_sadrzaj>
    <derivirana_varijabla naziv="DomainObject.Predmet.ProtuStrankaListFormatedOIB_1">
      <item>VETERAN PRIJEVOZ braniteljska zadruga, OIB 23341433685</item>
    </derivirana_varijabla>
  </DomainObject.Predmet.ProtuStrankaListFormatedOIB>
  <DomainObject.Predmet.ProtuStrankaListFormatedWithAdress>
    <izvorni_sadrzaj>
      <item>VETERAN PRIJEVOZ braniteljska zadruga, Vankina 13, 10000 Zagreb</item>
    </izvorni_sadrzaj>
    <derivirana_varijabla naziv="DomainObject.Predmet.ProtuStrankaListFormatedWithAdress_1">
      <item>VETERAN PRIJEVOZ braniteljska zadruga, Vankina 13, 10000 Zagreb</item>
    </derivirana_varijabla>
  </DomainObject.Predmet.ProtuStrankaListFormatedWithAdress>
  <DomainObject.Predmet.ProtuStrankaListFormatedWithAdressOIB>
    <izvorni_sadrzaj>
      <item>VETERAN PRIJEVOZ braniteljska zadruga, OIB 23341433685, Vankina 13, 10000 Zagreb</item>
    </izvorni_sadrzaj>
    <derivirana_varijabla naziv="DomainObject.Predmet.ProtuStrankaListFormatedWithAdressOIB_1">
      <item>VETERAN PRIJEVOZ braniteljska zadruga, OIB 23341433685, Vankina 13, 10000 Zagreb</item>
    </derivirana_varijabla>
  </DomainObject.Predmet.ProtuStrankaListFormatedWithAdressOIB>
  <DomainObject.Predmet.ProtuStrankaListNazivFormated>
    <izvorni_sadrzaj>
      <item>VETERAN PRIJEVOZ braniteljska zadruga</item>
    </izvorni_sadrzaj>
    <derivirana_varijabla naziv="DomainObject.Predmet.ProtuStrankaListNazivFormated_1">
      <item>VETERAN PRIJEVOZ braniteljska zadruga</item>
    </derivirana_varijabla>
  </DomainObject.Predmet.ProtuStrankaListNazivFormated>
  <DomainObject.Predmet.ProtuStrankaListNazivFormatedOIB>
    <izvorni_sadrzaj>
      <item>VETERAN PRIJEVOZ braniteljska zadruga, OIB 23341433685</item>
    </izvorni_sadrzaj>
    <derivirana_varijabla naziv="DomainObject.Predmet.ProtuStrankaListNazivFormatedOIB_1">
      <item>VETERAN PRIJEVOZ braniteljska zadruga, OIB 23341433685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VETERAN PRIJEVOZ braniteljska zadruga</izvorni_sadrzaj>
    <derivirana_varijabla naziv="DomainObject.Predmet.ProtustrankaIDrugi_1">VETERAN PRIJEVOZ braniteljska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VETERAN PRIJEVOZ braniteljska zadruga, OIB 23341433685, Vankina 13, 10000 Zagreb</izvorni_sadrzaj>
    <derivirana_varijabla naziv="DomainObject.Predmet.ProtustrankaIDrugiAdressOIB_1">VETERAN PRIJEVOZ braniteljska zadruga, OIB 23341433685, Vankina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VETERAN PRIJEVOZ braniteljska zadruga</item>
    </izvorni_sadrzaj>
    <derivirana_varijabla naziv="DomainObject.Predmet.SudioniciListNaziv_1">
      <item>FINA Regionalni centar Zagreb</item>
      <item>VETERAN PRIJEVOZ braniteljska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VETERAN PRIJEVOZ braniteljska zadruga, OIB 23341433685, Vankina 13,10000 Zagreb</item>
    </izvorni_sadrzaj>
    <derivirana_varijabla naziv="DomainObject.Predmet.SudioniciListAdressOIB_1">
      <item>FINA Regionalni centar Zagreb, OIB 85821130368, Trg svibanjskih žrtava 1995. 1,10000 Zagreb</item>
      <item>VETERAN PRIJEVOZ braniteljska zadruga, OIB 23341433685, Vankina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23341433685</item>
    </izvorni_sadrzaj>
    <derivirana_varijabla naziv="DomainObject.Predmet.SudioniciListNazivOIB_1">
      <item>, OIB 85821130368</item>
      <item>, OIB 23341433685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2017-03-22T09:05:00Z</dcterms:created>
  <dc:creator>ilukac</dc:creator>
  <cp:lastModifiedBy>Marijan Marković</cp:lastModifiedBy>
  <cp:lastPrinted>2017-03-22T09:05:00Z</cp:lastPrinted>
  <dcterms:modified xmlns:xsi="http://www.w3.org/2001/XMLSchema-instance" xsi:type="dcterms:W3CDTF">2017-03-22T09:31:00Z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