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0c98" w14:paraId="8e00c9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32425">
        <w:rPr>
          <w:b/>
          <w:lang w:val="hr-HR"/>
        </w:rPr>
        <w:t>1075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32425">
        <w:rPr>
          <w:lang w:val="hr-HR"/>
        </w:rPr>
        <w:t>ROTACIJA d.o.o. Makarska, Obala kralja Tomislava 19, OIB: 62344418196, MBS: 060261363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32425">
        <w:rPr>
          <w:lang w:val="hr-HR"/>
        </w:rPr>
        <w:t>ROTACIJA d.o.o. Makarska, Obala kralja Tomislava 19, OIB: 62344418196, MBS: 060261363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4D3F0E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F3657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32425">
        <w:rPr>
          <w:lang w:val="hr-HR"/>
        </w:rPr>
        <w:t>ROTACIJA d.o.o. Makarska, Obala kralja Tomislava 19, OIB: 62344418196, MBS: 060261363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32425">
        <w:rPr>
          <w:lang w:val="hr-HR"/>
        </w:rPr>
        <w:t>ROTACIJA d.o.o. Makarska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2425">
        <w:rPr>
          <w:lang w:val="hr-HR"/>
        </w:rPr>
        <w:t>1168</w:t>
      </w:r>
      <w:r>
        <w:rPr>
          <w:lang w:val="hr-HR"/>
        </w:rPr>
        <w:t xml:space="preserve"> dan, u ukupnom iznosu od </w:t>
      </w:r>
      <w:r w:rsidR="00132425">
        <w:rPr>
          <w:lang w:val="hr-HR"/>
        </w:rPr>
        <w:t>31.023,75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 xml:space="preserve">, Ispostava </w:t>
      </w:r>
      <w:r w:rsidR="00132425">
        <w:rPr>
          <w:lang w:val="hr-HR"/>
        </w:rPr>
        <w:t>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33C3" w:rsidRPr="00FB33C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32425">
      <w:t>1075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24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4D3F0E"/>
    <w:rsid w:val="004F3657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B33C3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33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33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33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33C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33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33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ROTACIJA, društvo s ograničenom odgovornošću za trgovinu i komunikacije</izvorni_sadrzaj>
    <derivirana_varijabla naziv="DomainObject.Predmet.ProtustrankaFormated_1">  ROTACIJA, društvo s ograničenom odgovornošću za trgovinu i komunikacije</derivirana_varijabla>
  </DomainObject.Predmet.ProtustrankaFormated>
  <DomainObject.Predmet.ProtustrankaFormatedOIB>
    <izvorni_sadrzaj>  ROTACIJA, društvo s ograničenom odgovornošću za trgovinu i komunikacije, OIB 62344418196</izvorni_sadrzaj>
    <derivirana_varijabla naziv="DomainObject.Predmet.ProtustrankaFormatedOIB_1">  ROTACIJA, društvo s ograničenom odgovornošću za trgovinu i komunikacije, OIB 62344418196</derivirana_varijabla>
  </DomainObject.Predmet.ProtustrankaFormatedOIB>
  <DomainObject.Predmet.ProtustrankaFormatedWithAdress>
    <izvorni_sadrzaj> ROTACIJA, društvo s ograničenom odgovornošću za trgovinu i komunikacije, Obala kralja Tomislava 19, 21300 Makarska</izvorni_sadrzaj>
    <derivirana_varijabla naziv="DomainObject.Predmet.ProtustrankaFormatedWithAdress_1"> ROTACIJA, društvo s ograničenom odgovornošću za trgovinu i komunikacije, Obala kralja Tomislava 19, 21300 Makarska</derivirana_varijabla>
  </DomainObject.Predmet.ProtustrankaFormatedWithAdress>
  <DomainObject.Predmet.ProtustrankaFormatedWithAdressOIB>
    <izvorni_sadrzaj> ROTACIJA, društvo s ograničenom odgovornošću za trgovinu i komunikacije, OIB 62344418196, Obala kralja Tomislava 19, 21300 Makarska</izvorni_sadrzaj>
    <derivirana_varijabla naziv="DomainObject.Predmet.ProtustrankaFormatedWithAdressOIB_1"> ROTACIJA, društvo s ograničenom odgovornošću za trgovinu i komunikacije, OIB 62344418196, Obala kralja Tomislava 19, 21300 Makarska</derivirana_varijabla>
  </DomainObject.Predmet.ProtustrankaFormatedWithAdressOIB>
  <DomainObject.Predmet.ProtustrankaWithAdress>
    <izvorni_sadrzaj>ROTACIJA, društvo s ograničenom odgovornošću za trgovinu i komunikacije Obala kralja Tomislava 19, 21300 Makarska</izvorni_sadrzaj>
    <derivirana_varijabla naziv="DomainObject.Predmet.ProtustrankaWithAdress_1">ROTACIJA, društvo s ograničenom odgovornošću za trgovinu i komunikacije Obala kralja Tomislava 19, 21300 Makarska</derivirana_varijabla>
  </DomainObject.Predmet.ProtustrankaWithAdress>
  <DomainObject.Predmet.ProtustrankaWithAdressOIB>
    <izvorni_sadrzaj>ROTACIJA, društvo s ograničenom odgovornošću za trgovinu i komunikacije, OIB 62344418196, Obala kralja Tomislava 19, 21300 Makarska</izvorni_sadrzaj>
    <derivirana_varijabla naziv="DomainObject.Predmet.ProtustrankaWithAdressOIB_1">ROTACIJA, društvo s ograničenom odgovornošću za trgovinu i komunikacije, OIB 62344418196, Obala kralja Tomislava 19, 21300 Makarska</derivirana_varijabla>
  </DomainObject.Predmet.ProtustrankaWithAdressOIB>
  <DomainObject.Predmet.ProtustrankaNazivFormated>
    <izvorni_sadrzaj>ROTACIJA, društvo s ograničenom odgovornošću za trgovinu i komunikacije</izvorni_sadrzaj>
    <derivirana_varijabla naziv="DomainObject.Predmet.ProtustrankaNazivFormated_1">ROTACIJA, društvo s ograničenom odgovornošću za trgovinu i komunikacije</derivirana_varijabla>
  </DomainObject.Predmet.ProtustrankaNazivFormated>
  <DomainObject.Predmet.ProtustrankaNazivFormatedOIB>
    <izvorni_sadrzaj>ROTACIJA, društvo s ograničenom odgovornošću za trgovinu i komunikacije, OIB 62344418196</izvorni_sadrzaj>
    <derivirana_varijabla naziv="DomainObject.Predmet.ProtustrankaNazivFormatedOIB_1">ROTACIJA, društvo s ograničenom odgovornošću za trgovinu i komunikacije, OIB 62344418196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31023.75</izvorni_sadrzaj>
    <derivirana_varijabla naziv="DomainObject.Predmet.TrenutnaVrijednost_1">31023.75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ROTACIJA, društvo s ograničenom odgovornošću za trgovinu i komunikacije</item>
    </izvorni_sadrzaj>
    <derivirana_varijabla naziv="DomainObject.Predmet.ProtuStrankaListFormated_1">
      <item>ROTACIJA, društvo s ograničenom odgovornošću za trgovinu i komunikacije</item>
    </derivirana_varijabla>
  </DomainObject.Predmet.ProtuStrankaListFormated>
  <DomainObject.Predmet.ProtuStrankaListFormatedOIB>
    <izvorni_sadrzaj>
      <item>ROTACIJA, društvo s ograničenom odgovornošću za trgovinu i komunikacije, OIB 62344418196</item>
    </izvorni_sadrzaj>
    <derivirana_varijabla naziv="DomainObject.Predmet.ProtuStrankaListFormatedOIB_1">
      <item>ROTACIJA, društvo s ograničenom odgovornošću za trgovinu i komunikacije, OIB 62344418196</item>
    </derivirana_varijabla>
  </DomainObject.Predmet.ProtuStrankaListFormatedOIB>
  <DomainObject.Predmet.ProtuStrankaListFormatedWithAdress>
    <izvorni_sadrzaj>
      <item>ROTACIJA, društvo s ograničenom odgovornošću za trgovinu i komunikacije, Obala kralja Tomislava 19, 21300 Makarska</item>
    </izvorni_sadrzaj>
    <derivirana_varijabla naziv="DomainObject.Predmet.ProtuStrankaListFormatedWithAdress_1">
      <item>ROTACIJA, društvo s ograničenom odgovornošću za trgovinu i komunikacije, Obala kralja Tomislava 19, 21300 Makarska</item>
    </derivirana_varijabla>
  </DomainObject.Predmet.ProtuStrankaListFormatedWithAdress>
  <DomainObject.Predmet.ProtuStrankaListFormatedWithAdressOIB>
    <izvorni_sadrzaj>
      <item>ROTACIJA, društvo s ograničenom odgovornošću za trgovinu i komunikacije, OIB 62344418196, Obala kralja Tomislava 19, 21300 Makarska</item>
    </izvorni_sadrzaj>
    <derivirana_varijabla naziv="DomainObject.Predmet.ProtuStrankaListFormatedWithAdressOIB_1">
      <item>ROTACIJA, društvo s ograničenom odgovornošću za trgovinu i komunikacije, OIB 62344418196, Obala kralja Tomislava 19, 21300 Makarska</item>
    </derivirana_varijabla>
  </DomainObject.Predmet.ProtuStrankaListFormatedWithAdressOIB>
  <DomainObject.Predmet.ProtuStrankaListNazivFormated>
    <izvorni_sadrzaj>
      <item>ROTACIJA, društvo s ograničenom odgovornošću za trgovinu i komunikacije</item>
    </izvorni_sadrzaj>
    <derivirana_varijabla naziv="DomainObject.Predmet.ProtuStrankaListNazivFormated_1">
      <item>ROTACIJA, društvo s ograničenom odgovornošću za trgovinu i komunikacije</item>
    </derivirana_varijabla>
  </DomainObject.Predmet.ProtuStrankaListNazivFormated>
  <DomainObject.Predmet.ProtuStrankaListNazivFormatedOIB>
    <izvorni_sadrzaj>
      <item>ROTACIJA, društvo s ograničenom odgovornošću za trgovinu i komunikacije, OIB 62344418196</item>
    </izvorni_sadrzaj>
    <derivirana_varijabla naziv="DomainObject.Predmet.ProtuStrankaListNazivFormatedOIB_1">
      <item>ROTACIJA, društvo s ograničenom odgovornošću za trgovinu i komunikacije, OIB 62344418196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ROTACIJA, društvo s ograničenom odgovornošću za trgovinu i komunikacije</izvorni_sadrzaj>
    <derivirana_varijabla naziv="DomainObject.Predmet.ProtustrankaIDrugi_1">ROTACIJA, društvo s ograničenom odgovornošću za trgovinu i komunikacije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ROTACIJA, društvo s ograničenom odgovornošću za trgovinu i komunikacije, OIB 62344418196, Obala kralja Tomislava 19, 21300 Makarska</izvorni_sadrzaj>
    <derivirana_varijabla naziv="DomainObject.Predmet.ProtustrankaIDrugiAdressOIB_1">ROTACIJA, društvo s ograničenom odgovornošću za trgovinu i komunikacije, OIB 62344418196, Obala kralja Tomislava 19,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ROTACIJA, društvo s ograničenom odgovornošću za trgovinu i komunikacije</item>
      <item>FINANCIJSKA AGENCIJA, RC SPLIT</item>
    </izvorni_sadrzaj>
    <derivirana_varijabla naziv="DomainObject.Predmet.SudioniciListNaziv_1">
      <item>ROTACIJA, društvo s ograničenom odgovornošću za trgovinu i komunikacije</item>
      <item>FINANCIJSKA AGENCIJA, RC SPLIT</item>
    </derivirana_varijabla>
  </DomainObject.Predmet.SudioniciListNaziv>
  <DomainObject.Predmet.SudioniciListAdressOIB>
    <izvorni_sadrzaj>
      <item>ROTACIJA, društvo s ograničenom odgovornošću za trgovinu i komunikacije, OIB 62344418196, Obala kralja Tomislava 19,21300 Makarska</item>
      <item>FINANCIJSKA AGENCIJA, RC SPLIT, OIB 85821130368, Mažuranićevo šetalište 24 b,21000 Split</item>
    </izvorni_sadrzaj>
    <derivirana_varijabla naziv="DomainObject.Predmet.SudioniciListAdressOIB_1">
      <item>ROTACIJA, društvo s ograničenom odgovornošću za trgovinu i komunikacije, OIB 62344418196, Obala kralja Tomislava 19,21300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62344418196</item>
      <item>, OIB 85821130368</item>
    </izvorni_sadrzaj>
    <derivirana_varijabla naziv="DomainObject.Predmet.SudioniciListNazivOIB_1">
      <item>, OIB 62344418196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B2C89-EC5A-414D-B548-FAD6A9E91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4071</properties:Characters>
  <properties:Lines>108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