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fd46" w14:paraId="cf2fd46" w:rsidRDefault="009508B8" w:rsidP="009508B8" w:rsidR="002275E2" w:rsidRPr="009508B8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2C6781">
        <w:rPr>
          <w:rFonts w:cs="Times New Roman" w:hAnsi="Times New Roman" w:ascii="Times New Roman"/>
          <w:i w:val="false"/>
          <w:sz w:val="24"/>
          <w:szCs w:val="24"/>
        </w:rPr>
        <w:t>699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6F4ADD" w:rsidP="006F4ADD" w:rsidR="002275E2" w:rsidRPr="00AA650B">
      <w:pPr>
        <w:ind w:firstLine="708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>
      <w:pPr>
        <w:jc w:val="both"/>
      </w:pPr>
    </w:p>
    <w:p w:rsidRDefault="009508B8" w:rsidP="00FB4301" w:rsidR="009508B8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6F4ADD">
        <w:t xml:space="preserve">stečajna masa </w:t>
      </w:r>
      <w:r w:rsidR="002C6781" w:rsidRPr="002C6781">
        <w:t xml:space="preserve">MB i M d.o.o. za domaći i međunarodni prijevoz, Split, </w:t>
      </w:r>
      <w:proofErr w:type="spellStart"/>
      <w:r w:rsidR="002C6781" w:rsidRPr="002C6781">
        <w:t>Kukuljevićeva</w:t>
      </w:r>
      <w:proofErr w:type="spellEnd"/>
      <w:r w:rsidR="002C6781" w:rsidRPr="002C6781">
        <w:t xml:space="preserve"> 12, MBS: 060049870, OIB: 12713386930</w:t>
      </w:r>
      <w:r w:rsidR="00FF68CD" w:rsidRPr="00FF68CD">
        <w:t xml:space="preserve">, zastupano po stečajnom upravitelju </w:t>
      </w:r>
      <w:r w:rsidR="00585D76" w:rsidRPr="00585D76">
        <w:t>Ante Gabelica, Split, R. Boškovića 7/125, OIB: 68765596631</w:t>
      </w:r>
      <w:r w:rsidR="00FF68CD" w:rsidRPr="00FF68CD">
        <w:t xml:space="preserve">, izvan ročišta, dana </w:t>
      </w:r>
      <w:r w:rsidR="00585D76">
        <w:t>07</w:t>
      </w:r>
      <w:r w:rsidR="00FF68CD" w:rsidRPr="00FF68CD">
        <w:t xml:space="preserve">. </w:t>
      </w:r>
      <w:r w:rsidR="00585D76">
        <w:t>veljače 2017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E8098A" w:rsidP="006F4ADD" w:rsidR="00AA650B" w:rsidRPr="006F4ADD">
      <w:pPr>
        <w:jc w:val="both"/>
        <w:rPr>
          <w:b/>
        </w:rPr>
      </w:pPr>
      <w:r>
        <w:t xml:space="preserve">Poziva se stečajni upravitelj </w:t>
      </w:r>
      <w:r w:rsidR="00585D76" w:rsidRPr="00585D76">
        <w:t>Ante Gabelica, Split, R. Boškovića 7/125, OIB: 68765596631</w:t>
      </w:r>
      <w:r w:rsidR="009158D7">
        <w:t xml:space="preserve"> u roku osam dana</w:t>
      </w:r>
      <w:r>
        <w:t xml:space="preserve"> </w:t>
      </w:r>
      <w:r w:rsidR="006F4ADD">
        <w:t>dostaviti pisano izvješće</w:t>
      </w:r>
      <w:r w:rsidR="00877817">
        <w:t xml:space="preserve">, a </w:t>
      </w:r>
      <w:r w:rsidR="006F4ADD">
        <w:t xml:space="preserve"> obzirom na dostavljenu obavijest Županijskog državnog odvjetništva u Splitu</w:t>
      </w:r>
      <w:r w:rsidR="00865780">
        <w:t>.</w:t>
      </w:r>
    </w:p>
    <w:p w:rsidRDefault="002617BF" w:rsidP="002617BF" w:rsidR="002617BF" w:rsidRPr="002617BF">
      <w:pPr>
        <w:pStyle w:val="Odlomakpopisa"/>
        <w:ind w:left="1080"/>
        <w:jc w:val="both"/>
        <w:rPr>
          <w:b/>
        </w:rPr>
      </w:pPr>
    </w:p>
    <w:p w:rsidRDefault="00865780" w:rsidP="00865780" w:rsidR="00865780" w:rsidRPr="00865780">
      <w:pPr>
        <w:jc w:val="both"/>
      </w:pPr>
    </w:p>
    <w:p w:rsidRDefault="00EA3334" w:rsidP="00865780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</w:t>
      </w:r>
      <w:r w:rsidR="006F4ADD">
        <w:t>Split</w:t>
      </w:r>
      <w:r w:rsidRPr="00AA650B">
        <w:t xml:space="preserve">u, dana </w:t>
      </w:r>
      <w:r w:rsidR="00585D76">
        <w:t>07</w:t>
      </w:r>
      <w:r w:rsidR="005E3D72" w:rsidRPr="00AA650B">
        <w:t xml:space="preserve">. </w:t>
      </w:r>
      <w:r w:rsidR="00585D76">
        <w:t>veljače</w:t>
      </w:r>
      <w:r w:rsidRPr="00AA650B">
        <w:t xml:space="preserve"> 20</w:t>
      </w:r>
      <w:r w:rsidR="006D1E3F" w:rsidRPr="00AA650B">
        <w:t>1</w:t>
      </w:r>
      <w:r w:rsidR="00585D76">
        <w:t>7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  <w:r w:rsidR="00AE1A22">
        <w:rPr>
          <w:b/>
        </w:rPr>
        <w:t>, v.r.</w:t>
      </w:r>
    </w:p>
    <w:p w:rsidRDefault="000E5FA5" w:rsidR="000E5FA5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POUKA O PRAVNOM LIJEKU</w:t>
      </w:r>
    </w:p>
    <w:p w:rsidRDefault="009158D7" w:rsidP="000E5FA5" w:rsidR="000E5FA5" w:rsidRPr="009158D7">
      <w:pPr>
        <w:jc w:val="both"/>
      </w:pPr>
      <w:r w:rsidRPr="009158D7">
        <w:t>Protiv zaključka nije dopušten pravni lijek u skladu sa čl. 19. St. 7. SZ-a. Primitak ovog zaključka računa se sukladno čl. 12. SZ-a istekom osmog dana od dana objave na e-Oglasnoj ploči suda.</w:t>
      </w:r>
    </w:p>
    <w:p w:rsidRDefault="009158D7" w:rsidP="000E5FA5" w:rsidR="009158D7" w:rsidRP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DN-a:</w:t>
      </w:r>
    </w:p>
    <w:p w:rsidRDefault="000E5FA5" w:rsidP="000E5FA5" w:rsidR="000E5FA5" w:rsidRPr="009158D7">
      <w:pPr>
        <w:jc w:val="both"/>
      </w:pPr>
      <w:r w:rsidRPr="000E5FA5">
        <w:rPr>
          <w:b/>
        </w:rPr>
        <w:t>-</w:t>
      </w:r>
      <w:r w:rsidRPr="009158D7">
        <w:tab/>
        <w:t xml:space="preserve">mrežna stranica e-oglasna ploča suda </w:t>
      </w:r>
    </w:p>
    <w:p w:rsidRDefault="009158D7" w:rsidP="000E5FA5" w:rsidR="000E5FA5" w:rsidRPr="009158D7">
      <w:pPr>
        <w:jc w:val="both"/>
      </w:pPr>
      <w:r w:rsidRPr="009158D7">
        <w:t>-</w:t>
      </w:r>
      <w:r w:rsidRPr="009158D7">
        <w:tab/>
        <w:t>stečajnom upravitelju</w:t>
      </w:r>
    </w:p>
    <w:p w:rsidRDefault="00C93176" w:rsidR="00C93176" w:rsidRPr="009158D7">
      <w:pPr>
        <w:jc w:val="both"/>
      </w:pPr>
    </w:p>
    <w:p w:rsidRDefault="002861BF" w:rsidR="002861BF" w:rsidRPr="009158D7"/>
    <w:sectPr w:rsidSect="00F15945" w:rsidR="002861BF" w:rsidRPr="009158D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58D7" w:rsidP="006B1910" w:rsidR="00CF6E73">
    <w:pPr>
      <w:pStyle w:val="Zaglavlje"/>
      <w:jc w:val="right"/>
    </w:pPr>
    <w:proofErr w:type="spellStart"/>
    <w:r w:rsidRPr="009158D7">
      <w:t>Posl</w:t>
    </w:r>
    <w:proofErr w:type="spellEnd"/>
    <w:r w:rsidRPr="009158D7">
      <w:t xml:space="preserve">. br. 18 St-516/2016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DA9"/>
    <w:rsid w:val="000E5FA5"/>
    <w:rsid w:val="00117D42"/>
    <w:rsid w:val="0019668C"/>
    <w:rsid w:val="001C5A85"/>
    <w:rsid w:val="001D5702"/>
    <w:rsid w:val="001E7803"/>
    <w:rsid w:val="002275E2"/>
    <w:rsid w:val="00240993"/>
    <w:rsid w:val="00247938"/>
    <w:rsid w:val="002617BF"/>
    <w:rsid w:val="00261FAC"/>
    <w:rsid w:val="002677AF"/>
    <w:rsid w:val="002832B8"/>
    <w:rsid w:val="002861BF"/>
    <w:rsid w:val="00291E84"/>
    <w:rsid w:val="00292FE3"/>
    <w:rsid w:val="002C6781"/>
    <w:rsid w:val="002D3D06"/>
    <w:rsid w:val="002E5B38"/>
    <w:rsid w:val="00300C34"/>
    <w:rsid w:val="003038DE"/>
    <w:rsid w:val="00311B16"/>
    <w:rsid w:val="00312010"/>
    <w:rsid w:val="00335153"/>
    <w:rsid w:val="0039455A"/>
    <w:rsid w:val="003C1E56"/>
    <w:rsid w:val="004002A6"/>
    <w:rsid w:val="00402D8B"/>
    <w:rsid w:val="00402FE3"/>
    <w:rsid w:val="004533D2"/>
    <w:rsid w:val="004A6FC0"/>
    <w:rsid w:val="004C03FF"/>
    <w:rsid w:val="004E6FD4"/>
    <w:rsid w:val="004F3706"/>
    <w:rsid w:val="00506E10"/>
    <w:rsid w:val="0051241E"/>
    <w:rsid w:val="00555A9E"/>
    <w:rsid w:val="00555CCB"/>
    <w:rsid w:val="0057265C"/>
    <w:rsid w:val="0057475F"/>
    <w:rsid w:val="00585D76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F4ADD"/>
    <w:rsid w:val="007333EE"/>
    <w:rsid w:val="00741D3F"/>
    <w:rsid w:val="00780E26"/>
    <w:rsid w:val="00794EDF"/>
    <w:rsid w:val="007967AA"/>
    <w:rsid w:val="007F479E"/>
    <w:rsid w:val="00802491"/>
    <w:rsid w:val="00865780"/>
    <w:rsid w:val="008723DD"/>
    <w:rsid w:val="00876429"/>
    <w:rsid w:val="00877817"/>
    <w:rsid w:val="00884229"/>
    <w:rsid w:val="00887CF2"/>
    <w:rsid w:val="008A0A5F"/>
    <w:rsid w:val="008B029A"/>
    <w:rsid w:val="008C10A1"/>
    <w:rsid w:val="00900A88"/>
    <w:rsid w:val="009047CC"/>
    <w:rsid w:val="0090622A"/>
    <w:rsid w:val="009158D7"/>
    <w:rsid w:val="00924513"/>
    <w:rsid w:val="009508B8"/>
    <w:rsid w:val="0097520F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E1A22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0D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D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DA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D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D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0D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D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DA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D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D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2017.</izvorni_sadrzaj>
    <derivirana_varijabla naziv="DomainObject.Predmet.DatumRjesavanja_1">9.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St-699/2016</izvorni_sadrzaj>
    <derivirana_varijabla naziv="DomainObject.Predmet.OznakaBroj_1">St-699/2016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MB I M društvo s ograničenom odgovornošću za domaći i međunarodni prijevoz</izvorni_sadrzaj>
    <derivirana_varijabla naziv="DomainObject.Predmet.ProtustrankaFormated_1">  MB I M društvo s ograničenom odgovornošću za domaći i međunarodni prijevoz</derivirana_varijabla>
  </DomainObject.Predmet.ProtustrankaFormated>
  <DomainObject.Predmet.ProtustrankaFormatedOIB>
    <izvorni_sadrzaj>  MB I M društvo s ograničenom odgovornošću za domaći i međunarodni prijevoz, OIB 12713386930</izvorni_sadrzaj>
    <derivirana_varijabla naziv="DomainObject.Predmet.ProtustrankaFormatedOIB_1">  MB I M društvo s ograničenom odgovornošću za domaći i međunarodni prijevoz, OIB 12713386930</derivirana_varijabla>
  </DomainObject.Predmet.ProtustrankaFormatedOIB>
  <DomainObject.Predmet.ProtustrankaFormatedWithAdress>
    <izvorni_sadrzaj> MB I M društvo s ograničenom odgovornošću za domaći i međunarodni prijevoz, Kukuljevićeva 12, 21000 Split</izvorni_sadrzaj>
    <derivirana_varijabla naziv="DomainObject.Predmet.ProtustrankaFormatedWithAdress_1"> MB I M društvo s ograničenom odgovornošću za domaći i međunarodni prijevoz, Kukuljevićeva 12, 21000 Split</derivirana_varijabla>
  </DomainObject.Predmet.ProtustrankaFormatedWithAdress>
  <DomainObject.Predmet.ProtustrankaFormatedWithAdressOIB>
    <izvorni_sadrzaj> MB I M društvo s ograničenom odgovornošću za domaći i međunarodni prijevoz, OIB 12713386930, Kukuljevićeva 12, 21000 Split</izvorni_sadrzaj>
    <derivirana_varijabla naziv="DomainObject.Predmet.ProtustrankaFormatedWithAdressOIB_1"> MB I M društvo s ograničenom odgovornošću za domaći i međunarodni prijevoz, OIB 12713386930, Kukuljevićeva 12, 21000 Split</derivirana_varijabla>
  </DomainObject.Predmet.ProtustrankaFormatedWithAdressOIB>
  <DomainObject.Predmet.ProtustrankaWithAdress>
    <izvorni_sadrzaj>MB I M društvo s ograničenom odgovornošću za domaći i međunarodni prijevoz Kukuljevićeva 12, 21000 Split</izvorni_sadrzaj>
    <derivirana_varijabla naziv="DomainObject.Predmet.ProtustrankaWithAdress_1">MB I M društvo s ograničenom odgovornošću za domaći i međunarodni prijevoz Kukuljevićeva 12, 21000 Split</derivirana_varijabla>
  </DomainObject.Predmet.ProtustrankaWithAdress>
  <DomainObject.Predmet.ProtustrankaWithAdressOIB>
    <izvorni_sadrzaj>MB I M društvo s ograničenom odgovornošću za domaći i međunarodni prijevoz, OIB 12713386930, Kukuljevićeva 12, 21000 Split</izvorni_sadrzaj>
    <derivirana_varijabla naziv="DomainObject.Predmet.ProtustrankaWithAdressOIB_1">MB I M društvo s ograničenom odgovornošću za domaći i međunarodni prijevoz, OIB 12713386930, Kukuljevićeva 12, 21000 Split</derivirana_varijabla>
  </DomainObject.Predmet.ProtustrankaWithAdressOIB>
  <DomainObject.Predmet.ProtustrankaNazivFormated>
    <izvorni_sadrzaj>MB I M društvo s ograničenom odgovornošću za domaći i međunarodni prijevoz</izvorni_sadrzaj>
    <derivirana_varijabla naziv="DomainObject.Predmet.ProtustrankaNazivFormated_1">MB I M društvo s ograničenom odgovornošću za domaći i međunarodni prijevoz</derivirana_varijabla>
  </DomainObject.Predmet.ProtustrankaNazivFormated>
  <DomainObject.Predmet.ProtustrankaNazivFormatedOIB>
    <izvorni_sadrzaj>MB I M društvo s ograničenom odgovornošću za domaći i međunarodni prijevoz, OIB 12713386930</izvorni_sadrzaj>
    <derivirana_varijabla naziv="DomainObject.Predmet.ProtustrankaNazivFormatedOIB_1">MB I M društvo s ograničenom odgovornošću za domaći i međunarodni prijevoz, OIB 12713386930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657216.47</izvorni_sadrzaj>
    <derivirana_varijabla naziv="DomainObject.Predmet.TrenutnaVrijednost_1">657216.47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MB I M društvo s ograničenom odgovornošću za domaći i međunarodni prijevoz</item>
    </izvorni_sadrzaj>
    <derivirana_varijabla naziv="DomainObject.Predmet.ProtuStrankaListFormated_1">
      <item>MB I M društvo s ograničenom odgovornošću za domaći i međunarodni prijevoz</item>
    </derivirana_varijabla>
  </DomainObject.Predmet.ProtuStrankaListFormated>
  <DomainObject.Predmet.ProtuStrankaListFormatedOIB>
    <izvorni_sadrzaj>
      <item>MB I M društvo s ograničenom odgovornošću za domaći i međunarodni prijevoz, OIB 12713386930</item>
    </izvorni_sadrzaj>
    <derivirana_varijabla naziv="DomainObject.Predmet.ProtuStrankaListFormatedOIB_1">
      <item>MB I M društvo s ograničenom odgovornošću za domaći i međunarodni prijevoz, OIB 12713386930</item>
    </derivirana_varijabla>
  </DomainObject.Predmet.ProtuStrankaListFormatedOIB>
  <DomainObject.Predmet.ProtuStrankaListFormatedWithAdress>
    <izvorni_sadrzaj>
      <item>MB I M društvo s ograničenom odgovornošću za domaći i međunarodni prijevoz, Kukuljevićeva 12, 21000 Split</item>
    </izvorni_sadrzaj>
    <derivirana_varijabla naziv="DomainObject.Predmet.ProtuStrankaListFormatedWithAdress_1">
      <item>MB I M društvo s ograničenom odgovornošću za domaći i međunarodni prijevoz, Kukuljevićeva 12, 21000 Split</item>
    </derivirana_varijabla>
  </DomainObject.Predmet.ProtuStrankaListFormatedWithAdress>
  <DomainObject.Predmet.ProtuStrankaListFormatedWithAdressOIB>
    <izvorni_sadrzaj>
      <item>MB I M društvo s ograničenom odgovornošću za domaći i međunarodni prijevoz, OIB 12713386930, Kukuljevićeva 12, 21000 Split</item>
    </izvorni_sadrzaj>
    <derivirana_varijabla naziv="DomainObject.Predmet.ProtuStrankaListFormatedWithAdressOIB_1">
      <item>MB I M društvo s ograničenom odgovornošću za domaći i međunarodni prijevoz, OIB 12713386930, Kukuljevićeva 12, 21000 Split</item>
    </derivirana_varijabla>
  </DomainObject.Predmet.ProtuStrankaListFormatedWithAdressOIB>
  <DomainObject.Predmet.ProtuStrankaListNazivFormated>
    <izvorni_sadrzaj>
      <item>MB I M društvo s ograničenom odgovornošću za domaći i međunarodni prijevoz</item>
    </izvorni_sadrzaj>
    <derivirana_varijabla naziv="DomainObject.Predmet.ProtuStrankaListNazivFormated_1">
      <item>MB I M društvo s ograničenom odgovornošću za domaći i međunarodni prijevoz</item>
    </derivirana_varijabla>
  </DomainObject.Predmet.ProtuStrankaListNazivFormated>
  <DomainObject.Predmet.ProtuStrankaListNazivFormatedOIB>
    <izvorni_sadrzaj>
      <item>MB I M društvo s ograničenom odgovornošću za domaći i međunarodni prijevoz, OIB 12713386930</item>
    </izvorni_sadrzaj>
    <derivirana_varijabla naziv="DomainObject.Predmet.ProtuStrankaListNazivFormatedOIB_1">
      <item>MB I M društvo s ograničenom odgovornošću za domaći i međunarodni prijevoz, OIB 12713386930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MB I M društvo s ograničenom odgovornošću za domaći i međunarodni prijevoz</izvorni_sadrzaj>
    <derivirana_varijabla naziv="DomainObject.Predmet.ProtustrankaIDrugi_1">MB I M društvo s ograničenom odgovornošću za domaći i međunarodni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MB I M društvo s ograničenom odgovornošću za domaći i međunarodni prijevoz, OIB 12713386930, Kukuljevićeva 12, 21000 Split</izvorni_sadrzaj>
    <derivirana_varijabla naziv="DomainObject.Predmet.ProtustrankaIDrugiAdressOIB_1">MB I M društvo s ograničenom odgovornošću za domaći i međunarodni prijevoz, OIB 12713386930, Kukuljevićeva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2017.</izvorni_sadrzaj>
    <derivirana_varijabla naziv="DomainObject.Predmet.OdlukaRjesenje.DatumDonosenjaOdluke_1">9. siječnja 2017.</derivirana_varijabla>
  </DomainObject.Predmet.OdlukaRjesenje.DatumDonosenjaOdluke>
  <DomainObject.Predmet.OdlukaRjesenje.DatumPravomocnosti>
    <izvorni_sadrzaj>26. siječnja 2017.</izvorni_sadrzaj>
    <derivirana_varijabla naziv="DomainObject.Predmet.OdlukaRjesenje.DatumPravomocnosti_1">26. siječnja 2017.</derivirana_varijabla>
  </DomainObject.Predmet.OdlukaRjesenje.DatumPravomocnosti>
  <DomainObject.Predmet.OdlukaRjesenje.Oznaka>
    <izvorni_sadrzaj>St-699/2016-17</izvorni_sadrzaj>
    <derivirana_varijabla naziv="DomainObject.Predmet.OdlukaRjesenje.Oznaka_1">St-699/2016-17</derivirana_varijabla>
  </DomainObject.Predmet.OdlukaRjesenje.Oznaka>
  <DomainObject.Predmet.SudioniciListNaziv>
    <izvorni_sadrzaj>
      <item>MB I M društvo s ograničenom odgovornošću za domaći i međunarodni prijevoz</item>
      <item>FINANCIJSKA AGENCIJA, RC SPLIT</item>
    </izvorni_sadrzaj>
    <derivirana_varijabla naziv="DomainObject.Predmet.SudioniciListNaziv_1">
      <item>MB I M društvo s ograničenom odgovornošću za domaći i međunarodni prijevoz</item>
      <item>FINANCIJSKA AGENCIJA, RC SPLIT</item>
    </derivirana_varijabla>
  </DomainObject.Predmet.SudioniciListNaziv>
  <DomainObject.Predmet.SudioniciListAdressOIB>
    <izvorni_sadrzaj>
      <item>MB I M društvo s ograničenom odgovornošću za domaći i međunarodni prijevoz, OIB 12713386930, Kukuljevićeva 12,21000 Split</item>
      <item>FINANCIJSKA AGENCIJA, RC SPLIT, OIB 85821130368, Mažuranićevo šetalište 24 b,21000 Split</item>
    </izvorni_sadrzaj>
    <derivirana_varijabla naziv="DomainObject.Predmet.SudioniciListAdressOIB_1">
      <item>MB I M društvo s ograničenom odgovornošću za domaći i međunarodni prijevoz, OIB 12713386930, Kukuljevićeva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12713386930</item>
      <item>, OIB 85821130368</item>
    </izvorni_sadrzaj>
    <derivirana_varijabla naziv="DomainObject.Predmet.SudioniciListNazivOIB_1">
      <item>, OIB 12713386930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170</properties:Words>
  <properties:Characters>886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1110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2017-02-07T09:42:00Z</dcterms:created>
  <dc:creator>none</dc:creator>
  <cp:lastModifiedBy>Andrijana Leto</cp:lastModifiedBy>
  <cp:lastPrinted>2017-02-07T09:42:00Z</cp:lastPrinted>
  <dcterms:modified xmlns:xsi="http://www.w3.org/2001/XMLSchema-instance" xsi:type="dcterms:W3CDTF">2017-02-07T09:53:00Z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