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b667" w14:paraId="b5bb667" w:rsidRDefault="00F7248E" w:rsidP="00A16878" w:rsidR="00F7248E">
      <w:pPr>
        <w15:collapsed w:val="false"/>
      </w:pPr>
      <w:bookmarkStart w:name="_GoBack" w:id="0"/>
      <w:bookmarkEnd w:id="0"/>
    </w:p>
    <w:p w:rsidRDefault="00A16878" w:rsidP="00D40A16" w:rsidR="00A16878" w:rsidRPr="00A16878">
      <w:pPr>
        <w:ind w:firstLine="708"/>
      </w:pP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F7248E" w:rsidR="00A16878" w:rsidRPr="00A16878">
      <w:pPr>
        <w:spacing w:before="2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</w:p>
    <w:p w:rsidRDefault="00A16878" w:rsidP="00A16878" w:rsidR="00A16878">
      <w:pPr>
        <w:jc w:val="both"/>
      </w:pPr>
      <w:r w:rsidRPr="00A16878">
        <w:t>TRGOVAČKI SUD U SPLITU</w:t>
      </w:r>
    </w:p>
    <w:p w:rsidRDefault="00AD3DCE" w:rsidP="00A16878" w:rsidR="00AD3DCE">
      <w:pPr>
        <w:jc w:val="both"/>
      </w:pPr>
      <w:r>
        <w:t xml:space="preserve">Split, Sukoišanska 6                                                   </w:t>
      </w:r>
    </w:p>
    <w:p w:rsidRDefault="00A16878" w:rsidP="003100FD" w:rsidR="00A16878" w:rsidRPr="00A16878">
      <w:pPr>
        <w:spacing w:after="2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3100FD" w:rsidR="00A16878" w:rsidRPr="00A16878">
      <w:pPr>
        <w:spacing w:after="2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131FBD" w:rsidP="00131FBD" w:rsidR="00131FBD">
      <w:pPr>
        <w:ind w:firstLine="708"/>
        <w:jc w:val="both"/>
        <w:rPr>
          <w:rFonts w:eastAsiaTheme="minorHAnsi"/>
          <w:lang w:eastAsia="en-US"/>
        </w:rPr>
      </w:pPr>
      <w:r w:rsidRPr="00131FBD">
        <w:rPr>
          <w:rFonts w:eastAsiaTheme="minorHAnsi"/>
          <w:lang w:eastAsia="en-US"/>
        </w:rPr>
        <w:t xml:space="preserve">Trgovački sud u Splitu, po stečajnoj sutkinji Ani Golub Gruić, u stečajnom postupku nad dužnikom ROBERT'S INTERNATIONAL CO. d.o.o. za izvoz-uvoz, marketing, ugostiteljstvo, turizam i poslovne usluge u stečaju, OIB: 38592929591, Split, Marasovića 67, dana </w:t>
      </w:r>
      <w:r>
        <w:rPr>
          <w:rFonts w:eastAsiaTheme="minorHAnsi"/>
          <w:lang w:eastAsia="en-US"/>
        </w:rPr>
        <w:t>13. prosinca</w:t>
      </w:r>
      <w:r w:rsidRPr="00131FBD">
        <w:rPr>
          <w:rFonts w:eastAsiaTheme="minorHAnsi"/>
          <w:lang w:eastAsia="en-US"/>
        </w:rPr>
        <w:t xml:space="preserve"> 2016. godine</w:t>
      </w:r>
    </w:p>
    <w:p w:rsidRDefault="00131FBD" w:rsidP="00131FBD" w:rsidR="00131FBD" w:rsidRPr="00131FBD">
      <w:pPr>
        <w:ind w:firstLine="708"/>
        <w:jc w:val="both"/>
        <w:rPr>
          <w:rFonts w:eastAsiaTheme="minorHAnsi"/>
          <w:lang w:eastAsia="en-US"/>
        </w:rPr>
      </w:pPr>
    </w:p>
    <w:p w:rsidRDefault="006951FE" w:rsidP="00131FBD" w:rsidR="006951FE">
      <w:pPr>
        <w:jc w:val="center"/>
      </w:pPr>
      <w:r w:rsidRPr="00037EED">
        <w:t>r i j e š i o  j e</w:t>
      </w:r>
    </w:p>
    <w:p w:rsidRDefault="00131FBD" w:rsidP="00131FBD" w:rsidR="00131FBD" w:rsidRPr="00037EED">
      <w:pPr>
        <w:jc w:val="both"/>
      </w:pPr>
    </w:p>
    <w:p w:rsidRDefault="00B92914" w:rsidP="004F77B6" w:rsidR="00A16878">
      <w:pPr>
        <w:pStyle w:val="Tijeloteksta2"/>
        <w:ind w:firstLine="708"/>
      </w:pPr>
      <w:r>
        <w:t xml:space="preserve">I. </w:t>
      </w:r>
      <w:r w:rsidR="00590E39" w:rsidRPr="00037EED">
        <w:t>Saziva se skupština vjerovnika</w:t>
      </w:r>
      <w:r w:rsidR="00002171" w:rsidRPr="009239C8">
        <w:t xml:space="preserve"> </w:t>
      </w:r>
      <w:r w:rsidR="00590E39" w:rsidRPr="009239C8">
        <w:t>za dan</w:t>
      </w:r>
      <w:r w:rsidR="001E4FF8" w:rsidRPr="009239C8">
        <w:t xml:space="preserve"> </w:t>
      </w:r>
      <w:r w:rsidR="00131FBD">
        <w:t>28</w:t>
      </w:r>
      <w:r w:rsidR="00A70B74" w:rsidRPr="009239C8">
        <w:rPr>
          <w:bCs/>
        </w:rPr>
        <w:t>. prosinca</w:t>
      </w:r>
      <w:r w:rsidR="00973DE1" w:rsidRPr="009239C8">
        <w:rPr>
          <w:bCs/>
        </w:rPr>
        <w:t xml:space="preserve"> 2016</w:t>
      </w:r>
      <w:r w:rsidR="00256C42" w:rsidRPr="009239C8">
        <w:rPr>
          <w:bCs/>
        </w:rPr>
        <w:t xml:space="preserve">. godine u </w:t>
      </w:r>
      <w:r w:rsidR="00002171" w:rsidRPr="009239C8">
        <w:rPr>
          <w:bCs/>
        </w:rPr>
        <w:t>0</w:t>
      </w:r>
      <w:r w:rsidR="00F045D4" w:rsidRPr="009239C8">
        <w:rPr>
          <w:bCs/>
        </w:rPr>
        <w:t>9</w:t>
      </w:r>
      <w:r w:rsidR="00B12AE6" w:rsidRPr="009239C8">
        <w:rPr>
          <w:bCs/>
        </w:rPr>
        <w:t>:</w:t>
      </w:r>
      <w:r w:rsidR="00F045D4" w:rsidRPr="009239C8">
        <w:rPr>
          <w:bCs/>
        </w:rPr>
        <w:t>0</w:t>
      </w:r>
      <w:r w:rsidR="00256C42" w:rsidRPr="009239C8">
        <w:rPr>
          <w:bCs/>
        </w:rPr>
        <w:t>0 sati</w:t>
      </w:r>
      <w:r w:rsidR="00A16878" w:rsidRPr="009239C8">
        <w:rPr>
          <w:bCs/>
        </w:rPr>
        <w:t xml:space="preserve">, </w:t>
      </w:r>
      <w:r w:rsidR="00002171" w:rsidRPr="009239C8">
        <w:t>u sudnici br. 20</w:t>
      </w:r>
      <w:r w:rsidR="0032667F" w:rsidRPr="009239C8">
        <w:t>4</w:t>
      </w:r>
      <w:r w:rsidR="00002171" w:rsidRPr="009239C8">
        <w:t>/II, Trgovačkog suda u Splitu, Sukoišanska</w:t>
      </w:r>
      <w:r w:rsidR="00002171">
        <w:t xml:space="preserve"> 6.</w:t>
      </w:r>
    </w:p>
    <w:p w:rsidRDefault="00127977" w:rsidP="003100FD" w:rsidR="00590E39" w:rsidRPr="00037EED">
      <w:pPr>
        <w:spacing w:after="200" w:before="200"/>
        <w:jc w:val="center"/>
      </w:pPr>
      <w:r>
        <w:t>DNEVNI RED:</w:t>
      </w:r>
    </w:p>
    <w:p w:rsidRDefault="00131FBD" w:rsidP="00C6200F" w:rsidR="00F045D4" w:rsidRPr="00C6200F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 xml:space="preserve">Donošenje odluke o davanju suglasnosti stečajnoj upraviteljici za izdavanje odvjetničke punomoći </w:t>
      </w:r>
      <w:r w:rsidR="00B545F1">
        <w:t xml:space="preserve">odvjetnicima iz Splita Bori Rajiću i Tomislavu Kasalu </w:t>
      </w:r>
      <w:r>
        <w:t>za zastupanje u parničnom postupku koji  se vodi pred Trgovačkim sudom u Splitu pod poslovnim brojem P-723/2016</w:t>
      </w:r>
    </w:p>
    <w:p w:rsidRDefault="00B92914" w:rsidP="003100FD" w:rsidR="00B92914">
      <w:pPr>
        <w:spacing w:before="200"/>
        <w:ind w:firstLine="703"/>
        <w:jc w:val="both"/>
      </w:pPr>
      <w:r>
        <w:t>II. Na skupštinu se pozivaju svi vjerovnici stečajnog dužnika i ste</w:t>
      </w:r>
      <w:r w:rsidR="00400EAC">
        <w:t>čajna</w:t>
      </w:r>
      <w:r w:rsidR="00B12AE6">
        <w:t xml:space="preserve"> upravitelj</w:t>
      </w:r>
      <w:r w:rsidR="00400EAC">
        <w:t>ica</w:t>
      </w:r>
      <w:r>
        <w:t>.</w:t>
      </w:r>
    </w:p>
    <w:p w:rsidRDefault="00624107" w:rsidP="00973DE1" w:rsidR="00FA40C6">
      <w:pPr>
        <w:spacing w:after="120" w:before="240"/>
        <w:jc w:val="center"/>
      </w:pPr>
      <w:r>
        <w:t>Obrazloženje</w:t>
      </w:r>
    </w:p>
    <w:p w:rsidRDefault="00F045D4" w:rsidP="00B545F1" w:rsidR="0071428A" w:rsidRPr="009239C8">
      <w:pPr>
        <w:jc w:val="both"/>
      </w:pPr>
      <w:r>
        <w:tab/>
      </w:r>
      <w:r w:rsidR="00A602EA">
        <w:t xml:space="preserve">U </w:t>
      </w:r>
      <w:r w:rsidR="00A602EA" w:rsidRPr="00A602EA">
        <w:t xml:space="preserve">stečajnom postupku nad dužnikom </w:t>
      </w:r>
      <w:r w:rsidR="00B545F1" w:rsidRPr="00131FBD">
        <w:rPr>
          <w:rFonts w:eastAsiaTheme="minorHAnsi"/>
          <w:lang w:eastAsia="en-US"/>
        </w:rPr>
        <w:t>ROBERT'S INTERNATIONAL CO. d.o.o. za izvoz-uvoz, marketing, ugostiteljstvo, turizam i poslovne usluge u stečaju, OIB: 38592929591, Split, Marasovića 67</w:t>
      </w:r>
      <w:r w:rsidR="00A602EA">
        <w:t xml:space="preserve">, </w:t>
      </w:r>
      <w:r>
        <w:t>stečajn</w:t>
      </w:r>
      <w:r w:rsidR="00B545F1">
        <w:t>a</w:t>
      </w:r>
      <w:r>
        <w:t xml:space="preserve"> upravitelj</w:t>
      </w:r>
      <w:r w:rsidR="00B545F1">
        <w:t xml:space="preserve">ica Srđana Morpurgo </w:t>
      </w:r>
      <w:r>
        <w:t>predloži</w:t>
      </w:r>
      <w:r w:rsidR="00B545F1">
        <w:t>la</w:t>
      </w:r>
      <w:r>
        <w:t xml:space="preserve"> je sudu sazivanje skupštine vjerovnika sa dnevnim redom</w:t>
      </w:r>
      <w:r w:rsidR="00B545F1">
        <w:t xml:space="preserve"> navedenim u izreci ovog rješenja, </w:t>
      </w:r>
      <w:r w:rsidR="00A602EA">
        <w:t xml:space="preserve">a u smislu odredbe članka 38.b stavka 1. točke 1. </w:t>
      </w:r>
      <w:r w:rsidR="00A602EA" w:rsidRPr="00A602EA">
        <w:t>(˝Narodne novine˝ 44/96, 29/99, 129/00, 123/03, 82/06, 116/10, 25/12, 133/12 i 45/13; dalje SZ</w:t>
      </w:r>
      <w:r w:rsidR="00A602EA">
        <w:t>/96</w:t>
      </w:r>
      <w:r w:rsidR="00A602EA" w:rsidRPr="00A602EA">
        <w:t xml:space="preserve">)  </w:t>
      </w:r>
      <w:r w:rsidR="00A602EA">
        <w:t xml:space="preserve">u vezi sa člankom 441. stavkom 2. </w:t>
      </w:r>
      <w:r w:rsidR="00A602EA" w:rsidRPr="009239C8">
        <w:t>Stečajnog zakona („Narodne novine“ broj 71/15; dalje SZ/15).</w:t>
      </w:r>
    </w:p>
    <w:p w:rsidRDefault="00FA40C6" w:rsidP="00F7248E" w:rsidR="00007AF7">
      <w:pPr>
        <w:spacing w:before="300"/>
        <w:jc w:val="both"/>
      </w:pPr>
      <w:r w:rsidRPr="009239C8">
        <w:tab/>
        <w:t xml:space="preserve">Slijedom navedenog, </w:t>
      </w:r>
      <w:r w:rsidR="00A602EA" w:rsidRPr="009239C8">
        <w:t>postupajući po prijedl</w:t>
      </w:r>
      <w:r w:rsidR="0071428A" w:rsidRPr="009239C8">
        <w:t>o</w:t>
      </w:r>
      <w:r w:rsidR="00B545F1">
        <w:t>gu</w:t>
      </w:r>
      <w:r w:rsidR="0071428A">
        <w:t xml:space="preserve"> </w:t>
      </w:r>
      <w:r w:rsidR="00B545F1">
        <w:t xml:space="preserve">stečajne upraviteljice, a </w:t>
      </w:r>
      <w:r w:rsidR="00B760A6">
        <w:t xml:space="preserve">temeljem odredbe članka </w:t>
      </w:r>
      <w:r w:rsidR="00B12AE6">
        <w:t>38.</w:t>
      </w:r>
      <w:r w:rsidR="00A602EA">
        <w:t>a i 38.</w:t>
      </w:r>
      <w:r w:rsidR="00237BF5">
        <w:t xml:space="preserve">b </w:t>
      </w:r>
      <w:r w:rsidR="00A602EA">
        <w:t>SZ/96</w:t>
      </w:r>
      <w:r w:rsidR="00237BF5">
        <w:t xml:space="preserve">  odlučeno je kao u izreci ovog rješenja.</w:t>
      </w:r>
    </w:p>
    <w:p w:rsidRDefault="001B7F9A" w:rsidP="00F7248E" w:rsidR="00007AF7">
      <w:pPr>
        <w:spacing w:before="200"/>
        <w:jc w:val="center"/>
      </w:pPr>
      <w:r>
        <w:t xml:space="preserve">U </w:t>
      </w:r>
      <w:r w:rsidRPr="009239C8">
        <w:t>Splitu</w:t>
      </w:r>
      <w:r w:rsidR="00A70B74" w:rsidRPr="009239C8">
        <w:t xml:space="preserve">, </w:t>
      </w:r>
      <w:r w:rsidR="00131FBD">
        <w:t xml:space="preserve">13. prosinca </w:t>
      </w:r>
      <w:r w:rsidR="00007AF7" w:rsidRPr="009239C8">
        <w:t>201</w:t>
      </w:r>
      <w:r w:rsidR="003100FD" w:rsidRPr="009239C8">
        <w:t>6</w:t>
      </w:r>
      <w:r w:rsidR="00007AF7" w:rsidRPr="009239C8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6200F">
        <w:tab/>
      </w:r>
      <w:r w:rsidR="00C6200F">
        <w:tab/>
      </w:r>
      <w:r w:rsidR="00C6200F">
        <w:tab/>
      </w:r>
      <w:r w:rsidR="00D40A16">
        <w:t xml:space="preserve">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007AF7" w:rsidP="00007AF7" w:rsidR="00007AF7"/>
    <w:p w:rsidRDefault="00007AF7" w:rsidP="00007AF7" w:rsidR="00007AF7"/>
    <w:p w:rsidRDefault="00007AF7" w:rsidP="001B7F9A" w:rsidR="00007AF7">
      <w:pPr>
        <w:jc w:val="both"/>
      </w:pPr>
      <w:r>
        <w:lastRenderedPageBreak/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</w:p>
    <w:p w:rsidRDefault="00007AF7" w:rsidP="00007AF7" w:rsidR="00007AF7"/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07AF7" w:rsidP="00BC5683" w:rsidR="00007AF7">
      <w:pPr>
        <w:jc w:val="both"/>
      </w:pPr>
      <w:r>
        <w:t>DNA:</w:t>
      </w:r>
    </w:p>
    <w:p w:rsidRDefault="00007AF7" w:rsidP="00BC5683" w:rsidR="009239C8">
      <w:pPr>
        <w:jc w:val="both"/>
      </w:pPr>
      <w:r>
        <w:t>-</w:t>
      </w:r>
      <w:r>
        <w:tab/>
        <w:t>stečajno</w:t>
      </w:r>
      <w:r w:rsidR="00131FBD">
        <w:t>j upraviteljici</w:t>
      </w:r>
    </w:p>
    <w:p w:rsidRDefault="00007AF7" w:rsidP="00BC5683" w:rsidR="00007AF7">
      <w:pPr>
        <w:ind w:hanging="705" w:left="705"/>
        <w:jc w:val="both"/>
      </w:pPr>
      <w:r>
        <w:t>-</w:t>
      </w:r>
      <w:r>
        <w:tab/>
      </w:r>
      <w:r w:rsidR="00B12AE6">
        <w:t xml:space="preserve">mrežna stranica e-Oglasna ploča sudova </w:t>
      </w:r>
      <w:r w:rsidR="00BC5683">
        <w:t xml:space="preserve"> uz prijedlog za sazivanje skupštine vjerovnika s prilozima od 13. prosinca 2016. </w:t>
      </w:r>
    </w:p>
    <w:p w:rsidRDefault="00007AF7" w:rsidP="00BC5683" w:rsidR="00007AF7">
      <w:pPr>
        <w:jc w:val="both"/>
      </w:pPr>
      <w:r>
        <w:t>-</w:t>
      </w:r>
      <w:r>
        <w:tab/>
        <w:t>u spis</w:t>
      </w:r>
    </w:p>
    <w:p w:rsidRDefault="00007AF7" w:rsidP="00007AF7" w:rsidR="00007AF7"/>
    <w:p w:rsidRDefault="00007AF7" w:rsidP="00007AF7" w:rsidR="00007AF7"/>
    <w:p w:rsidRDefault="00007AF7" w:rsidP="00007AF7" w:rsidR="00007AF7"/>
    <w:p w:rsidRDefault="008B4A56" w:rsidP="009239C8" w:rsidR="008B4A56" w:rsidRPr="009239C8">
      <w:pPr>
        <w:jc w:val="both"/>
        <w:rPr>
          <w:color w:val="FF0000"/>
          <w:sz w:val="28"/>
          <w:szCs w:val="28"/>
        </w:rPr>
      </w:pPr>
    </w:p>
    <w:sectPr w:rsidSect="003100FD" w:rsidR="008B4A56" w:rsidRPr="009239C8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696" w:rsidP="00B92914" w:rsidR="006F3696">
      <w:r>
        <w:separator/>
      </w:r>
    </w:p>
  </w:endnote>
  <w:endnote w:id="0" w:type="continuationSeparator">
    <w:p w:rsidRDefault="006F3696" w:rsidP="00B92914" w:rsidR="006F3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696" w:rsidP="00B92914" w:rsidR="006F3696">
      <w:r>
        <w:separator/>
      </w:r>
    </w:p>
  </w:footnote>
  <w:footnote w:id="0" w:type="continuationSeparator">
    <w:p w:rsidRDefault="006F3696" w:rsidP="00B92914" w:rsidR="006F3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CC4F36" w:rsidR="00B12AE6">
        <w:pPr>
          <w:pStyle w:val="Zaglavlje"/>
          <w:jc w:val="center"/>
        </w:pPr>
        <w:r>
          <w:fldChar w:fldCharType="begin"/>
        </w:r>
        <w:r w:rsidR="00B12AE6">
          <w:instrText>PAGE   \* MERGEFORMAT</w:instrText>
        </w:r>
        <w:r>
          <w:fldChar w:fldCharType="separate"/>
        </w:r>
        <w:r w:rsidR="005969E0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002171">
      <w:t>113/2014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>11. St-</w:t>
    </w:r>
    <w:r w:rsidR="00131FBD">
      <w:t>52/2008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45667E4"/>
    <w:multiLevelType w:val="hybridMultilevel"/>
    <w:tmpl w:val="0B24C390"/>
    <w:lvl w:tplc="CA5E259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12564"/>
    <w:rsid w:val="00127977"/>
    <w:rsid w:val="00131FBD"/>
    <w:rsid w:val="00135CCC"/>
    <w:rsid w:val="001B7F9A"/>
    <w:rsid w:val="001D1A6B"/>
    <w:rsid w:val="001D66B6"/>
    <w:rsid w:val="001E4FF8"/>
    <w:rsid w:val="00227E08"/>
    <w:rsid w:val="002337B3"/>
    <w:rsid w:val="00236D6F"/>
    <w:rsid w:val="00237BF5"/>
    <w:rsid w:val="00256C42"/>
    <w:rsid w:val="002D3B07"/>
    <w:rsid w:val="003100FD"/>
    <w:rsid w:val="0032667F"/>
    <w:rsid w:val="00347638"/>
    <w:rsid w:val="0038748A"/>
    <w:rsid w:val="003D72B1"/>
    <w:rsid w:val="003F3F9F"/>
    <w:rsid w:val="003F73D8"/>
    <w:rsid w:val="00400EAC"/>
    <w:rsid w:val="00426C37"/>
    <w:rsid w:val="00466E01"/>
    <w:rsid w:val="004F77B6"/>
    <w:rsid w:val="00517FEF"/>
    <w:rsid w:val="00531D81"/>
    <w:rsid w:val="00541BC9"/>
    <w:rsid w:val="00566433"/>
    <w:rsid w:val="00581597"/>
    <w:rsid w:val="00590E39"/>
    <w:rsid w:val="005969E0"/>
    <w:rsid w:val="005C3750"/>
    <w:rsid w:val="005D5016"/>
    <w:rsid w:val="005F6BFE"/>
    <w:rsid w:val="00624107"/>
    <w:rsid w:val="006922B0"/>
    <w:rsid w:val="006951FE"/>
    <w:rsid w:val="006F308F"/>
    <w:rsid w:val="006F3696"/>
    <w:rsid w:val="0071428A"/>
    <w:rsid w:val="00760BEA"/>
    <w:rsid w:val="007659A5"/>
    <w:rsid w:val="00792894"/>
    <w:rsid w:val="007A4677"/>
    <w:rsid w:val="007A7272"/>
    <w:rsid w:val="007B40F5"/>
    <w:rsid w:val="007C20FA"/>
    <w:rsid w:val="007D1F13"/>
    <w:rsid w:val="007E2957"/>
    <w:rsid w:val="0080300F"/>
    <w:rsid w:val="008044F0"/>
    <w:rsid w:val="008B4A56"/>
    <w:rsid w:val="008D31C1"/>
    <w:rsid w:val="009133B2"/>
    <w:rsid w:val="009239C8"/>
    <w:rsid w:val="00933253"/>
    <w:rsid w:val="00973DE1"/>
    <w:rsid w:val="009848CF"/>
    <w:rsid w:val="009B26C0"/>
    <w:rsid w:val="009E1423"/>
    <w:rsid w:val="009E1F18"/>
    <w:rsid w:val="009F0FC8"/>
    <w:rsid w:val="00A0601A"/>
    <w:rsid w:val="00A16878"/>
    <w:rsid w:val="00A22485"/>
    <w:rsid w:val="00A602EA"/>
    <w:rsid w:val="00A70B74"/>
    <w:rsid w:val="00AD3DCE"/>
    <w:rsid w:val="00B039F5"/>
    <w:rsid w:val="00B12AE6"/>
    <w:rsid w:val="00B2551B"/>
    <w:rsid w:val="00B34441"/>
    <w:rsid w:val="00B545F1"/>
    <w:rsid w:val="00B663C2"/>
    <w:rsid w:val="00B67A65"/>
    <w:rsid w:val="00B760A6"/>
    <w:rsid w:val="00B812F9"/>
    <w:rsid w:val="00B92232"/>
    <w:rsid w:val="00B92914"/>
    <w:rsid w:val="00BC35B1"/>
    <w:rsid w:val="00BC5683"/>
    <w:rsid w:val="00C14E5E"/>
    <w:rsid w:val="00C261FE"/>
    <w:rsid w:val="00C6200F"/>
    <w:rsid w:val="00CB2F65"/>
    <w:rsid w:val="00CC4F36"/>
    <w:rsid w:val="00CE59DE"/>
    <w:rsid w:val="00D348BD"/>
    <w:rsid w:val="00D36C8E"/>
    <w:rsid w:val="00D40A16"/>
    <w:rsid w:val="00D44082"/>
    <w:rsid w:val="00D46B98"/>
    <w:rsid w:val="00D661F4"/>
    <w:rsid w:val="00DF524F"/>
    <w:rsid w:val="00E03FDC"/>
    <w:rsid w:val="00E07A93"/>
    <w:rsid w:val="00E14F85"/>
    <w:rsid w:val="00E63084"/>
    <w:rsid w:val="00E80E84"/>
    <w:rsid w:val="00EB5514"/>
    <w:rsid w:val="00EB7061"/>
    <w:rsid w:val="00EC0023"/>
    <w:rsid w:val="00EC6337"/>
    <w:rsid w:val="00EC6EC7"/>
    <w:rsid w:val="00ED0106"/>
    <w:rsid w:val="00F045D4"/>
    <w:rsid w:val="00F07947"/>
    <w:rsid w:val="00F139CE"/>
    <w:rsid w:val="00F25213"/>
    <w:rsid w:val="00F326A8"/>
    <w:rsid w:val="00F7248E"/>
    <w:rsid w:val="00FA40C6"/>
    <w:rsid w:val="00FB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48CF"/>
    <w:rPr>
      <w:sz w:val="24"/>
      <w:szCs w:val="24"/>
    </w:rPr>
  </w:style>
  <w:style w:styleId="Naslov1" w:type="paragraph">
    <w:name w:val="heading 1"/>
    <w:basedOn w:val="Normal"/>
    <w:next w:val="Normal"/>
    <w:qFormat/>
    <w:rsid w:val="009848CF"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rsid w:val="009848CF"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9848CF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48CF"/>
    <w:rPr>
      <w:sz w:val="24"/>
      <w:szCs w:val="24"/>
    </w:rPr>
  </w:style>
  <w:style w:styleId="Naslov1" w:type="paragraph">
    <w:name w:val="heading 1"/>
    <w:basedOn w:val="Normal"/>
    <w:next w:val="Normal"/>
    <w:qFormat/>
    <w:rsid w:val="009848CF"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rsid w:val="009848CF"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9848CF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2008.</izvorni_sadrzaj>
    <derivirana_varijabla naziv="DomainObject.Predmet.DatumOsnivanja_1">23. prosinca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St-52/2008</izvorni_sadrzaj>
    <derivirana_varijabla naziv="DomainObject.Predmet.OznakaBroj_1">St-52/2008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ROBERT'S INTERNATIONAL CO. d.o.o. za izvoz-uvoz, marketing, ugostiteljstvo, turizam i poslovne usluge "u stečaju"</izvorni_sadrzaj>
    <derivirana_varijabla naziv="DomainObject.Predmet.ProtustrankaFormated_1">  ROBERT'S INTERNATIONAL CO. d.o.o. za izvoz-uvoz, marketing, ugostiteljstvo, turizam i poslovne usluge "u stečaju"</derivirana_varijabla>
  </DomainObject.Predmet.ProtustrankaFormated>
  <DomainObject.Predmet.ProtustrankaFormatedOIB>
    <izvorni_sadrzaj>  ROBERT'S INTERNATIONAL CO. d.o.o. za izvoz-uvoz, marketing, ugostiteljstvo, turizam i poslovne usluge "u stečaju", OIB 38592929591</izvorni_sadrzaj>
    <derivirana_varijabla naziv="DomainObject.Predmet.ProtustrankaFormatedOIB_1">  ROBERT'S INTERNATIONAL CO. d.o.o. za izvoz-uvoz, marketing, ugostiteljstvo, turizam i poslovne usluge "u stečaju", OIB 38592929591</derivirana_varijabla>
  </DomainObject.Predmet.ProtustrankaFormatedOIB>
  <DomainObject.Predmet.ProtustrankaFormatedWithAdress>
    <izvorni_sadrzaj> ROBERT'S INTERNATIONAL CO. d.o.o. za izvoz-uvoz, marketing, ugostiteljstvo, turizam i poslovne usluge "u stečaju", Marasovićeva 67, 21000 Split</izvorni_sadrzaj>
    <derivirana_varijabla naziv="DomainObject.Predmet.ProtustrankaFormatedWithAdress_1"> ROBERT'S INTERNATIONAL CO. d.o.o. za izvoz-uvoz, marketing, ugostiteljstvo, turizam i poslovne usluge "u stečaju", Marasovićeva 67, 21000 Split</derivirana_varijabla>
  </DomainObject.Predmet.ProtustrankaFormatedWithAdress>
  <DomainObject.Predmet.ProtustrankaFormatedWithAdressOIB>
    <izvorni_sadrzaj> ROBERT'S INTERNATIONAL CO. d.o.o. za izvoz-uvoz, marketing, ugostiteljstvo, turizam i poslovne usluge "u stečaju", OIB 38592929591, Marasovićeva 67, 21000 Split</izvorni_sadrzaj>
    <derivirana_varijabla naziv="DomainObject.Predmet.ProtustrankaFormatedWithAdressOIB_1"> ROBERT'S INTERNATIONAL CO. d.o.o. za izvoz-uvoz, marketing, ugostiteljstvo, turizam i poslovne usluge "u stečaju", OIB 38592929591, Marasovićeva 67, 21000 Split</derivirana_varijabla>
  </DomainObject.Predmet.ProtustrankaFormatedWithAdressOIB>
  <DomainObject.Predmet.ProtustrankaWithAdress>
    <izvorni_sadrzaj>ROBERT'S INTERNATIONAL CO. d.o.o. za izvoz-uvoz, marketing, ugostiteljstvo, turizam i poslovne usluge "u stečaju" Marasovićeva 67, 21000 Split</izvorni_sadrzaj>
    <derivirana_varijabla naziv="DomainObject.Predmet.ProtustrankaWithAdress_1">ROBERT'S INTERNATIONAL CO. d.o.o. za izvoz-uvoz, marketing, ugostiteljstvo, turizam i poslovne usluge "u stečaju" Marasovićeva 67, 21000 Split</derivirana_varijabla>
  </DomainObject.Predmet.ProtustrankaWithAdress>
  <DomainObject.Predmet.ProtustrankaWithAdressOIB>
    <izvorni_sadrzaj>ROBERT'S INTERNATIONAL CO. d.o.o. za izvoz-uvoz, marketing, ugostiteljstvo, turizam i poslovne usluge "u stečaju", OIB 38592929591, Marasovićeva 67, 21000 Split</izvorni_sadrzaj>
    <derivirana_varijabla naziv="DomainObject.Predmet.ProtustrankaWithAdressOIB_1">ROBERT'S INTERNATIONAL CO. d.o.o. za izvoz-uvoz, marketing, ugostiteljstvo, turizam i poslovne usluge "u stečaju", OIB 38592929591, Marasovićeva 67, 21000 Split</derivirana_varijabla>
  </DomainObject.Predmet.ProtustrankaWithAdressOIB>
  <DomainObject.Predmet.ProtustrankaNazivFormated>
    <izvorni_sadrzaj>ROBERT'S INTERNATIONAL CO. d.o.o. za izvoz-uvoz, marketing, ugostiteljstvo, turizam i poslovne usluge "u stečaju"</izvorni_sadrzaj>
    <derivirana_varijabla naziv="DomainObject.Predmet.ProtustrankaNazivFormated_1">ROBERT'S INTERNATIONAL CO. d.o.o. za izvoz-uvoz, marketing, ugostiteljstvo, turizam i poslovne usluge "u stečaju"</derivirana_varijabla>
  </DomainObject.Predmet.ProtustrankaNazivFormated>
  <DomainObject.Predmet.ProtustrankaNazivFormatedOIB>
    <izvorni_sadrzaj>ROBERT'S INTERNATIONAL CO. d.o.o. za izvoz-uvoz, marketing, ugostiteljstvo, turizam i poslovne usluge "u stečaju", OIB 38592929591</izvorni_sadrzaj>
    <derivirana_varijabla naziv="DomainObject.Predmet.ProtustrankaNazivFormatedOIB_1">ROBERT'S INTERNATIONAL CO. d.o.o. za izvoz-uvoz, marketing, ugostiteljstvo, turizam i poslovne usluge "u stečaju", OIB 38592929591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ROBERT'S INTERNATIONAL CO. d.o.o. za izvoz-uvoz, marketing, ugostiteljstvo, turizam i poslovne usluge "u stečaju"; IVAN ORLIĆ; ROBERT'S PLUS d.o.o. za trgovinu i usluge; Hrvatski Telekom d.d.; Vesna Čilić</izvorni_sadrzaj>
    <derivirana_varijabla naziv="DomainObject.Predmet.StrankaFormated_1">  ROBERT'S INTERNATIONAL CO. d.o.o. za izvoz-uvoz, marketing, ugostiteljstvo, turizam i poslovne usluge "u stečaju"; IVAN ORLIĆ; ROBERT'S PLUS d.o.o. za trgovinu i usluge; Hrvatski Telekom d.d.; Vesna Čilić</derivirana_varijabla>
  </DomainObject.Predmet.StrankaFormated>
  <DomainObject.Predmet.StrankaFormatedOIB>
    <izvorni_sadrzaj>  ROBERT'S INTERNATIONAL CO. d.o.o. za izvoz-uvoz, marketing, ugostiteljstvo, turizam i poslovne usluge "u stečaju", OIB 38592929591; IVAN ORLIĆ, OIB 14261210784; ROBERT'S PLUS d.o.o. za trgovinu i usluge, OIB 62687697158; Hrvatski Telekom d.d., OIB 81793146560; Vesna Čilić, OIB 73166715189</izvorni_sadrzaj>
    <derivirana_varijabla naziv="DomainObject.Predmet.StrankaFormatedOIB_1">  ROBERT'S INTERNATIONAL CO. d.o.o. za izvoz-uvoz, marketing, ugostiteljstvo, turizam i poslovne usluge "u stečaju", OIB 38592929591; IVAN ORLIĆ, OIB 14261210784; ROBERT'S PLUS d.o.o. za trgovinu i usluge, OIB 62687697158; Hrvatski Telekom d.d., OIB 81793146560; Vesna Čilić, OIB 73166715189</derivirana_varijabla>
  </DomainObject.Predmet.StrankaFormatedOIB>
  <DomainObject.Predmet.StrankaFormatedWithAdress>
    <izvorni_sadrzaj> ROBERT'S INTERNATIONAL CO. d.o.o. za izvoz-uvoz, marketing, ugostiteljstvo, turizam i poslovne usluge "u stečaju", Marasovića 67, Split; IVAN ORLIĆ, Bihaćka 2 a/ IV, 21000 Split; ROBERT'S PLUS d.o.o. za trgovinu i usluge, Marasovićeva 67, 21000 Split; Hrvatski Telekom d.d., Savska cesta 32, 10000 Zagreb; Vesna Čilić, Mihanovićeva 2 A, 21000 Split</izvorni_sadrzaj>
    <derivirana_varijabla naziv="DomainObject.Predmet.StrankaFormatedWithAdress_1"> ROBERT'S INTERNATIONAL CO. d.o.o. za izvoz-uvoz, marketing, ugostiteljstvo, turizam i poslovne usluge "u stečaju", Marasovića 67, Split; IVAN ORLIĆ, Bihaćka 2 a/ IV, 21000 Split; ROBERT'S PLUS d.o.o. za trgovinu i usluge, Marasovićeva 67, 21000 Split; Hrvatski Telekom d.d., Savska cesta 32, 10000 Zagreb; Vesna Čilić, Mihanovićeva 2 A, 21000 Split</derivirana_varijabla>
  </DomainObject.Predmet.StrankaFormatedWithAdress>
  <DomainObject.Predmet.StrankaFormatedWithAdressOIB>
    <izvorni_sadrzaj> ROBERT'S INTERNATIONAL CO. d.o.o. za izvoz-uvoz, marketing, ugostiteljstvo, turizam i poslovne usluge "u stečaju", OIB 38592929591, Marasovića 67, Split;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izvorni_sadrzaj>
    <derivirana_varijabla naziv="DomainObject.Predmet.StrankaFormatedWithAdressOIB_1"> ROBERT'S INTERNATIONAL CO. d.o.o. za izvoz-uvoz, marketing, ugostiteljstvo, turizam i poslovne usluge "u stečaju", OIB 38592929591, Marasovića 67, Split;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derivirana_varijabla>
  </DomainObject.Predmet.StrankaFormatedWithAdressOIB>
  <DomainObject.Predmet.StrankaWithAdress>
    <izvorni_sadrzaj>ROBERT'S INTERNATIONAL CO. d.o.o. za izvoz-uvoz, marketing, ugostiteljstvo, turizam i poslovne usluge "u stečaju" Marasovića 67,Split,IVAN ORLIĆ Bihaćka 2 a/ IV,21000 Split,ROBERT'S PLUS d.o.o. za trgovinu i usluge Marasovićeva 67,21000 Split,Hrvatski Telekom d.d. Savska cesta 32,10000 Zagreb,Vesna Čilić Mihanovićeva 2 A,21000 Split</izvorni_sadrzaj>
    <derivirana_varijabla naziv="DomainObject.Predmet.StrankaWithAdress_1">ROBERT'S INTERNATIONAL CO. d.o.o. za izvoz-uvoz, marketing, ugostiteljstvo, turizam i poslovne usluge "u stečaju" Marasovića 67,Split,IVAN ORLIĆ Bihaćka 2 a/ IV,21000 Split,ROBERT'S PLUS d.o.o. za trgovinu i usluge Marasovićeva 67,21000 Split,Hrvatski Telekom d.d. Savska cesta 32,10000 Zagreb,Vesna Čilić Mihanovićeva 2 A,21000 Split</derivirana_varijabla>
  </DomainObject.Predmet.StrankaWithAdress>
  <DomainObject.Predmet.StrankaWithAdressOIB>
    <izvorni_sadrzaj>ROBERT'S INTERNATIONAL CO. d.o.o. za izvoz-uvoz, marketing, ugostiteljstvo, turizam i poslovne usluge "u stečaju", OIB 38592929591, Marasovića 67,Split,IVAN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izvorni_sadrzaj>
    <derivirana_varijabla naziv="DomainObject.Predmet.StrankaWithAdressOIB_1">ROBERT'S INTERNATIONAL CO. d.o.o. za izvoz-uvoz, marketing, ugostiteljstvo, turizam i poslovne usluge "u stečaju", OIB 38592929591, Marasovića 67,Split,IVAN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derivirana_varijabla>
  </DomainObject.Predmet.StrankaWithAdressOIB>
  <DomainObject.Predmet.StrankaNazivFormated>
    <izvorni_sadrzaj>ROBERT'S INTERNATIONAL CO. d.o.o. za izvoz-uvoz, marketing, ugostiteljstvo, turizam i poslovne usluge "u stečaju",IVAN ORLIĆ,ROBERT'S PLUS d.o.o. za trgovinu i usluge,Hrvatski Telekom d.d.,Vesna Čilić</izvorni_sadrzaj>
    <derivirana_varijabla naziv="DomainObject.Predmet.StrankaNazivFormated_1">ROBERT'S INTERNATIONAL CO. d.o.o. za izvoz-uvoz, marketing, ugostiteljstvo, turizam i poslovne usluge "u stečaju",IVAN ORLIĆ,ROBERT'S PLUS d.o.o. za trgovinu i usluge,Hrvatski Telekom d.d.,Vesna Čilić</derivirana_varijabla>
  </DomainObject.Predmet.StrankaNazivFormated>
  <DomainObject.Predmet.StrankaNazivFormatedOIB>
    <izvorni_sadrzaj>ROBERT'S INTERNATIONAL CO. d.o.o. za izvoz-uvoz, marketing, ugostiteljstvo, turizam i poslovne usluge "u stečaju", OIB 38592929591,IVAN ORLIĆ, OIB 14261210784,ROBERT'S PLUS d.o.o. za trgovinu i usluge, OIB 62687697158,Hrvatski Telekom d.d., OIB 81793146560,Vesna Čilić, OIB 73166715189</izvorni_sadrzaj>
    <derivirana_varijabla naziv="DomainObject.Predmet.StrankaNazivFormatedOIB_1">ROBERT'S INTERNATIONAL CO. d.o.o. za izvoz-uvoz, marketing, ugostiteljstvo, turizam i poslovne usluge "u stečaju", OIB 38592929591,IVAN ORLIĆ, OIB 14261210784,ROBERT'S PLUS d.o.o. za trgovinu i usluge, OIB 62687697158,Hrvatski Telekom d.d., OIB 81793146560,Vesna Čilić, OIB 73166715189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ROBERT'S INTERNATIONAL CO. d.o.o. za izvoz-uvoz, marketing, ugostiteljstvo, turizam i poslovne usluge "u stečaju"</item>
      <item>IVAN ORLIĆ</item>
      <item>ROBERT'S PLUS d.o.o. za trgovinu i usluge</item>
      <item>Hrvatski Telekom d.d.</item>
      <item>Vesna Čilić</item>
    </izvorni_sadrzaj>
    <derivirana_varijabla naziv="DomainObject.Predmet.StrankaListFormated_1">
      <item>ROBERT'S INTERNATIONAL CO. d.o.o. za izvoz-uvoz, marketing, ugostiteljstvo, turizam i poslovne usluge "u stečaju"</item>
      <item>IVAN ORLIĆ</item>
      <item>ROBERT'S PLUS d.o.o. za trgovinu i usluge</item>
      <item>Hrvatski Telekom d.d.</item>
      <item>Vesna Čilić</item>
    </derivirana_varijabla>
  </DomainObject.Predmet.StrankaListFormated>
  <DomainObject.Predmet.StrankaListFormatedOIB>
    <izvorni_sadrzaj>
      <item>ROBERT'S INTERNATIONAL CO. d.o.o. za izvoz-uvoz, marketing, ugostiteljstvo, turizam i poslovne usluge "u stečaju", OIB 38592929591</item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FormatedOIB_1">
      <item>ROBERT'S INTERNATIONAL CO. d.o.o. za izvoz-uvoz, marketing, ugostiteljstvo, turizam i poslovne usluge "u stečaju", OIB 38592929591</item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FormatedOIB>
  <DomainObject.Predmet.StrankaListFormatedWithAdress>
    <izvorni_sadrzaj>
      <item>ROBERT'S INTERNATIONAL CO. d.o.o. za izvoz-uvoz, marketing, ugostiteljstvo, turizam i poslovne usluge "u stečaju", Marasovića 67, Split</item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izvorni_sadrzaj>
    <derivirana_varijabla naziv="DomainObject.Predmet.StrankaListFormatedWithAdress_1">
      <item>ROBERT'S INTERNATIONAL CO. d.o.o. za izvoz-uvoz, marketing, ugostiteljstvo, turizam i poslovne usluge "u stečaju", Marasovića 67, Split</item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derivirana_varijabla>
  </DomainObject.Predmet.StrankaListFormatedWithAdress>
  <DomainObject.Predmet.StrankaListFormatedWithAdressOIB>
    <izvorni_sadrzaj>
      <item>ROBERT'S INTERNATIONAL CO. d.o.o. za izvoz-uvoz, marketing, ugostiteljstvo, turizam i poslovne usluge "u stečaju", OIB 38592929591, Marasovića 67, Split</item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izvorni_sadrzaj>
    <derivirana_varijabla naziv="DomainObject.Predmet.StrankaListFormatedWithAdressOIB_1">
      <item>ROBERT'S INTERNATIONAL CO. d.o.o. za izvoz-uvoz, marketing, ugostiteljstvo, turizam i poslovne usluge "u stečaju", OIB 38592929591, Marasovića 67, Split</item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derivirana_varijabla>
  </DomainObject.Predmet.StrankaListFormatedWithAdressOIB>
  <DomainObject.Predmet.StrankaListNazivFormated>
    <izvorni_sadrzaj>
      <item>ROBERT'S INTERNATIONAL CO. d.o.o. za izvoz-uvoz, marketing, ugostiteljstvo, turizam i poslovne usluge "u stečaju"</item>
      <item>IVAN ORLIĆ</item>
      <item>ROBERT'S PLUS d.o.o. za trgovinu i usluge</item>
      <item>Hrvatski Telekom d.d.</item>
      <item>Vesna Čilić</item>
    </izvorni_sadrzaj>
    <derivirana_varijabla naziv="DomainObject.Predmet.StrankaListNazivFormated_1">
      <item>ROBERT'S INTERNATIONAL CO. d.o.o. za izvoz-uvoz, marketing, ugostiteljstvo, turizam i poslovne usluge "u stečaju"</item>
      <item>IVAN ORLIĆ</item>
      <item>ROBERT'S PLUS d.o.o. za trgovinu i usluge</item>
      <item>Hrvatski Telekom d.d.</item>
      <item>Vesna Čilić</item>
    </derivirana_varijabla>
  </DomainObject.Predmet.StrankaListNazivFormated>
  <DomainObject.Predmet.StrankaListNazivFormatedOIB>
    <izvorni_sadrzaj>
      <item>ROBERT'S INTERNATIONAL CO. d.o.o. za izvoz-uvoz, marketing, ugostiteljstvo, turizam i poslovne usluge "u stečaju", OIB 38592929591</item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NazivFormatedOIB_1">
      <item>ROBERT'S INTERNATIONAL CO. d.o.o. za izvoz-uvoz, marketing, ugostiteljstvo, turizam i poslovne usluge "u stečaju", OIB 38592929591</item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NazivFormatedOIB>
  <DomainObject.Predmet.ProtuStrankaListFormated>
    <izvorni_sadrzaj>
      <item>ROBERT'S INTERNATIONAL CO. d.o.o. za izvoz-uvoz, marketing, ugostiteljstvo, turizam i poslovne usluge "u stečaju"</item>
    </izvorni_sadrzaj>
    <derivirana_varijabla naziv="DomainObject.Predmet.ProtuStrankaListFormated_1">
      <item>ROBERT'S INTERNATIONAL CO. d.o.o. za izvoz-uvoz, marketing, ugostiteljstvo, turizam i poslovne usluge "u stečaju"</item>
    </derivirana_varijabla>
  </DomainObject.Predmet.ProtuStrankaListFormated>
  <DomainObject.Predmet.ProtuStrankaListFormatedOIB>
    <izvorni_sadrzaj>
      <item>ROBERT'S INTERNATIONAL CO. d.o.o. za izvoz-uvoz, marketing, ugostiteljstvo, turizam i poslovne usluge "u stečaju", OIB 38592929591</item>
    </izvorni_sadrzaj>
    <derivirana_varijabla naziv="DomainObject.Predmet.ProtuStrankaListFormatedOIB_1">
      <item>ROBERT'S INTERNATIONAL CO. d.o.o. za izvoz-uvoz, marketing, ugostiteljstvo, turizam i poslovne usluge "u stečaju", OIB 38592929591</item>
    </derivirana_varijabla>
  </DomainObject.Predmet.ProtuStrankaListFormatedOIB>
  <DomainObject.Predmet.ProtuStrankaListFormatedWithAdress>
    <izvorni_sadrzaj>
      <item>ROBERT'S INTERNATIONAL CO. d.o.o. za izvoz-uvoz, marketing, ugostiteljstvo, turizam i poslovne usluge "u stečaju", Marasovićeva 67, 21000 Split</item>
    </izvorni_sadrzaj>
    <derivirana_varijabla naziv="DomainObject.Predmet.ProtuStrankaListFormatedWithAdress_1">
      <item>ROBERT'S INTERNATIONAL CO. d.o.o. za izvoz-uvoz, marketing, ugostiteljstvo, turizam i poslovne usluge "u stečaju", Marasovićeva 67, 21000 Split</item>
    </derivirana_varijabla>
  </DomainObject.Predmet.ProtuStrankaListFormatedWithAdress>
  <DomainObject.Predmet.ProtuStrankaListFormatedWithAdressOIB>
    <izvorni_sadrzaj>
      <item>ROBERT'S INTERNATIONAL CO. d.o.o. za izvoz-uvoz, marketing, ugostiteljstvo, turizam i poslovne usluge "u stečaju", OIB 38592929591, Marasovićeva 67, 21000 Split</item>
    </izvorni_sadrzaj>
    <derivirana_varijabla naziv="DomainObject.Predmet.ProtuStrankaListFormatedWithAdressOIB_1">
      <item>ROBERT'S INTERNATIONAL CO. d.o.o. za izvoz-uvoz, marketing, ugostiteljstvo, turizam i poslovne usluge "u stečaju", OIB 38592929591, Marasovićeva 67, 21000 Split</item>
    </derivirana_varijabla>
  </DomainObject.Predmet.ProtuStrankaListFormatedWithAdressOIB>
  <DomainObject.Predmet.ProtuStrankaListNazivFormated>
    <izvorni_sadrzaj>
      <item>ROBERT'S INTERNATIONAL CO. d.o.o. za izvoz-uvoz, marketing, ugostiteljstvo, turizam i poslovne usluge "u stečaju"</item>
    </izvorni_sadrzaj>
    <derivirana_varijabla naziv="DomainObject.Predmet.ProtuStrankaListNazivFormated_1">
      <item>ROBERT'S INTERNATIONAL CO. d.o.o. za izvoz-uvoz, marketing, ugostiteljstvo, turizam i poslovne usluge "u stečaju"</item>
    </derivirana_varijabla>
  </DomainObject.Predmet.ProtuStrankaListNazivFormated>
  <DomainObject.Predmet.ProtuStrankaListNazivFormatedOIB>
    <izvorni_sadrzaj>
      <item>ROBERT'S INTERNATIONAL CO. d.o.o. za izvoz-uvoz, marketing, ugostiteljstvo, turizam i poslovne usluge "u stečaju", OIB 38592929591</item>
    </izvorni_sadrzaj>
    <derivirana_varijabla naziv="DomainObject.Predmet.ProtuStrankaListNazivFormatedOIB_1">
      <item>ROBERT'S INTERNATIONAL CO. d.o.o. za izvoz-uvoz, marketing, ugostiteljstvo, turizam i poslovne usluge "u stečaju", OIB 38592929591</item>
    </derivirana_varijabla>
  </DomainObject.Predmet.ProtuStrankaListNazivFormatedOIB>
  <DomainObject.Predmet.OstaliListFormated>
    <izvorni_sadrzaj>
      <item>TRGOVAČKI SUD SPLIT - oglasna ploča suda</item>
      <item>SOCIETE GENERALE-SPLITSKA BANKA dioničko društvo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OstaliListFormated_1">
      <item>TRGOVAČKI SUD SPLIT - oglasna ploča suda</item>
      <item>SOCIETE GENERALE-SPLITSKA BANKA dioničko društvo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OstaliListFormated>
  <DomainObject.Predmet.OstaliListFormatedOIB>
    <izvorni_sadrzaj>
      <item>TRGOVAČKI SUD SPLIT - oglasna ploča suda, OIB 30842297926</item>
      <item>SOCIETE GENERALE-SPLITSKA BANKA dioničko društvo, OIB 69326397242</item>
      <item>Srđana Morpurgo, dipl. iur., OIB 53284085908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izvorni_sadrzaj>
    <derivirana_varijabla naziv="DomainObject.Predmet.OstaliListFormatedOIB_1">
      <item>TRGOVAČKI SUD SPLIT - oglasna ploča suda, OIB 30842297926</item>
      <item>SOCIETE GENERALE-SPLITSKA BANKA dioničko društvo, OIB 69326397242</item>
      <item>Srđana Morpurgo, dipl. iur., OIB 53284085908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derivirana_varijabla>
  </DomainObject.Predmet.OstaliListFormatedOIB>
  <DomainObject.Predmet.OstaliListFormatedWithAdress>
    <izvorni_sadrzaj>
      <item>TRGOVAČKI SUD SPLIT - oglasna ploča suda, Sukoišanska 6, 21000 Split</item>
      <item>SOCIETE GENERALE-SPLITSKA BANKA dioničko društvo, Ruđera Boškovića 16, Split</item>
      <item>Srđana Morpurgo, dipl. iur., Trg Mihovila Pavlinovića 2, 21000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Trg Franje Tuđmana 4, 21000 Split</item>
      <item>ŽUPANIJSKO DRŽAVNO ODVJETNIŠVO SPLIT Građansko upravni odjel, Gundulićeva  29 A, 21000 Split</item>
      <item>STIPAN ŽIŽIĆ dipl.ing., Solinska ulica 81, 21210 Solin</item>
      <item>Visoki trgovački sud Republike Hrvatske, Berislavićeva 11, 10000 Zagreb</item>
      <item>SLOBODNA DALMACIJA - TRGOVINA d.o.o. za trgovinu, Dugopoljska 17, Dugopolje</item>
      <item>Vlado Adrić, Makarska Ulica 7, 21000 Split</item>
      <item>Josip Kalajžić, Spinčićeva 23, 21000 Split</item>
      <item>Damir Džaja, Slavićeva 42,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Merica Miše, Mornarska 8, 21219 Trogir</item>
      <item>VRHOVNI SUD  REPUBLIKE HRVATSKE, Trg Nikole Šubića Zrinskog 3, 10000 Zagreb</item>
    </izvorni_sadrzaj>
    <derivirana_varijabla naziv="DomainObject.Predmet.OstaliListFormatedWithAdress_1">
      <item>TRGOVAČKI SUD SPLIT - oglasna ploča suda, Sukoišanska 6, 21000 Split</item>
      <item>SOCIETE GENERALE-SPLITSKA BANKA dioničko društvo, Ruđera Boškovića 16, Split</item>
      <item>Srđana Morpurgo, dipl. iur., Trg Mihovila Pavlinovića 2, 21000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Trg Franje Tuđmana 4, 21000 Split</item>
      <item>ŽUPANIJSKO DRŽAVNO ODVJETNIŠVO SPLIT Građansko upravni odjel, Gundulićeva  29 A, 21000 Split</item>
      <item>STIPAN ŽIŽIĆ dipl.ing., Solinska ulica 81, 21210 Solin</item>
      <item>Visoki trgovački sud Republike Hrvatske, Berislavićeva 11, 10000 Zagreb</item>
      <item>SLOBODNA DALMACIJA - TRGOVINA d.o.o. za trgovinu, Dugopoljska 17, Dugopolje</item>
      <item>Vlado Adrić, Makarska Ulica 7, 21000 Split</item>
      <item>Josip Kalajžić, Spinčićeva 23, 21000 Split</item>
      <item>Damir Džaja, Slavićeva 42,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Merica Miše, Mornarska 8, 21219 Trogir</item>
      <item>VRHOVNI SUD  REPUBLIKE HRVATSKE, Trg Nikole Šubića Zrinskog 3, 10000 Zagreb</item>
    </derivirana_varijabla>
  </DomainObject.Predmet.OstaliListFormatedWithAdress>
  <DomainObject.Predmet.OstaliListFormatedWithAdressOIB>
    <izvorni_sadrzaj>
      <item>TRGOVAČKI SUD SPLIT - oglasna ploča suda, OIB 30842297926, Sukoišanska 6, 21000 Split</item>
      <item>SOCIETE GENERALE-SPLITSKA BANKA dioničko društvo, OIB 69326397242, Ruđera Boškovića 16, Split</item>
      <item>Srđana Morpurgo, dipl. iur., OIB 53284085908, Trg Mihovila Pavlinovića 2, 21000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STIPAN ŽIŽIĆ dipl.ing., Solinska ulica 81, 21210 Solin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Josip Kalajžić, Spinčićeva 23, 21000 Split</item>
      <item>Damir Džaja, Slavićeva 42,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Merica Miše, Mornarska 8, 21219 Trogir</item>
      <item>VRHOVNI SUD  REPUBLIKE HRVATSKE, OIB 20599635268, Trg Nikole Šubića Zrinskog 3, 10000 Zagreb</item>
    </izvorni_sadrzaj>
    <derivirana_varijabla naziv="DomainObject.Predmet.OstaliListFormatedWithAdressOIB_1">
      <item>TRGOVAČKI SUD SPLIT - oglasna ploča suda, OIB 30842297926, Sukoišanska 6, 21000 Split</item>
      <item>SOCIETE GENERALE-SPLITSKA BANKA dioničko društvo, OIB 69326397242, Ruđera Boškovića 16, Split</item>
      <item>Srđana Morpurgo, dipl. iur., OIB 53284085908, Trg Mihovila Pavlinovića 2, 21000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STIPAN ŽIŽIĆ dipl.ing., Solinska ulica 81, 21210 Solin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Josip Kalajžić, Spinčićeva 23, 21000 Split</item>
      <item>Damir Džaja, Slavićeva 42,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Merica Miše, Mornarska 8, 21219 Trogir</item>
      <item>VRHOVNI SUD  REPUBLIKE HRVATSKE, OIB 20599635268, Trg Nikole Šubića Zrinskog 3, 10000 Zagreb</item>
    </derivirana_varijabla>
  </DomainObject.Predmet.OstaliListFormatedWithAdressOIB>
  <DomainObject.Predmet.OstaliListNazivFormated>
    <izvorni_sadrzaj>
      <item>TRGOVAČKI SUD SPLIT - oglasna ploča suda</item>
      <item>SOCIETE GENERALE-SPLITSKA BANKA dioničko društvo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OstaliListNazivFormated_1">
      <item>TRGOVAČKI SUD SPLIT - oglasna ploča suda</item>
      <item>SOCIETE GENERALE-SPLITSKA BANKA dioničko društvo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OstaliListNazivFormated>
  <DomainObject.Predmet.OstaliListNazivFormatedOIB>
    <izvorni_sadrzaj>
      <item>TRGOVAČKI SUD SPLIT - oglasna ploča suda, OIB 30842297926</item>
      <item>SOCIETE GENERALE-SPLITSKA BANKA dioničko društvo, OIB 69326397242</item>
      <item>Srđana Morpurgo, dipl. iur., OIB 53284085908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izvorni_sadrzaj>
    <derivirana_varijabla naziv="DomainObject.Predmet.OstaliListNazivFormatedOIB_1">
      <item>TRGOVAČKI SUD SPLIT - oglasna ploča suda, OIB 30842297926</item>
      <item>SOCIETE GENERALE-SPLITSKA BANKA dioničko društvo, OIB 69326397242</item>
      <item>Srđana Morpurgo, dipl. iur., OIB 53284085908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ROBERT'S INTERNATIONAL CO. d.o.o. za izvoz-uvoz, marketing, ugostiteljstvo, turizam i poslovne usluge "u stečaju" i dr.</izvorni_sadrzaj>
    <derivirana_varijabla naziv="DomainObject.Predmet.StrankaIDrugi_1">ROBERT'S INTERNATIONAL CO. d.o.o. za izvoz-uvoz, marketing, ugostiteljstvo, turizam i poslovne usluge "u stečaju" i dr.</derivirana_varijabla>
  </DomainObject.Predmet.StrankaIDrugi>
  <DomainObject.Predmet.ProtustrankaIDrugi>
    <izvorni_sadrzaj>ROBERT'S INTERNATIONAL CO. d.o.o. za izvoz-uvoz, marketing, ugostiteljstvo, turizam i poslovne usluge "u stečaju"</izvorni_sadrzaj>
    <derivirana_varijabla naziv="DomainObject.Predmet.ProtustrankaIDrugi_1">ROBERT'S INTERNATIONAL CO. d.o.o. za izvoz-uvoz, marketing, ugostiteljstvo, turizam i poslovne usluge "u stečaju"</derivirana_varijabla>
  </DomainObject.Predmet.ProtustrankaIDrugi>
  <DomainObject.Predmet.StrankaIDrugiAdressOIB>
    <izvorni_sadrzaj>ROBERT'S INTERNATIONAL CO. d.o.o. za izvoz-uvoz, marketing, ugostiteljstvo, turizam i poslovne usluge "u stečaju", OIB 38592929591, Marasovića 67, Split i dr.</izvorni_sadrzaj>
    <derivirana_varijabla naziv="DomainObject.Predmet.StrankaIDrugiAdressOIB_1">ROBERT'S INTERNATIONAL CO. d.o.o. za izvoz-uvoz, marketing, ugostiteljstvo, turizam i poslovne usluge "u stečaju", OIB 38592929591, Marasovića 67, Split i dr.</derivirana_varijabla>
  </DomainObject.Predmet.StrankaIDrugiAdressOIB>
  <DomainObject.Predmet.ProtustrankaIDrugiAdressOIB>
    <izvorni_sadrzaj>ROBERT'S INTERNATIONAL CO. d.o.o. za izvoz-uvoz, marketing, ugostiteljstvo, turizam i poslovne usluge "u stečaju", OIB 38592929591, Marasovićeva 67, 21000 Split</izvorni_sadrzaj>
    <derivirana_varijabla naziv="DomainObject.Predmet.ProtustrankaIDrugiAdressOIB_1">ROBERT'S INTERNATIONAL CO. d.o.o. za izvoz-uvoz, marketing, ugostiteljstvo, turizam i poslovne usluge "u stečaju", OIB 38592929591, Marasovićeva 67,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ROBERT'S INTERNATIONAL CO. d.o.o. za izvoz-uvoz, marketing, ugostiteljstvo, turizam i poslovne usluge "u stečaju"</item>
      <item>ROBERT'S INTERNATIONAL CO. d.o.o. za izvoz-uvoz, marketing, ugostiteljstvo, turizam i poslovne usluge "u stečaju"</item>
      <item>TRGOVAČKI SUD SPLIT - oglasna ploča suda</item>
      <item>SOCIETE GENERALE-SPLITSKA BANKA dioničko društvo</item>
      <item>IVAN ORLIĆ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SudioniciListNaziv_1">
      <item>ROBERT'S INTERNATIONAL CO. d.o.o. za izvoz-uvoz, marketing, ugostiteljstvo, turizam i poslovne usluge "u stečaju"</item>
      <item>ROBERT'S INTERNATIONAL CO. d.o.o. za izvoz-uvoz, marketing, ugostiteljstvo, turizam i poslovne usluge "u stečaju"</item>
      <item>TRGOVAČKI SUD SPLIT - oglasna ploča suda</item>
      <item>SOCIETE GENERALE-SPLITSKA BANKA dioničko društvo</item>
      <item>IVAN ORLIĆ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SudioniciListNaziv>
  <DomainObject.Predmet.SudioniciListAdressOIB>
    <izvorni_sadrzaj>
      <item>ROBERT'S INTERNATIONAL CO. d.o.o. za izvoz-uvoz, marketing, ugostiteljstvo, turizam i poslovne usluge "u stečaju", OIB 38592929591, Marasovićeva 67,21000 Split</item>
      <item>ROBERT'S INTERNATIONAL CO. d.o.o. za izvoz-uvoz, marketing, ugostiteljstvo, turizam i poslovne usluge "u stečaju", OIB 38592929591, Marasovića 67,Split</item>
      <item>TRGOVAČKI SUD SPLIT - oglasna ploča suda, OIB 30842297926, Sukoišanska 6,21000 Split</item>
      <item>SOCIETE GENERALE-SPLITSKA BANKA dioničko društvo, OIB 69326397242, Ruđera Boškovića 16,Split</item>
      <item>IVAN ORLIĆ, OIB 14261210784, Bihaćka 2 a/ IV,21000 Split</item>
      <item>Srđana Morpurgo, dipl. iur., OIB 53284085908, Trg Mihovila Pavlinovića 2,21000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TOMISLAV KRKA, odvjetnik, Starčevićeva 13/I,21000 Split</item>
      <item>SLAVICA ČUPIĆ, odvjetnica, 21000 Split</item>
      <item>DARIO JUKIĆ, dipl. iur., Gundulićeva 29 A,21000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STIPAN ŽIŽIĆ dipl.ing., Solinska ulica 81,21210 Solin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Josip Kalajžić, Spinčićeva 23,21000 Split</item>
      <item>Damir Džaja, Slavićeva 42,21000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Merica Miše, Mornarska 8,21219 Trogir</item>
      <item>VRHOVNI SUD  REPUBLIKE HRVATSKE, OIB 20599635268, Trg Nikole Šubića Zrinskog 3,10000 Zagreb</item>
    </izvorni_sadrzaj>
    <derivirana_varijabla naziv="DomainObject.Predmet.SudioniciListAdressOIB_1">
      <item>ROBERT'S INTERNATIONAL CO. d.o.o. za izvoz-uvoz, marketing, ugostiteljstvo, turizam i poslovne usluge "u stečaju", OIB 38592929591, Marasovićeva 67,21000 Split</item>
      <item>ROBERT'S INTERNATIONAL CO. d.o.o. za izvoz-uvoz, marketing, ugostiteljstvo, turizam i poslovne usluge "u stečaju", OIB 38592929591, Marasovića 67,Split</item>
      <item>TRGOVAČKI SUD SPLIT - oglasna ploča suda, OIB 30842297926, Sukoišanska 6,21000 Split</item>
      <item>SOCIETE GENERALE-SPLITSKA BANKA dioničko društvo, OIB 69326397242, Ruđera Boškovića 16,Split</item>
      <item>IVAN ORLIĆ, OIB 14261210784, Bihaćka 2 a/ IV,21000 Split</item>
      <item>Srđana Morpurgo, dipl. iur., OIB 53284085908, Trg Mihovila Pavlinovića 2,21000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TOMISLAV KRKA, odvjetnik, Starčevićeva 13/I,21000 Split</item>
      <item>SLAVICA ČUPIĆ, odvjetnica, 21000 Split</item>
      <item>DARIO JUKIĆ, dipl. iur., Gundulićeva 29 A,21000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STIPAN ŽIŽIĆ dipl.ing., Solinska ulica 81,21210 Solin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Josip Kalajžić, Spinčićeva 23,21000 Split</item>
      <item>Damir Džaja, Slavićeva 42,21000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Merica Miše, Mornarska 8,21219 Trogir</item>
      <item>VRHOVNI SUD  REPUBLIKE HRVATSKE, OIB 20599635268, Trg Nikole Šubića Zrinskog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38592929591</item>
      <item>, OIB 38592929591</item>
      <item>, OIB 30842297926</item>
      <item>, OIB 69326397242</item>
      <item>, OIB 14261210784</item>
      <item>, OIB 53284085908</item>
      <item>, OIB 30842297926</item>
      <item>, OIB 30842297926</item>
      <item>, OIB 30842297926</item>
      <item>, OIB null</item>
      <item>, OIB null</item>
      <item>, OIB null</item>
      <item>, OIB 18683136487</item>
      <item>, OIB 62687697158</item>
      <item>, OIB 81793146560</item>
      <item>, OIB 70793241859</item>
      <item>, OIB null</item>
      <item>, OIB 97349366519</item>
      <item>, OIB 08227096233</item>
      <item>, OIB 13155417292</item>
      <item>, OIB null</item>
      <item>, OIB null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null</item>
      <item>, OIB 20599635268</item>
    </izvorni_sadrzaj>
    <derivirana_varijabla naziv="DomainObject.Predmet.SudioniciListNazivOIB_1">
      <item>, OIB 38592929591</item>
      <item>, OIB 38592929591</item>
      <item>, OIB 30842297926</item>
      <item>, OIB 69326397242</item>
      <item>, OIB 14261210784</item>
      <item>, OIB 53284085908</item>
      <item>, OIB 30842297926</item>
      <item>, OIB 30842297926</item>
      <item>, OIB 30842297926</item>
      <item>, OIB null</item>
      <item>, OIB null</item>
      <item>, OIB null</item>
      <item>, OIB 18683136487</item>
      <item>, OIB 62687697158</item>
      <item>, OIB 81793146560</item>
      <item>, OIB 70793241859</item>
      <item>, OIB null</item>
      <item>, OIB 97349366519</item>
      <item>, OIB 08227096233</item>
      <item>, OIB 13155417292</item>
      <item>, OIB null</item>
      <item>, OIB null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null</item>
      <item>, OIB 20599635268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3674EF-7633-43D4-9787-A54C0D67C3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336</properties:Words>
  <properties:Characters>1801</properties:Characters>
  <properties:Lines>50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2016-12-13T12:59:00Z</dcterms:created>
  <dc:creator>Tatjana Kujundžić-Novak</dc:creator>
  <cp:lastModifiedBy>Ana Golub Gruić</cp:lastModifiedBy>
  <cp:lastPrinted>2016-12-13T12:55:00Z</cp:lastPrinted>
  <dcterms:modified xmlns:xsi="http://www.w3.org/2001/XMLSchema-instance" xsi:type="dcterms:W3CDTF">2016-12-13T13:20:00Z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