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52AA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15369">
                    <w:rPr>
                      <w:sz w:val="22"/>
                      <w:szCs w:val="22"/>
                    </w:rPr>
                    <w:t>St-</w:t>
                  </w:r>
                  <w:r w:rsidR="00352AA2">
                    <w:rPr>
                      <w:sz w:val="22"/>
                      <w:szCs w:val="22"/>
                    </w:rPr>
                    <w:t>1284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1ac34a" w14:paraId="91ac34a" w:rsidRDefault="00E63D95" w:rsidP="004A6733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u stečajnom predmetu povodom zahtjeva Financijske agencije, Regionalni centar Osijek, Podružnica Osijek, L. Jagera 3, OIB 85821130368 za provedbu skraćenog stečajnog postupka nad dužnikom </w:t>
      </w:r>
      <w:r w:rsidR="00352AA2">
        <w:t>UDRUGA INVALIDA RADA VUKOVAR, Vukovar, Velebitska ulica 16 a, registarski broj: 16001051, OIB: 25985953586</w:t>
      </w:r>
      <w:r>
        <w:t>,  temeljem članka 430. Stečajnog zakona (NN 71/15,</w:t>
      </w:r>
      <w:r w:rsidR="00501DA5">
        <w:t xml:space="preserve"> 104/17</w:t>
      </w:r>
      <w:r>
        <w:t xml:space="preserve"> dalje: SZ), dana </w:t>
      </w:r>
      <w:r w:rsidR="004A6733">
        <w:t>21</w:t>
      </w:r>
      <w:r w:rsidR="00615369">
        <w:t xml:space="preserve">. </w:t>
      </w:r>
      <w:r w:rsidR="00726A1E">
        <w:t xml:space="preserve">studenog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52AA2">
        <w:t>UDRUGA INVALIDA RADA VUKOVAR, Vukovar, Velebitska ulica 16 a, registarski broj: 16001051, OIB: 25985953586</w:t>
      </w:r>
      <w:r>
        <w:t xml:space="preserve">, na temelju neizvršenih osnova za plaćanje iznosi </w:t>
      </w:r>
      <w:r w:rsidR="00352AA2">
        <w:t>11.861,86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A6733">
        <w:t xml:space="preserve"> – predsjednik udruge </w:t>
      </w:r>
      <w:r>
        <w:t xml:space="preserve"> </w:t>
      </w:r>
      <w:r w:rsidR="00352AA2">
        <w:t>Ivan Galić</w:t>
      </w:r>
      <w:r w:rsidR="004A6733">
        <w:t xml:space="preserve">, OIB: </w:t>
      </w:r>
      <w:r w:rsidR="00352AA2">
        <w:t>43135584085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52AA2">
        <w:t>1284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4A6733">
        <w:t>21</w:t>
      </w:r>
      <w:r w:rsidR="00E63D95">
        <w:t xml:space="preserve">. </w:t>
      </w:r>
      <w:r w:rsidR="00726A1E">
        <w:t>studenog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</w:t>
      </w:r>
      <w:r w:rsidR="00163562">
        <w:t xml:space="preserve">      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F745D">
        <w:t>11.1.2019.</w:t>
      </w:r>
    </w:p>
    <w:p w:rsidRDefault="008B69C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3562"/>
    <w:rsid w:val="00167093"/>
    <w:rsid w:val="001D7DC0"/>
    <w:rsid w:val="001E315F"/>
    <w:rsid w:val="001F3355"/>
    <w:rsid w:val="00256E33"/>
    <w:rsid w:val="00274EC6"/>
    <w:rsid w:val="00341D96"/>
    <w:rsid w:val="00352AA2"/>
    <w:rsid w:val="00364EB7"/>
    <w:rsid w:val="003908EC"/>
    <w:rsid w:val="003E4468"/>
    <w:rsid w:val="004049C3"/>
    <w:rsid w:val="00463C3F"/>
    <w:rsid w:val="004A6733"/>
    <w:rsid w:val="00501DA5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26A1E"/>
    <w:rsid w:val="00740D9B"/>
    <w:rsid w:val="0075404A"/>
    <w:rsid w:val="007667D7"/>
    <w:rsid w:val="00783908"/>
    <w:rsid w:val="007C75AC"/>
    <w:rsid w:val="00850ECF"/>
    <w:rsid w:val="00883522"/>
    <w:rsid w:val="008B69C4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BF745D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St-1284/2018</izvorni_sadrzaj>
    <derivirana_varijabla naziv="DomainObject.Predmet.OznakaBroj_1">St-1284/2018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INVALIDA RADA VUKOVAR</izvorni_sadrzaj>
    <derivirana_varijabla naziv="DomainObject.Predmet.ProtustrankaFormated_1">  UDRUGA INVALIDA RADA VUKOVAR</derivirana_varijabla>
  </DomainObject.Predmet.ProtustrankaFormated>
  <DomainObject.Predmet.ProtustrankaFormatedOIB>
    <izvorni_sadrzaj>  UDRUGA INVALIDA RADA VUKOVAR, OIB 25985953586</izvorni_sadrzaj>
    <derivirana_varijabla naziv="DomainObject.Predmet.ProtustrankaFormatedOIB_1">  UDRUGA INVALIDA RADA VUKOVAR, OIB 25985953586</derivirana_varijabla>
  </DomainObject.Predmet.ProtustrankaFormatedOIB>
  <DomainObject.Predmet.ProtustrankaFormatedWithAdress>
    <izvorni_sadrzaj> UDRUGA INVALIDA RADA VUKOVAR, VELEBITSKA 16 A, 32000 Vukovar</izvorni_sadrzaj>
    <derivirana_varijabla naziv="DomainObject.Predmet.ProtustrankaFormatedWithAdress_1"> UDRUGA INVALIDA RADA VUKOVAR, VELEBITSKA 16 A, 32000 Vukovar</derivirana_varijabla>
  </DomainObject.Predmet.ProtustrankaFormatedWithAdress>
  <DomainObject.Predmet.ProtustrankaFormatedWithAdressOIB>
    <izvorni_sadrzaj> UDRUGA INVALIDA RADA VUKOVAR, OIB 25985953586, VELEBITSKA 16 A, 32000 Vukovar</izvorni_sadrzaj>
    <derivirana_varijabla naziv="DomainObject.Predmet.ProtustrankaFormatedWithAdressOIB_1"> UDRUGA INVALIDA RADA VUKOVAR, OIB 25985953586, VELEBITSKA 16 A, 32000 Vukovar</derivirana_varijabla>
  </DomainObject.Predmet.ProtustrankaFormatedWithAdressOIB>
  <DomainObject.Predmet.ProtustrankaWithAdress>
    <izvorni_sadrzaj>UDRUGA INVALIDA RADA VUKOVAR VELEBITSKA 16 A, 32000 Vukovar</izvorni_sadrzaj>
    <derivirana_varijabla naziv="DomainObject.Predmet.ProtustrankaWithAdress_1">UDRUGA INVALIDA RADA VUKOVAR VELEBITSKA 16 A, 32000 Vukovar</derivirana_varijabla>
  </DomainObject.Predmet.ProtustrankaWithAdress>
  <DomainObject.Predmet.ProtustrankaWithAdressOIB>
    <izvorni_sadrzaj>UDRUGA INVALIDA RADA VUKOVAR, OIB 25985953586, VELEBITSKA 16 A, 32000 Vukovar</izvorni_sadrzaj>
    <derivirana_varijabla naziv="DomainObject.Predmet.ProtustrankaWithAdressOIB_1">UDRUGA INVALIDA RADA VUKOVAR, OIB 25985953586, VELEBITSKA 16 A, 32000 Vukovar</derivirana_varijabla>
  </DomainObject.Predmet.ProtustrankaWithAdressOIB>
  <DomainObject.Predmet.ProtustrankaNazivFormated>
    <izvorni_sadrzaj>UDRUGA INVALIDA RADA VUKOVAR</izvorni_sadrzaj>
    <derivirana_varijabla naziv="DomainObject.Predmet.ProtustrankaNazivFormated_1">UDRUGA INVALIDA RADA VUKOVAR</derivirana_varijabla>
  </DomainObject.Predmet.ProtustrankaNazivFormated>
  <DomainObject.Predmet.ProtustrankaNazivFormatedOIB>
    <izvorni_sadrzaj>UDRUGA INVALIDA RADA VUKOVAR, OIB 25985953586</izvorni_sadrzaj>
    <derivirana_varijabla naziv="DomainObject.Predmet.ProtustrankaNazivFormatedOIB_1">UDRUGA INVALIDA RADA VUKOVAR, OIB 25985953586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INVALIDA RADA VUKOVAR</item>
    </izvorni_sadrzaj>
    <derivirana_varijabla naziv="DomainObject.Predmet.ProtuStrankaListFormated_1">
      <item>UDRUGA INVALIDA RADA VUKOVAR</item>
    </derivirana_varijabla>
  </DomainObject.Predmet.ProtuStrankaListFormated>
  <DomainObject.Predmet.ProtuStrankaListFormatedOIB>
    <izvorni_sadrzaj>
      <item>UDRUGA INVALIDA RADA VUKOVAR, OIB 25985953586</item>
    </izvorni_sadrzaj>
    <derivirana_varijabla naziv="DomainObject.Predmet.ProtuStrankaListFormatedOIB_1">
      <item>UDRUGA INVALIDA RADA VUKOVAR, OIB 25985953586</item>
    </derivirana_varijabla>
  </DomainObject.Predmet.ProtuStrankaListFormatedOIB>
  <DomainObject.Predmet.ProtuStrankaListFormatedWithAdress>
    <izvorni_sadrzaj>
      <item>UDRUGA INVALIDA RADA VUKOVAR, VELEBITSKA 16 A, 32000 Vukovar</item>
    </izvorni_sadrzaj>
    <derivirana_varijabla naziv="DomainObject.Predmet.ProtuStrankaListFormatedWithAdress_1">
      <item>UDRUGA INVALIDA RADA VUKOVAR, VELEBITSKA 16 A, 32000 Vukovar</item>
    </derivirana_varijabla>
  </DomainObject.Predmet.ProtuStrankaListFormatedWithAdress>
  <DomainObject.Predmet.ProtuStrankaListFormatedWithAdressOIB>
    <izvorni_sadrzaj>
      <item>UDRUGA INVALIDA RADA VUKOVAR, OIB 25985953586, VELEBITSKA 16 A, 32000 Vukovar</item>
    </izvorni_sadrzaj>
    <derivirana_varijabla naziv="DomainObject.Predmet.ProtuStrankaListFormatedWithAdressOIB_1">
      <item>UDRUGA INVALIDA RADA VUKOVAR, OIB 25985953586, VELEBITSKA 16 A, 32000 Vukovar</item>
    </derivirana_varijabla>
  </DomainObject.Predmet.ProtuStrankaListFormatedWithAdressOIB>
  <DomainObject.Predmet.ProtuStrankaListNazivFormated>
    <izvorni_sadrzaj>
      <item>UDRUGA INVALIDA RADA VUKOVAR</item>
    </izvorni_sadrzaj>
    <derivirana_varijabla naziv="DomainObject.Predmet.ProtuStrankaListNazivFormated_1">
      <item>UDRUGA INVALIDA RADA VUKOVAR</item>
    </derivirana_varijabla>
  </DomainObject.Predmet.ProtuStrankaListNazivFormated>
  <DomainObject.Predmet.ProtuStrankaListNazivFormatedOIB>
    <izvorni_sadrzaj>
      <item>UDRUGA INVALIDA RADA VUKOVAR, OIB 25985953586</item>
    </izvorni_sadrzaj>
    <derivirana_varijabla naziv="DomainObject.Predmet.ProtuStrankaListNazivFormatedOIB_1">
      <item>UDRUGA INVALIDA RADA VUKOVAR, OIB 25985953586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INVALIDA RADA VUKOVAR</izvorni_sadrzaj>
    <derivirana_varijabla naziv="DomainObject.Predmet.ProtustrankaIDrugi_1">UDRUGA INVALIDA RADA VUKOVAR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INVALIDA RADA VUKOVAR, OIB 25985953586, VELEBITSKA 16 A, 32000 Vukovar</izvorni_sadrzaj>
    <derivirana_varijabla naziv="DomainObject.Predmet.ProtustrankaIDrugiAdressOIB_1">UDRUGA INVALIDA RADA VUKOVAR, OIB 25985953586, VELEBITSKA 16 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INVALIDA RADA VUKOVAR</item>
    </izvorni_sadrzaj>
    <derivirana_varijabla naziv="DomainObject.Predmet.SudioniciListNaziv_1">
      <item>FINA RC OSIJEK</item>
      <item>UDRUGA INVALIDA RADA VUKOVAR</item>
    </derivirana_varijabla>
  </DomainObject.Predmet.SudioniciListNaziv>
  <DomainObject.Predmet.SudioniciListAdressOIB>
    <izvorni_sadrzaj>
      <item>FINA RC OSIJEK, OIB 85821130368</item>
      <item>UDRUGA INVALIDA RADA VUKOVAR, OIB 25985953586, VELEBITSKA 16 A,32000 Vukovar</item>
    </izvorni_sadrzaj>
    <derivirana_varijabla naziv="DomainObject.Predmet.SudioniciListAdressOIB_1">
      <item>FINA RC OSIJEK, OIB 85821130368</item>
      <item>UDRUGA INVALIDA RADA VUKOVAR, OIB 25985953586, VELEBITSKA 16 A,32000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25985953586</item>
    </izvorni_sadrzaj>
    <derivirana_varijabla naziv="DomainObject.Predmet.SudioniciListNazivOIB_1">
      <item>, OIB 85821130368</item>
      <item>, OIB 25985953586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2137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2018-11-21T11:27:00Z</dcterms:created>
  <dc:creator>Snježana Andrijanić</dc:creator>
  <cp:lastModifiedBy>Gordana Harc</cp:lastModifiedBy>
  <cp:lastPrinted>2018-11-21T11:23:00Z</cp:lastPrinted>
  <dcterms:modified xmlns:xsi="http://www.w3.org/2001/XMLSchema-instance" xsi:type="dcterms:W3CDTF">2018-11-21T11:53:00Z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(St-1284-18  - oglas  -OS.docx)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