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8624" w14:paraId="dcd8624" w:rsidRDefault="00511A66" w:rsidP="00511A66" w:rsidR="00511A6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755" cx="7219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A66" w:rsidP="00511A66" w:rsidR="00511A66">
      <w:r>
        <w:t xml:space="preserve">         REPUBLIKA HRVATSKA</w:t>
      </w:r>
    </w:p>
    <w:p w:rsidRDefault="00511A66" w:rsidP="00511A66" w:rsidR="00511A66">
      <w:r>
        <w:t xml:space="preserve"> TRGOVAČKI SUD U VARAŽDINU</w:t>
      </w:r>
    </w:p>
    <w:p w:rsidRDefault="00511A66" w:rsidP="00511A66" w:rsidR="00511A66">
      <w:pPr>
        <w:ind w:firstLine="720"/>
      </w:pPr>
      <w:r>
        <w:t xml:space="preserve">         B. Radić 2</w:t>
      </w:r>
    </w:p>
    <w:p w:rsidRDefault="00511A66" w:rsidP="00511A66" w:rsidR="00511A66">
      <w:pPr>
        <w:outlineLvl w:val="0"/>
        <w:rPr>
          <w:lang w:val="hr-HR"/>
        </w:rPr>
      </w:pPr>
    </w:p>
    <w:p w:rsidRDefault="00511A66" w:rsidP="00511A66" w:rsidR="00511A66">
      <w:pPr>
        <w:rPr>
          <w:lang w:val="hr-HR"/>
        </w:rPr>
      </w:pPr>
    </w:p>
    <w:p w:rsidRDefault="00511A66" w:rsidP="00511A66" w:rsidR="00511A66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 Ivani Starčević, u predmetu u povodu zahtjeva Financijske agencije Regionalni centar Zagreb, Podružnica Varaždin, Augusta Cesarca 2, Varaždin, za pokretanje skraćenog stečajnog postupka protiv dužnika </w:t>
      </w:r>
      <w:r>
        <w:t>Neckermann Solar d.o.o., OIB: 12129284549 sa sjedištem u Janka Draškovića 2, Varaždin</w:t>
      </w:r>
      <w:r>
        <w:t>, dana 28. ožujka 2017. godine temeljem čl. 430. Stečajnog zakona ("Narodne novine" 71/15, u daljnjem tekstu SZ) objavljuje slijedeći</w:t>
      </w:r>
    </w:p>
    <w:p w:rsidRDefault="00511A66" w:rsidP="00511A66" w:rsidR="00511A66">
      <w:pPr>
        <w:jc w:val="both"/>
      </w:pPr>
    </w:p>
    <w:p w:rsidRDefault="00511A66" w:rsidP="00511A66" w:rsidR="00511A66">
      <w:pPr>
        <w:jc w:val="both"/>
      </w:pPr>
    </w:p>
    <w:p w:rsidRDefault="00511A66" w:rsidP="00511A66" w:rsidR="00511A66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11A66" w:rsidP="00511A66" w:rsidR="00511A66">
      <w:pPr>
        <w:jc w:val="center"/>
        <w:rPr>
          <w:sz w:val="28"/>
          <w:szCs w:val="28"/>
          <w:lang w:val="hr-HR"/>
        </w:rPr>
      </w:pPr>
    </w:p>
    <w:p w:rsidRDefault="00511A66" w:rsidP="00511A66" w:rsidR="00511A66">
      <w:pPr>
        <w:jc w:val="both"/>
        <w:rPr>
          <w:lang w:val="hr-HR"/>
        </w:rPr>
      </w:pPr>
    </w:p>
    <w:p w:rsidRDefault="00511A66" w:rsidP="00511A66" w:rsidR="00511A66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8E1139">
        <w:t>Neckermann Solar d.o.o., OIB: 12129284549 sa sjedištem u Janka Draškovića 2, Varaždin</w:t>
      </w:r>
      <w:r>
        <w:t xml:space="preserve">, iznosi </w:t>
      </w:r>
      <w:r w:rsidR="008E1139">
        <w:t>36.976,62</w:t>
      </w:r>
      <w:r>
        <w:t xml:space="preserve"> kn.</w:t>
      </w:r>
    </w:p>
    <w:p w:rsidRDefault="00511A66" w:rsidP="00511A66" w:rsidR="00511A66">
      <w:pPr>
        <w:jc w:val="both"/>
      </w:pPr>
    </w:p>
    <w:p w:rsidRDefault="00511A66" w:rsidP="00511A66" w:rsidR="00511A66">
      <w:pPr>
        <w:jc w:val="both"/>
      </w:pPr>
      <w:r>
        <w:tab/>
        <w:t xml:space="preserve">II/ Poziva se direktor dužnika </w:t>
      </w:r>
      <w:r w:rsidR="007175FB">
        <w:t>Reiner Thomas Hamberger, OIB: 55170801519</w:t>
      </w:r>
      <w:r>
        <w:t>,</w:t>
      </w:r>
      <w:r w:rsidR="007175FB">
        <w:t xml:space="preserve"> Njemačka, Ilshofen, Karolinenstr. 5</w:t>
      </w:r>
      <w: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511A66" w:rsidP="00511A66" w:rsidR="00511A66">
      <w:pPr>
        <w:jc w:val="both"/>
      </w:pPr>
    </w:p>
    <w:p w:rsidRDefault="00511A66" w:rsidP="00511A66" w:rsidR="00511A66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11A66" w:rsidP="00511A66" w:rsidR="00511A66">
      <w:pPr>
        <w:jc w:val="both"/>
      </w:pPr>
    </w:p>
    <w:p w:rsidRDefault="00511A66" w:rsidP="00511A66" w:rsidR="00511A66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11A66" w:rsidP="00511A66" w:rsidR="00511A66">
      <w:pPr>
        <w:jc w:val="both"/>
      </w:pPr>
      <w:r>
        <w:tab/>
      </w:r>
    </w:p>
    <w:p w:rsidRDefault="00511A66" w:rsidP="00511A66" w:rsidR="00511A66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11A66" w:rsidP="00511A66" w:rsidR="00511A66">
      <w:pPr>
        <w:outlineLvl w:val="0"/>
        <w:rPr>
          <w:lang w:val="hr-HR"/>
        </w:rPr>
      </w:pPr>
    </w:p>
    <w:p w:rsidRDefault="00511A66" w:rsidP="00511A66" w:rsidR="00511A66">
      <w:pPr>
        <w:outlineLvl w:val="0"/>
        <w:rPr>
          <w:lang w:val="hr-HR"/>
        </w:rPr>
      </w:pPr>
    </w:p>
    <w:p w:rsidRDefault="00511A66" w:rsidP="00511A66" w:rsidR="00511A66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511A66" w:rsidP="00511A66" w:rsidR="00511A66">
      <w:pPr>
        <w:outlineLvl w:val="0"/>
        <w:rPr>
          <w:lang w:val="hr-HR"/>
        </w:rPr>
      </w:pPr>
    </w:p>
    <w:p w:rsidRDefault="00511A66" w:rsidP="00511A66" w:rsidR="00511A66">
      <w:pPr>
        <w:jc w:val="both"/>
        <w:outlineLvl w:val="0"/>
        <w:rPr>
          <w:lang w:val="hr-HR"/>
        </w:rPr>
      </w:pPr>
      <w:r>
        <w:rPr>
          <w:lang w:val="hr-HR"/>
        </w:rPr>
        <w:tab/>
        <w:t>Dana 28. ožujka 2017. godine, predlagatelj Financijska agencija, Regionalni centar Zagreb, Podružnica Varaždin podnio je prijedlog za otvaranje stečajnog postupka nad dužnikom</w:t>
      </w:r>
      <w:r>
        <w:t xml:space="preserve">, navodeći da dužnik </w:t>
      </w:r>
      <w:r w:rsidR="007D62C8">
        <w:t>Neckermann Solar d.o.o., OIB: 12129284549 sa sjedištem u Janka Draškovića 2, Varaždin</w:t>
      </w:r>
      <w:r>
        <w:t xml:space="preserve"> na dan 24. ožujka 2017. u Očevidniku redoslijeda osnova za plaćanje ima evidentirane neizvršene osnove za plaćanje u neprekidnom razdoblju od 120 dana, u ukupnom iznosu </w:t>
      </w:r>
      <w:r w:rsidR="007D62C8">
        <w:t>36.976,62</w:t>
      </w:r>
      <w:r>
        <w:t xml:space="preserve">  kn te da dužnik nema zaposlenih.</w:t>
      </w:r>
    </w:p>
    <w:p w:rsidRDefault="00511A66" w:rsidP="00511A66" w:rsidR="00511A66">
      <w:pPr>
        <w:jc w:val="both"/>
        <w:outlineLvl w:val="0"/>
        <w:rPr>
          <w:lang w:val="hr-HR"/>
        </w:rPr>
      </w:pPr>
    </w:p>
    <w:p w:rsidRDefault="00511A66" w:rsidP="00511A66" w:rsidR="00511A66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11A66" w:rsidP="00511A66" w:rsidR="00511A66">
      <w:pPr>
        <w:jc w:val="both"/>
        <w:outlineLvl w:val="0"/>
        <w:rPr>
          <w:lang w:val="hr-HR"/>
        </w:rPr>
      </w:pPr>
    </w:p>
    <w:p w:rsidRDefault="00511A66" w:rsidP="00511A66" w:rsidR="00511A66">
      <w:pPr>
        <w:jc w:val="center"/>
        <w:outlineLvl w:val="0"/>
        <w:rPr>
          <w:lang w:val="hr-HR"/>
        </w:rPr>
      </w:pPr>
    </w:p>
    <w:p w:rsidRDefault="00511A66" w:rsidP="00511A66" w:rsidR="00511A66">
      <w:pPr>
        <w:jc w:val="center"/>
        <w:outlineLvl w:val="0"/>
        <w:rPr>
          <w:lang w:val="hr-HR"/>
        </w:rPr>
      </w:pPr>
      <w:r>
        <w:rPr>
          <w:lang w:val="hr-HR"/>
        </w:rPr>
        <w:t>U Varaždinu, 28. ožujka 2017. godine</w:t>
      </w:r>
    </w:p>
    <w:p w:rsidRDefault="00511A66" w:rsidP="00511A66" w:rsidR="00511A66">
      <w:pPr>
        <w:jc w:val="center"/>
        <w:outlineLvl w:val="0"/>
        <w:rPr>
          <w:lang w:val="hr-HR"/>
        </w:rPr>
      </w:pPr>
    </w:p>
    <w:p w:rsidRDefault="00511A66" w:rsidP="00511A66" w:rsidR="00511A6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11A66" w:rsidP="00511A66" w:rsidR="00511A66">
      <w:pPr>
        <w:jc w:val="center"/>
        <w:outlineLvl w:val="0"/>
        <w:rPr>
          <w:lang w:val="hr-HR"/>
        </w:rPr>
      </w:pPr>
    </w:p>
    <w:p w:rsidRDefault="00511A66" w:rsidP="00511A66" w:rsidR="00511A66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511A66" w:rsidP="00511A66" w:rsidR="00511A66">
      <w:pPr>
        <w:ind w:firstLine="720" w:left="3600"/>
        <w:outlineLvl w:val="0"/>
        <w:rPr>
          <w:lang w:val="hr-HR"/>
        </w:rPr>
      </w:pPr>
    </w:p>
    <w:p w:rsidRDefault="00511A66" w:rsidP="00B05377" w:rsidR="00511A66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511A66" w:rsidP="00511A66" w:rsidR="00511A66">
      <w:pPr>
        <w:outlineLvl w:val="0"/>
        <w:rPr>
          <w:lang w:val="hr-HR"/>
        </w:rPr>
      </w:pPr>
    </w:p>
    <w:p w:rsidRDefault="00511A66" w:rsidP="00511A66" w:rsidR="00511A66">
      <w:pPr>
        <w:outlineLvl w:val="0"/>
        <w:rPr>
          <w:lang w:val="hr-HR"/>
        </w:rPr>
      </w:pPr>
    </w:p>
    <w:p w:rsidRDefault="00511A66" w:rsidP="00511A66" w:rsidR="00511A66">
      <w:pPr>
        <w:outlineLvl w:val="0"/>
        <w:rPr>
          <w:lang w:val="hr-HR"/>
        </w:rPr>
      </w:pPr>
    </w:p>
    <w:p w:rsidRDefault="00511A66" w:rsidP="00511A66" w:rsidR="00511A66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11A66" w:rsidP="00511A66" w:rsidR="00511A66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e-Oglasna ploča suda</w:t>
      </w:r>
    </w:p>
    <w:p w:rsidRDefault="00580A9C" w:rsidP="00580A9C" w:rsidR="00580A9C" w:rsidRPr="00580A9C">
      <w:pPr>
        <w:pStyle w:val="ListaeSPIS"/>
        <w:numPr>
          <w:ilvl w:val="0"/>
          <w:numId w:val="48"/>
        </w:numPr>
      </w:pPr>
      <w:r>
        <w:t>Reiner Thomas Hamberger, OIB: 55170801519, Njemačka, Ilshofen, Karolinenstr. 5</w:t>
      </w:r>
    </w:p>
    <w:p w:rsidRDefault="00511A66" w:rsidP="00511A66" w:rsidR="00511A66"/>
    <w:p w:rsidRDefault="00511A66" w:rsidP="00511A66" w:rsidR="00511A66"/>
    <w:p w:rsidRDefault="00AE649C" w:rsidP="00511A66" w:rsidR="00AE649C" w:rsidRPr="00511A66"/>
    <w:sectPr w:rsidSect="0032366B" w:rsidR="00AE649C" w:rsidRPr="00511A6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A66" w:rsidR="008333A9">
    <w:pPr>
      <w:pStyle w:val="Zaglavlje"/>
    </w:pPr>
    <w:r>
      <w:rPr>
        <w:rStyle w:val="PozadinaSvijetloCrvena"/>
        <w:shd w:fill="auto" w:color="auto" w:val="clear"/>
      </w:rPr>
      <w:t>Poslovni broj: 8 St-173/17-3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A66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0A9C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5FB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C8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139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37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11A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11A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2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St-173/2017-3</izvorni_sadrzaj>
    <derivirana_varijabla naziv="DomainObject.Oznaka_1">St-173/2017-3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Neckermann Solar društvo s ograničenom odgovornošću za proizvodnju i usluge</izvorni_sadrzaj>
    <derivirana_varijabla naziv="DomainObject.Predmet.ProtustrankaFormated_1">  Neckermann Solar društvo s ograničenom odgovornošću za proizvodnju i usluge</derivirana_varijabla>
  </DomainObject.Predmet.ProtustrankaFormated>
  <DomainObject.Predmet.ProtustrankaFormatedOIB>
    <izvorni_sadrzaj>  Neckermann Solar društvo s ograničenom odgovornošću za proizvodnju i usluge, OIB 12129284549</izvorni_sadrzaj>
    <derivirana_varijabla naziv="DomainObject.Predmet.ProtustrankaFormatedOIB_1">  Neckermann Solar društvo s ograničenom odgovornošću za proizvodnju i usluge, OIB 12129284549</derivirana_varijabla>
  </DomainObject.Predmet.ProtustrankaFormatedOIB>
  <DomainObject.Predmet.ProtustrankaFormatedWithAdress>
    <izvorni_sadrzaj> Neckermann Solar društvo s ograničenom odgovornošću za proizvodnju i usluge, Janka Draškovića 2, 42000 Varaždin</izvorni_sadrzaj>
    <derivirana_varijabla naziv="DomainObject.Predmet.ProtustrankaFormatedWithAdress_1"> Neckermann Solar društvo s ograničenom odgovornošću za proizvodnju i usluge, Janka Draškovića 2, 42000 Varaždin</derivirana_varijabla>
  </DomainObject.Predmet.ProtustrankaFormatedWithAdress>
  <DomainObject.Predmet.ProtustrankaFormatedWithAdressOIB>
    <izvorni_sadrzaj> Neckermann Solar društvo s ograničenom odgovornošću za proizvodnju i usluge, OIB 12129284549, Janka Draškovića 2, 42000 Varaždin</izvorni_sadrzaj>
    <derivirana_varijabla naziv="DomainObject.Predmet.ProtustrankaFormatedWithAdressOIB_1"> Neckermann Solar društvo s ograničenom odgovornošću za proizvodnju i usluge, OIB 12129284549, Janka Draškovića 2, 42000 Varaždin</derivirana_varijabla>
  </DomainObject.Predmet.ProtustrankaFormatedWithAdressOIB>
  <DomainObject.Predmet.ProtustrankaWithAdress>
    <izvorni_sadrzaj>Neckermann Solar društvo s ograničenom odgovornošću za proizvodnju i usluge Janka Draškovića 2, 42000 Varaždin</izvorni_sadrzaj>
    <derivirana_varijabla naziv="DomainObject.Predmet.ProtustrankaWithAdress_1">Neckermann Solar društvo s ograničenom odgovornošću za proizvodnju i usluge Janka Draškovića 2, 42000 Varaždin</derivirana_varijabla>
  </DomainObject.Predmet.ProtustrankaWithAdress>
  <DomainObject.Predmet.ProtustrankaWithAdressOIB>
    <izvorni_sadrzaj>Neckermann Solar društvo s ograničenom odgovornošću za proizvodnju i usluge, OIB 12129284549, Janka Draškovića 2, 42000 Varaždin</izvorni_sadrzaj>
    <derivirana_varijabla naziv="DomainObject.Predmet.ProtustrankaWithAdressOIB_1">Neckermann Solar društvo s ograničenom odgovornošću za proizvodnju i usluge, OIB 12129284549, Janka Draškovića 2, 42000 Varaždin</derivirana_varijabla>
  </DomainObject.Predmet.ProtustrankaWithAdressOIB>
  <DomainObject.Predmet.ProtustrankaNazivFormated>
    <izvorni_sadrzaj>Neckermann Solar društvo s ograničenom odgovornošću za proizvodnju i usluge</izvorni_sadrzaj>
    <derivirana_varijabla naziv="DomainObject.Predmet.ProtustrankaNazivFormated_1">Neckermann Solar društvo s ograničenom odgovornošću za proizvodnju i usluge</derivirana_varijabla>
  </DomainObject.Predmet.ProtustrankaNazivFormated>
  <DomainObject.Predmet.ProtustrankaNazivFormatedOIB>
    <izvorni_sadrzaj>Neckermann Solar društvo s ograničenom odgovornošću za proizvodnju i usluge, OIB 12129284549</izvorni_sadrzaj>
    <derivirana_varijabla naziv="DomainObject.Predmet.ProtustrankaNazivFormatedOIB_1">Neckermann Solar društvo s ograničenom odgovornošću za proizvodnju i usluge, OIB 12129284549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36976.62</izvorni_sadrzaj>
    <derivirana_varijabla naziv="DomainObject.Predmet.TrenutnaVrijednost_1">36976.62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Neckermann Solar društvo s ograničenom odgovornošću za proizvodnju i usluge</item>
    </izvorni_sadrzaj>
    <derivirana_varijabla naziv="DomainObject.Predmet.ProtuStrankaListFormated_1">
      <item>Neckermann Solar društvo s ograničenom odgovornošću za proizvodnju i usluge</item>
    </derivirana_varijabla>
  </DomainObject.Predmet.ProtuStrankaListFormated>
  <DomainObject.Predmet.ProtuStrankaListFormatedOIB>
    <izvorni_sadrzaj>
      <item>Neckermann Solar društvo s ograničenom odgovornošću za proizvodnju i usluge, OIB 12129284549</item>
    </izvorni_sadrzaj>
    <derivirana_varijabla naziv="DomainObject.Predmet.ProtuStrankaListFormatedOIB_1">
      <item>Neckermann Solar društvo s ograničenom odgovornošću za proizvodnju i usluge, OIB 12129284549</item>
    </derivirana_varijabla>
  </DomainObject.Predmet.ProtuStrankaListFormatedOIB>
  <DomainObject.Predmet.ProtuStrankaListFormatedWithAdress>
    <izvorni_sadrzaj>
      <item>Neckermann Solar društvo s ograničenom odgovornošću za proizvodnju i usluge, Janka Draškovića 2, 42000 Varaždin</item>
    </izvorni_sadrzaj>
    <derivirana_varijabla naziv="DomainObject.Predmet.ProtuStrankaListFormatedWithAdress_1">
      <item>Neckermann Solar društvo s ograničenom odgovornošću za proizvodnju i usluge, Janka Draškovića 2, 42000 Varaždin</item>
    </derivirana_varijabla>
  </DomainObject.Predmet.ProtuStrankaListFormatedWithAdress>
  <DomainObject.Predmet.ProtuStrankaListFormatedWithAdressOIB>
    <izvorni_sadrzaj>
      <item>Neckermann Solar društvo s ograničenom odgovornošću za proizvodnju i usluge, OIB 12129284549, Janka Draškovića 2, 42000 Varaždin</item>
    </izvorni_sadrzaj>
    <derivirana_varijabla naziv="DomainObject.Predmet.ProtuStrankaListFormatedWithAdressOIB_1">
      <item>Neckermann Solar društvo s ograničenom odgovornošću za proizvodnju i usluge, OIB 12129284549, Janka Draškovića 2, 42000 Varaždin</item>
    </derivirana_varijabla>
  </DomainObject.Predmet.ProtuStrankaListFormatedWithAdressOIB>
  <DomainObject.Predmet.ProtuStrankaListNazivFormated>
    <izvorni_sadrzaj>
      <item>Neckermann Solar društvo s ograničenom odgovornošću za proizvodnju i usluge</item>
    </izvorni_sadrzaj>
    <derivirana_varijabla naziv="DomainObject.Predmet.ProtuStrankaListNazivFormated_1">
      <item>Neckermann Solar društvo s ograničenom odgovornošću za proizvodnju i usluge</item>
    </derivirana_varijabla>
  </DomainObject.Predmet.ProtuStrankaListNazivFormated>
  <DomainObject.Predmet.ProtuStrankaListNazivFormatedOIB>
    <izvorni_sadrzaj>
      <item>Neckermann Solar društvo s ograničenom odgovornošću za proizvodnju i usluge, OIB 12129284549</item>
    </izvorni_sadrzaj>
    <derivirana_varijabla naziv="DomainObject.Predmet.ProtuStrankaListNazivFormatedOIB_1">
      <item>Neckermann Solar društvo s ograničenom odgovornošću za proizvodnju i usluge, OIB 12129284549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St-173/2017-3</izvorni_sadrzaj>
    <derivirana_varijabla naziv="DomainObject.PoslovniBrojDokumenta_1">St-173/2017-3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Neckermann Solar društvo s ograničenom odgovornošću za proizvodnju i usluge</izvorni_sadrzaj>
    <derivirana_varijabla naziv="DomainObject.Predmet.ProtustrankaIDrugi_1">Neckermann Solar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Neckermann Solar društvo s ograničenom odgovornošću za proizvodnju i usluge, OIB 12129284549, Janka Draškovića 2, 42000 Varaždin</izvorni_sadrzaj>
    <derivirana_varijabla naziv="DomainObject.Predmet.ProtustrankaIDrugiAdressOIB_1">Neckermann Solar društvo s ograničenom odgovornošću za proizvodnju i usluge, OIB 12129284549,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Neckermann Solar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Neckermann Solar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Neckermann Solar društvo s ograničenom odgovornošću za proizvodnju i usluge, OIB 12129284549, Janka Draškovića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Neckermann Solar društvo s ograničenom odgovornošću za proizvodnju i usluge, OIB 12129284549, Janka Draškovića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252E9-CA77-4ACB-99FB-7E05F79A2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2633</properties:Characters>
  <properties:Lines>71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2017-03-28T10:44:00Z</cp:lastPrinted>
  <dcterms:modified xmlns:xsi="http://www.w3.org/2001/XMLSchema-instance" xsi:type="dcterms:W3CDTF">2017-03-28T10:45:00Z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